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cbdd6" w14:paraId="e2cbdd6" w:rsidRDefault="00DD0506" w:rsidP="00DD0506" w:rsidR="00DD0506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D0506" w:rsidP="00DD0506" w:rsidR="00DD0506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DD0506" w:rsidP="00DD0506" w:rsidR="00DD0506">
      <w:pPr>
        <w:jc w:val="both"/>
        <w:rPr>
          <w:b/>
        </w:rPr>
      </w:pPr>
      <w:r>
        <w:rPr>
          <w:b/>
        </w:rPr>
        <w:t>TRGOVAČKI SUD U OSIJEKU</w:t>
      </w:r>
    </w:p>
    <w:p w:rsidRDefault="00DD0506" w:rsidP="00DD0506" w:rsidR="00DD0506">
      <w:pPr>
        <w:jc w:val="both"/>
        <w:rPr>
          <w:b/>
        </w:rPr>
      </w:pPr>
      <w:r>
        <w:rPr>
          <w:b/>
        </w:rPr>
        <w:t>STALNA SLUŽBA  U SLAVONSKOM BRODU</w:t>
      </w:r>
    </w:p>
    <w:p w:rsidRDefault="00DD0506" w:rsidP="00DD0506" w:rsidR="00DD0506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DD0506" w:rsidP="00DD0506" w:rsidR="00DD0506">
      <w:pPr>
        <w:jc w:val="both"/>
        <w:rPr>
          <w:b/>
        </w:rPr>
      </w:pPr>
      <w:r>
        <w:rPr>
          <w:b/>
        </w:rPr>
        <w:t>SLAVONSKI BROD</w:t>
      </w:r>
    </w:p>
    <w:p w:rsidRDefault="00DD0506" w:rsidP="00DD0506" w:rsidR="00DD0506">
      <w:pPr>
        <w:jc w:val="both"/>
        <w:rPr>
          <w:b/>
        </w:rPr>
      </w:pPr>
    </w:p>
    <w:p w:rsidRDefault="00DD0506" w:rsidP="00DD0506" w:rsidR="00DD0506">
      <w:pPr>
        <w:jc w:val="both"/>
        <w:rPr>
          <w:b/>
        </w:rPr>
      </w:pPr>
    </w:p>
    <w:p w:rsidRDefault="00DD0506" w:rsidP="00DD0506" w:rsidR="00DD0506">
      <w:pPr>
        <w:jc w:val="center"/>
        <w:rPr>
          <w:b/>
        </w:rPr>
      </w:pPr>
      <w:r>
        <w:rPr>
          <w:b/>
        </w:rPr>
        <w:t>Z A K L J U Č A K</w:t>
      </w:r>
    </w:p>
    <w:p w:rsidRDefault="00DD0506" w:rsidP="00DD0506" w:rsidR="00DD0506">
      <w:pPr>
        <w:jc w:val="both"/>
      </w:pPr>
    </w:p>
    <w:p w:rsidRDefault="00DD0506" w:rsidP="00DD0506" w:rsidR="00DD0506">
      <w:pPr>
        <w:ind w:firstLine="1440"/>
        <w:jc w:val="both"/>
      </w:pPr>
      <w:r>
        <w:t xml:space="preserve"> TRGOVAČKI SUD U OSIJEKU, STALNA SLUŽBA U SLAVONSKOM BRODU, po stečajnoj sutkinji Mirni Vujčić u stečajnom postupku nad stečajnim dužnikom BROD NA SAVI  kreditna unija "u stečaju", Slavonski Brod, Ivana pl. Zajca 21,  OIB: 43254613447, dana </w:t>
      </w:r>
      <w:r w:rsidR="004D49A9">
        <w:t>06. srpnja</w:t>
      </w:r>
      <w:r>
        <w:t xml:space="preserve"> 2018. godine</w:t>
      </w:r>
    </w:p>
    <w:p w:rsidRDefault="00DD0506" w:rsidP="00DD0506" w:rsidR="00DD0506">
      <w:pPr>
        <w:jc w:val="center"/>
      </w:pPr>
    </w:p>
    <w:p w:rsidRDefault="00DD0506" w:rsidP="00DD0506" w:rsidR="00DD0506">
      <w:pPr>
        <w:jc w:val="center"/>
      </w:pPr>
      <w:r>
        <w:t>z a k l j u č i o     j e</w:t>
      </w:r>
    </w:p>
    <w:p w:rsidRDefault="00DD0506" w:rsidP="00DD0506" w:rsidR="00DD0506">
      <w:pPr>
        <w:ind w:firstLine="1440"/>
        <w:jc w:val="both"/>
      </w:pPr>
    </w:p>
    <w:p w:rsidRDefault="00DD0506" w:rsidP="00DD0506" w:rsidR="00DD0506">
      <w:pPr>
        <w:ind w:firstLine="1440"/>
        <w:jc w:val="both"/>
      </w:pPr>
      <w:r>
        <w:t>Nalaže se stečajnom upravitelju dr.sc.</w:t>
      </w:r>
      <w:r w:rsidR="00886539">
        <w:t xml:space="preserve"> </w:t>
      </w:r>
      <w:r>
        <w:t xml:space="preserve">Ivi Mijoč iz Osijeka, Andrije Hebranga 73, OIB 15425129018 </w:t>
      </w:r>
      <w:r w:rsidR="00886539">
        <w:t xml:space="preserve">u roku od osam dana od isteka osmog dana od objave ovog zaključka na mrežnoj stranici e-Oglasna ploča sudova očitovati se na </w:t>
      </w:r>
      <w:r w:rsidR="00E22462">
        <w:t>navo</w:t>
      </w:r>
      <w:r w:rsidR="00886539">
        <w:t xml:space="preserve">de iz podneska stečajnog vjerovnika Ante Jurković koji je ovaj sud zaprimo 28. lipnja 2018. godine i koji mu se dostavlja u preslici uz ovaj zaključak, te bez odgode </w:t>
      </w:r>
      <w:r>
        <w:t xml:space="preserve">poduzeti sve potrebne radnje radi </w:t>
      </w:r>
      <w:r w:rsidR="00886539">
        <w:t xml:space="preserve">utvrđenja opsega imovine </w:t>
      </w:r>
      <w:r w:rsidR="00990236">
        <w:t xml:space="preserve">- stečajne mase stečajnog </w:t>
      </w:r>
      <w:r w:rsidR="00886539">
        <w:t>dužnika</w:t>
      </w:r>
      <w:r w:rsidR="00990236">
        <w:t xml:space="preserve"> ( da li je dužnik vlasnik nekretnina</w:t>
      </w:r>
      <w:r w:rsidR="00E3073B">
        <w:t xml:space="preserve"> na području k.o. Požega, k.o. Slavonski Brod i k.o. Nova Gradiška</w:t>
      </w:r>
      <w:r w:rsidR="00990236">
        <w:t xml:space="preserve"> </w:t>
      </w:r>
      <w:r w:rsidR="00201171">
        <w:t>odnosno</w:t>
      </w:r>
      <w:r w:rsidR="00E22462">
        <w:t xml:space="preserve"> nekretnina na području </w:t>
      </w:r>
      <w:r w:rsidR="00201171">
        <w:t xml:space="preserve">nadležnosti i drugih sudova </w:t>
      </w:r>
      <w:r w:rsidR="00990236">
        <w:t>) i njenog unovčenja</w:t>
      </w:r>
      <w:r w:rsidR="008D5702">
        <w:t>,</w:t>
      </w:r>
      <w:r w:rsidR="00886539">
        <w:t xml:space="preserve"> vodeći računa da je dužnik ti</w:t>
      </w:r>
      <w:r w:rsidR="00DC0779">
        <w:t>jekom poslovanja mijenjao naz</w:t>
      </w:r>
      <w:r w:rsidR="008D5702">
        <w:t>iv što ne utječe na vlasništvo, te</w:t>
      </w:r>
      <w:r w:rsidR="00DC00B4">
        <w:t xml:space="preserve"> o tome dostaviti pisano izvješće sudu. </w:t>
      </w:r>
    </w:p>
    <w:p w:rsidRDefault="00DD0506" w:rsidP="00DD0506" w:rsidR="00DD0506">
      <w:pPr>
        <w:ind w:firstLine="1440"/>
        <w:jc w:val="both"/>
      </w:pPr>
    </w:p>
    <w:p w:rsidRDefault="00E3073B" w:rsidP="00A91E8C" w:rsidR="00DD0506">
      <w:r>
        <w:t xml:space="preserve"> </w:t>
      </w:r>
      <w:r>
        <w:tab/>
      </w:r>
      <w:r>
        <w:tab/>
      </w:r>
      <w:r w:rsidR="00DD0506">
        <w:t xml:space="preserve">U Slavonskom Brodu, </w:t>
      </w:r>
      <w:r w:rsidR="004D49A9">
        <w:t>06. srpnja</w:t>
      </w:r>
      <w:r w:rsidR="00DD0506">
        <w:t xml:space="preserve"> 2018. godine</w:t>
      </w:r>
    </w:p>
    <w:p w:rsidRDefault="00DD0506" w:rsidP="00DD0506" w:rsidR="00DD0506">
      <w:pPr>
        <w:jc w:val="both"/>
      </w:pPr>
    </w:p>
    <w:p w:rsidRDefault="00DD0506" w:rsidP="00DD0506" w:rsidR="00DD0506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Stečajna sutkinja</w:t>
      </w:r>
    </w:p>
    <w:p w:rsidRDefault="00DD0506" w:rsidP="00DD0506" w:rsidR="00DD050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Mirna Vujčić                                                                            </w:t>
      </w:r>
    </w:p>
    <w:p w:rsidRDefault="00DD0506" w:rsidP="00DD0506" w:rsidR="00DD0506">
      <w:pPr>
        <w:jc w:val="both"/>
      </w:pPr>
      <w:r>
        <w:t xml:space="preserve">                                                                                </w:t>
      </w:r>
    </w:p>
    <w:p w:rsidRDefault="00DD0506" w:rsidP="00DD0506" w:rsidR="00DD0506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DD0506" w:rsidP="00DD0506" w:rsidR="00DD0506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A91E8C" w:rsidP="00DD0506" w:rsidR="00A91E8C">
      <w:pPr>
        <w:jc w:val="both"/>
        <w:rPr>
          <w:sz w:val="20"/>
          <w:szCs w:val="20"/>
        </w:rPr>
      </w:pPr>
    </w:p>
    <w:p w:rsidRDefault="00A91E8C" w:rsidP="00DD0506" w:rsidR="00A91E8C">
      <w:pPr>
        <w:jc w:val="both"/>
        <w:rPr>
          <w:sz w:val="20"/>
          <w:szCs w:val="20"/>
        </w:rPr>
      </w:pPr>
      <w:r w:rsidRPr="00A91E8C">
        <w:rPr>
          <w:b/>
          <w:sz w:val="20"/>
          <w:szCs w:val="20"/>
        </w:rPr>
        <w:t>Privitak</w:t>
      </w:r>
      <w:r>
        <w:rPr>
          <w:sz w:val="20"/>
          <w:szCs w:val="20"/>
        </w:rPr>
        <w:t>: kao u tekstu</w:t>
      </w:r>
    </w:p>
    <w:p w:rsidRDefault="00DD0506" w:rsidP="00DD0506" w:rsidR="00DD0506">
      <w:pPr>
        <w:jc w:val="both"/>
      </w:pPr>
    </w:p>
    <w:p w:rsidRDefault="00DD0506" w:rsidP="00DD0506" w:rsidR="00DD0506">
      <w:pPr>
        <w:jc w:val="both"/>
      </w:pPr>
    </w:p>
    <w:p w:rsidRDefault="00DD0506" w:rsidP="00DD0506" w:rsidR="00DD0506">
      <w:pPr>
        <w:jc w:val="both"/>
      </w:pPr>
    </w:p>
    <w:p w:rsidRDefault="00DD0506" w:rsidP="00DD0506" w:rsidR="00DD0506">
      <w:pPr>
        <w:jc w:val="both"/>
      </w:pPr>
      <w:r>
        <w:t>DNA:</w:t>
      </w:r>
    </w:p>
    <w:p w:rsidRDefault="00DD0506" w:rsidP="00DD0506" w:rsidR="00DD0506">
      <w:pPr>
        <w:jc w:val="both"/>
      </w:pPr>
      <w:r>
        <w:t>- Objaviti na mrežnoj stranici e-Oglasna ploča sudova</w:t>
      </w:r>
    </w:p>
    <w:p w:rsidRDefault="00DD0506" w:rsidP="00DD0506" w:rsidR="00A457F5" w:rsidRPr="00DD0506">
      <w:pPr>
        <w:jc w:val="both"/>
      </w:pPr>
      <w:r>
        <w:t>- Dostaviti stečajnom upravitelju</w:t>
      </w:r>
      <w:r w:rsidR="00B52757">
        <w:t xml:space="preserve"> zajedno s podneskom vjerovnika</w:t>
      </w:r>
    </w:p>
    <w:sectPr w:rsidSect="002F7E19" w:rsidR="00A457F5" w:rsidRPr="00DD0506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4C0" w:rsidR="00BF64C0">
      <w:r>
        <w:separator/>
      </w:r>
    </w:p>
  </w:endnote>
  <w:endnote w:id="0" w:type="continuationSeparator">
    <w:p w:rsidRDefault="00BF64C0" w:rsidR="00BF6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4C0" w:rsidR="00BF64C0">
      <w:r>
        <w:separator/>
      </w:r>
    </w:p>
  </w:footnote>
  <w:footnote w:id="0" w:type="continuationSeparator">
    <w:p w:rsidRDefault="00BF64C0" w:rsidR="00BF64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E2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49A9" w:rsidP="004D49A9" w:rsidR="00B2681B" w:rsidRPr="004D49A9">
    <w:pPr>
      <w:pStyle w:val="Zaglavlje"/>
      <w:jc w:val="right"/>
    </w:pPr>
    <w:r w:rsidRPr="004D49A9">
      <w:rPr>
        <w:b/>
      </w:rPr>
      <w:t xml:space="preserve">        Broj:7/St-892/2016-4</w:t>
    </w:r>
    <w:r w:rsidR="00814B45">
      <w:rPr>
        <w:b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034CB"/>
    <w:rsid w:val="00031A53"/>
    <w:rsid w:val="00050435"/>
    <w:rsid w:val="00062965"/>
    <w:rsid w:val="00096416"/>
    <w:rsid w:val="000C66C2"/>
    <w:rsid w:val="000D154C"/>
    <w:rsid w:val="000D2E2D"/>
    <w:rsid w:val="000D50F9"/>
    <w:rsid w:val="000F3157"/>
    <w:rsid w:val="0010129E"/>
    <w:rsid w:val="00121764"/>
    <w:rsid w:val="0012631B"/>
    <w:rsid w:val="001442C1"/>
    <w:rsid w:val="00162A0B"/>
    <w:rsid w:val="001A0559"/>
    <w:rsid w:val="001A72C0"/>
    <w:rsid w:val="001E50D7"/>
    <w:rsid w:val="001E7A59"/>
    <w:rsid w:val="001F596F"/>
    <w:rsid w:val="00201171"/>
    <w:rsid w:val="0026700F"/>
    <w:rsid w:val="002758DC"/>
    <w:rsid w:val="002807E1"/>
    <w:rsid w:val="00295E43"/>
    <w:rsid w:val="002A325B"/>
    <w:rsid w:val="002A6275"/>
    <w:rsid w:val="002C692C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3D441F"/>
    <w:rsid w:val="004054A7"/>
    <w:rsid w:val="00417FA4"/>
    <w:rsid w:val="0042431A"/>
    <w:rsid w:val="00444B75"/>
    <w:rsid w:val="00465E60"/>
    <w:rsid w:val="00471FDD"/>
    <w:rsid w:val="0048108D"/>
    <w:rsid w:val="00495398"/>
    <w:rsid w:val="004960B1"/>
    <w:rsid w:val="004A4AF7"/>
    <w:rsid w:val="004B0679"/>
    <w:rsid w:val="004D49A9"/>
    <w:rsid w:val="004E3C2F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20E48"/>
    <w:rsid w:val="00634C68"/>
    <w:rsid w:val="0063667C"/>
    <w:rsid w:val="0065756E"/>
    <w:rsid w:val="0067614F"/>
    <w:rsid w:val="006A3C79"/>
    <w:rsid w:val="006A4AB0"/>
    <w:rsid w:val="006B373C"/>
    <w:rsid w:val="006B4735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962EA"/>
    <w:rsid w:val="007F562C"/>
    <w:rsid w:val="00814B45"/>
    <w:rsid w:val="00837923"/>
    <w:rsid w:val="00842AB1"/>
    <w:rsid w:val="00843692"/>
    <w:rsid w:val="00843FAD"/>
    <w:rsid w:val="00871EEB"/>
    <w:rsid w:val="00886539"/>
    <w:rsid w:val="008C5920"/>
    <w:rsid w:val="008D5702"/>
    <w:rsid w:val="008E2876"/>
    <w:rsid w:val="0091255C"/>
    <w:rsid w:val="00913394"/>
    <w:rsid w:val="00913E2B"/>
    <w:rsid w:val="00915557"/>
    <w:rsid w:val="00930DE5"/>
    <w:rsid w:val="009353D1"/>
    <w:rsid w:val="00940DD0"/>
    <w:rsid w:val="0094309E"/>
    <w:rsid w:val="009450B3"/>
    <w:rsid w:val="0095754A"/>
    <w:rsid w:val="00973B9A"/>
    <w:rsid w:val="009771BA"/>
    <w:rsid w:val="00990236"/>
    <w:rsid w:val="009919EE"/>
    <w:rsid w:val="009A2664"/>
    <w:rsid w:val="009E503E"/>
    <w:rsid w:val="00A15F91"/>
    <w:rsid w:val="00A457F5"/>
    <w:rsid w:val="00A57028"/>
    <w:rsid w:val="00A8047B"/>
    <w:rsid w:val="00A91E8C"/>
    <w:rsid w:val="00AA0A8E"/>
    <w:rsid w:val="00AB4CF5"/>
    <w:rsid w:val="00AC7D96"/>
    <w:rsid w:val="00AD62CE"/>
    <w:rsid w:val="00AD6C78"/>
    <w:rsid w:val="00AE0EC8"/>
    <w:rsid w:val="00AE4FCE"/>
    <w:rsid w:val="00B017DE"/>
    <w:rsid w:val="00B035B5"/>
    <w:rsid w:val="00B078D1"/>
    <w:rsid w:val="00B2681B"/>
    <w:rsid w:val="00B3543F"/>
    <w:rsid w:val="00B36803"/>
    <w:rsid w:val="00B40908"/>
    <w:rsid w:val="00B44E51"/>
    <w:rsid w:val="00B52757"/>
    <w:rsid w:val="00B53BC8"/>
    <w:rsid w:val="00B561CB"/>
    <w:rsid w:val="00BB43D2"/>
    <w:rsid w:val="00BC1101"/>
    <w:rsid w:val="00BF64C0"/>
    <w:rsid w:val="00C04546"/>
    <w:rsid w:val="00C53F4A"/>
    <w:rsid w:val="00C57AF1"/>
    <w:rsid w:val="00C71EF3"/>
    <w:rsid w:val="00C7482B"/>
    <w:rsid w:val="00C906F4"/>
    <w:rsid w:val="00CA7938"/>
    <w:rsid w:val="00CB2E98"/>
    <w:rsid w:val="00CC5D4A"/>
    <w:rsid w:val="00CD0BC0"/>
    <w:rsid w:val="00CE1FE3"/>
    <w:rsid w:val="00D17B4E"/>
    <w:rsid w:val="00D36C03"/>
    <w:rsid w:val="00D45D45"/>
    <w:rsid w:val="00D676BC"/>
    <w:rsid w:val="00DA3FC9"/>
    <w:rsid w:val="00DA7DBB"/>
    <w:rsid w:val="00DB03BF"/>
    <w:rsid w:val="00DB371A"/>
    <w:rsid w:val="00DB3F0F"/>
    <w:rsid w:val="00DC00B4"/>
    <w:rsid w:val="00DC0779"/>
    <w:rsid w:val="00DD0506"/>
    <w:rsid w:val="00DD0E27"/>
    <w:rsid w:val="00DE15DF"/>
    <w:rsid w:val="00DF736C"/>
    <w:rsid w:val="00E01535"/>
    <w:rsid w:val="00E1316B"/>
    <w:rsid w:val="00E22462"/>
    <w:rsid w:val="00E26617"/>
    <w:rsid w:val="00E3073B"/>
    <w:rsid w:val="00E310DC"/>
    <w:rsid w:val="00E65B60"/>
    <w:rsid w:val="00E8433B"/>
    <w:rsid w:val="00EC2401"/>
    <w:rsid w:val="00ED3224"/>
    <w:rsid w:val="00EE7FA4"/>
    <w:rsid w:val="00F0264A"/>
    <w:rsid w:val="00F33009"/>
    <w:rsid w:val="00F452B5"/>
    <w:rsid w:val="00F50B7C"/>
    <w:rsid w:val="00F76186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D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D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D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D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D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268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2681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30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D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D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D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D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51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St-892/2016</izvorni_sadrzaj>
    <derivirana_varijabla naziv="DomainObject.Predmet.OznakaBroj_1">St-892/2016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 NA SAVI kreditna unija "u likvidaciji" zastupanog po punomoćniku Branka Tiljak; Mijo Dragovan; Ivo Mijoč</izvorni_sadrzaj>
    <derivirana_varijabla naziv="DomainObject.Predmet.ProtustrankaFormated_1">  BROD NA SAVI kreditna unija "u likvidaciji" zastupanog po punomoćniku Branka Tiljak; Mijo Dragovan; Ivo Mijoč</derivirana_varijabla>
  </DomainObject.Predmet.ProtustrankaFormated>
  <DomainObject.Predmet.ProtustrankaFormatedOIB>
    <izvorni_sadrzaj>  BROD NA SAVI kreditna unija "u likvidaciji", OIB 43254613447 zastupanog po punomoćniku Branka Tiljak; Mijo Dragovan; Ivo Mijoč</izvorni_sadrzaj>
    <derivirana_varijabla naziv="DomainObject.Predmet.ProtustrankaFormatedOIB_1">  BROD NA SAVI kreditna unija "u likvidaciji", OIB 43254613447 zastupanog po punomoćniku Branka Tiljak; Mijo Dragovan; Ivo Mijoč</derivirana_varijabla>
  </DomainObject.Predmet.ProtustrankaFormatedOIB>
  <DomainObject.Predmet.ProtustrankaFormatedWithAdress>
    <izvorni_sadrzaj> BROD NA SAVI kreditna unija "u likvidaciji", Ivana pl. Zajca 21, 35000 Slavonski Brod zastupanog po punomoćniku Branka Tiljak; Mijo Dragovan; Ivo Mijoč</izvorni_sadrzaj>
    <derivirana_varijabla naziv="DomainObject.Predmet.ProtustrankaFormatedWithAdress_1"> BROD NA SAVI kreditna unija "u likvidaciji", Ivana pl. Zajca 21, 35000 Slavonski Brod zastupanog po punomoćniku Branka Tiljak; Mijo Dragovan; Ivo Mijoč</derivirana_varijabla>
  </DomainObject.Predmet.ProtustrankaFormatedWithAdress>
  <DomainObject.Predmet.ProtustrankaFormatedWithAdressOIB>
    <izvorni_sadrzaj> BROD NA SAVI kreditna unija "u likvidaciji", OIB 43254613447, Ivana pl. Zajca 21, 35000 Slavonski Brod zastupanog po punomoćniku Branka Tiljak; Mijo Dragovan; Ivo Mijoč</izvorni_sadrzaj>
    <derivirana_varijabla naziv="DomainObject.Predmet.ProtustrankaFormatedWithAdressOIB_1"> BROD NA SAVI kreditna unija "u likvidaciji", OIB 43254613447, Ivana pl. Zajca 21, 35000 Slavonski Brod zastupanog po punomoćniku Branka Tiljak; Mijo Dragovan; Ivo Mijoč</derivirana_varijabla>
  </DomainObject.Predmet.ProtustrankaFormatedWithAdressOIB>
  <DomainObject.Predmet.ProtustrankaWithAdress>
    <izvorni_sadrzaj>BROD NA SAVI kreditna unija "u likvidaciji" Ivana pl. Zajca 21, 35000 Slavonski Brod</izvorni_sadrzaj>
    <derivirana_varijabla naziv="DomainObject.Predmet.ProtustrankaWithAdress_1">BROD NA SAVI kreditna unija "u likvidaciji" Ivana pl. Zajca 21, 35000 Slavonski Brod</derivirana_varijabla>
  </DomainObject.Predmet.ProtustrankaWithAdress>
  <DomainObject.Predmet.ProtustrankaWithAdressOIB>
    <izvorni_sadrzaj>BROD NA SAVI kreditna unija "u likvidaciji", OIB 43254613447, Ivana pl. Zajca 21, 35000 Slavonski Brod</izvorni_sadrzaj>
    <derivirana_varijabla naziv="DomainObject.Predmet.ProtustrankaWithAdressOIB_1">BROD NA SAVI kreditna unija "u likvidaciji", OIB 43254613447, Ivana pl. Zajca 21, 35000 Slavonski Brod</derivirana_varijabla>
  </DomainObject.Predmet.ProtustrankaWithAdressOIB>
  <DomainObject.Predmet.ProtustrankaNazivFormated>
    <izvorni_sadrzaj>BROD NA SAVI kreditna unija "u likvidaciji"</izvorni_sadrzaj>
    <derivirana_varijabla naziv="DomainObject.Predmet.ProtustrankaNazivFormated_1">BROD NA SAVI kreditna unija "u likvidaciji"</derivirana_varijabla>
  </DomainObject.Predmet.ProtustrankaNazivFormated>
  <DomainObject.Predmet.ProtustrankaNazivFormatedOIB>
    <izvorni_sadrzaj>BROD NA SAVI kreditna unija "u likvidaciji", OIB 43254613447</izvorni_sadrzaj>
    <derivirana_varijabla naziv="DomainObject.Predmet.ProtustrankaNazivFormatedOIB_1">BROD NA SAVI kreditna unija "u likvidaciji", OIB 43254613447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ŠTIVICA društvo s ograničenom odgovornošću za poljoprivrednu proizvodnju i usluge zastupanog po punomoćniku Ivana Pavković; Željka Brandt; Tihomir Kovačić</izvorni_sadrzaj>
    <derivirana_varijabla naziv="DomainObject.Predmet.StrankaFormated_1">  ŠTIVICA društvo s ograničenom odgovornošću za poljoprivrednu proizvodnju i usluge zastupanog po punomoćniku Ivana Pavković; Željka Brandt; Tihomir Kovačić</derivirana_varijabla>
  </DomainObject.Predmet.StrankaFormated>
  <DomainObject.Predmet.StrankaFormatedOIB>
    <izvorni_sadrzaj>  ŠTIVICA društvo s ograničenom odgovornošću za poljoprivrednu proizvodnju i usluge, OIB 49383691561 zastupanog po punomoćniku Ivana Pavković; Željka Brandt; Tihomir Kovačić</izvorni_sadrzaj>
    <derivirana_varijabla naziv="DomainObject.Predmet.StrankaFormatedOIB_1">  ŠTIVICA društvo s ograničenom odgovornošću za poljoprivrednu proizvodnju i usluge, OIB 49383691561 zastupanog po punomoćniku Ivana Pavković; Željka Brandt; Tihomir Kovačić</derivirana_varijabla>
  </DomainObject.Predmet.StrankaFormatedOIB>
  <DomainObject.Predmet.StrankaFormatedWithAdress>
    <izvorni_sadrzaj> ŠTIVICA društvo s ograničenom odgovornošću za poljoprivrednu proizvodnju i usluge, Petra Krešimira IV 12, 35000 Slavonski Brod zastupanog po punomoćniku Ivana Pavković; Željka Brandt; Tihomir Kovačić</izvorni_sadrzaj>
    <derivirana_varijabla naziv="DomainObject.Predmet.StrankaFormatedWithAdress_1"> ŠTIVICA društvo s ograničenom odgovornošću za poljoprivrednu proizvodnju i usluge, Petra Krešimira IV 12, 35000 Slavonski Brod zastupanog po punomoćniku Ivana Pavković; Željka Brandt; Tihomir Kovačić</derivirana_varijabla>
  </DomainObject.Predmet.StrankaFormatedWithAdress>
  <DomainObject.Predmet.StrankaFormatedWithAdressOIB>
    <izvorni_sadrzaj> ŠTIVICA društvo s ograničenom odgovornošću za poljoprivrednu proizvodnju i usluge, OIB 49383691561, Petra Krešimira IV 12, 35000 Slavonski Brod zastupanog po punomoćniku Ivana Pavković; Željka Brandt; Tihomir Kovačić</izvorni_sadrzaj>
    <derivirana_varijabla naziv="DomainObject.Predmet.StrankaFormatedWithAdressOIB_1"> ŠTIVICA društvo s ograničenom odgovornošću za poljoprivrednu proizvodnju i usluge, OIB 49383691561, Petra Krešimira IV 12, 35000 Slavonski Brod zastupanog po punomoćniku Ivana Pavković; Željka Brandt; Tihomir Kovačić</derivirana_varijabla>
  </DomainObject.Predmet.StrankaFormatedWithAdressOIB>
  <DomainObject.Predmet.StrankaWithAdress>
    <izvorni_sadrzaj>ŠTIVICA društvo s ograničenom odgovornošću za poljoprivrednu proizvodnju i usluge Petra Krešimira IV 12,35000 Slavonski Brod</izvorni_sadrzaj>
    <derivirana_varijabla naziv="DomainObject.Predmet.StrankaWithAdress_1">ŠTIVICA društvo s ograničenom odgovornošću za poljoprivrednu proizvodnju i usluge Petra Krešimira IV 12,35000 Slavonski Brod</derivirana_varijabla>
  </DomainObject.Predmet.StrankaWithAdress>
  <DomainObject.Predmet.StrankaWithAdressOIB>
    <izvorni_sadrzaj>ŠTIVICA društvo s ograničenom odgovornošću za poljoprivrednu proizvodnju i usluge, OIB 49383691561, Petra Krešimira IV 12,35000 Slavonski Brod</izvorni_sadrzaj>
    <derivirana_varijabla naziv="DomainObject.Predmet.StrankaWithAdressOIB_1">ŠTIVICA društvo s ograničenom odgovornošću za poljoprivrednu proizvodnju i usluge, OIB 49383691561, Petra Krešimira IV 12,35000 Slavonski Brod</derivirana_varijabla>
  </DomainObject.Predmet.StrankaWithAdressOIB>
  <DomainObject.Predmet.StrankaNazivFormated>
    <izvorni_sadrzaj>ŠTIVICA društvo s ograničenom odgovornošću za poljoprivrednu proizvodnju i usluge</izvorni_sadrzaj>
    <derivirana_varijabla naziv="DomainObject.Predmet.StrankaNazivFormated_1">ŠTIVICA društvo s ograničenom odgovornošću za poljoprivrednu proizvodnju i usluge</derivirana_varijabla>
  </DomainObject.Predmet.StrankaNazivFormated>
  <DomainObject.Predmet.StrankaNazivFormatedOIB>
    <izvorni_sadrzaj>ŠTIVICA društvo s ograničenom odgovornošću za poljoprivrednu proizvodnju i usluge, OIB 49383691561</izvorni_sadrzaj>
    <derivirana_varijabla naziv="DomainObject.Predmet.StrankaNazivFormatedOIB_1">ŠTIVICA društvo s ograničenom odgovornošću za poljoprivrednu proizvodnju i usluge, OIB 49383691561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ŠTIVICA društvo s ograničenom odgovornošću za poljoprivrednu proizvodnju i usluge zastupanog po punomoćniku Ivana Pavković; Željka Brandt; Tihomir Kovačić</item>
    </izvorni_sadrzaj>
    <derivirana_varijabla naziv="DomainObject.Predmet.StrankaListFormated_1">
      <item>ŠTIVICA društvo s ograničenom odgovornošću za poljoprivrednu proizvodnju i usluge zastupanog po punomoćniku Ivana Pavković; Željka Brandt; Tihomir Kovačić</item>
    </derivirana_varijabla>
  </DomainObject.Predmet.StrankaListFormated>
  <DomainObject.Predmet.StrankaListFormatedOIB>
    <izvorni_sadrzaj>
      <item>ŠTIVICA društvo s ograničenom odgovornošću za poljoprivrednu proizvodnju i usluge, OIB 49383691561 zastupanog po punomoćniku Ivana Pavković; Željka Brandt; Tihomir Kovačić</item>
    </izvorni_sadrzaj>
    <derivirana_varijabla naziv="DomainObject.Predmet.StrankaListFormatedOIB_1">
      <item>ŠTIVICA društvo s ograničenom odgovornošću za poljoprivrednu proizvodnju i usluge, OIB 49383691561 zastupanog po punomoćniku Ivana Pavković; Željka Brandt; Tihomir Kovačić</item>
    </derivirana_varijabla>
  </DomainObject.Predmet.StrankaListFormatedOIB>
  <DomainObject.Predmet.StrankaListFormatedWithAdress>
    <izvorni_sadrzaj>
      <item>ŠTIVICA društvo s ograničenom odgovornošću za poljoprivrednu proizvodnju i usluge, Petra Krešimira IV 12, 35000 Slavonski Brod zastupanog po punomoćniku Ivana Pavković; Željka Brandt; Tihomir Kovačić</item>
    </izvorni_sadrzaj>
    <derivirana_varijabla naziv="DomainObject.Predmet.StrankaListFormatedWithAdress_1">
      <item>ŠTIVICA društvo s ograničenom odgovornošću za poljoprivrednu proizvodnju i usluge, Petra Krešimira IV 12, 35000 Slavonski Brod zastupanog po punomoćniku Ivana Pavković; Željka Brandt; Tihomir Kovačić</item>
    </derivirana_varijabla>
  </DomainObject.Predmet.StrankaListFormatedWithAdress>
  <DomainObject.Predmet.StrankaListFormatedWithAdressOIB>
    <izvorni_sadrzaj>
      <item>ŠTIVICA društvo s ograničenom odgovornošću za poljoprivrednu proizvodnju i usluge, OIB 49383691561, Petra Krešimira IV 12, 35000 Slavonski Brod zastupanog po punomoćniku Ivana Pavković; Željka Brandt; Tihomir Kovačić</item>
    </izvorni_sadrzaj>
    <derivirana_varijabla naziv="DomainObject.Predmet.StrankaListFormatedWithAdressOIB_1">
      <item>ŠTIVICA društvo s ograničenom odgovornošću za poljoprivrednu proizvodnju i usluge, OIB 49383691561, Petra Krešimira IV 12, 35000 Slavonski Brod zastupanog po punomoćniku Ivana Pavković; Željka Brandt; Tihomir Kovačić</item>
    </derivirana_varijabla>
  </DomainObject.Predmet.StrankaListFormatedWithAdressOIB>
  <DomainObject.Predmet.StrankaListNazivFormated>
    <izvorni_sadrzaj>
      <item>ŠTIVICA društvo s ograničenom odgovornošću za poljoprivrednu proizvodnju i usluge</item>
    </izvorni_sadrzaj>
    <derivirana_varijabla naziv="DomainObject.Predmet.StrankaListNazivFormated_1">
      <item>ŠTIVICA društvo s ograničenom odgovornošću za poljoprivrednu proizvodnju i usluge</item>
    </derivirana_varijabla>
  </DomainObject.Predmet.StrankaListNazivFormated>
  <DomainObject.Predmet.StrankaListNazivFormatedOIB>
    <izvorni_sadrzaj>
      <item>ŠTIVICA društvo s ograničenom odgovornošću za poljoprivrednu proizvodnju i usluge, OIB 49383691561</item>
    </izvorni_sadrzaj>
    <derivirana_varijabla naziv="DomainObject.Predmet.StrankaListNazivFormatedOIB_1">
      <item>ŠTIVICA društvo s ograničenom odgovornošću za poljoprivrednu proizvodnju i usluge, OIB 49383691561</item>
    </derivirana_varijabla>
  </DomainObject.Predmet.StrankaListNazivFormatedOIB>
  <DomainObject.Predmet.ProtuStrankaListFormated>
    <izvorni_sadrzaj>
      <item>BROD NA SAVI kreditna unija "u likvidaciji" zastupanog po punomoćniku Branka Tiljak; Mijo Dragovan; Ivo Mijoč</item>
    </izvorni_sadrzaj>
    <derivirana_varijabla naziv="DomainObject.Predmet.ProtuStrankaListFormated_1">
      <item>BROD NA SAVI kreditna unija "u likvidaciji" zastupanog po punomoćniku Branka Tiljak; Mijo Dragovan; Ivo Mijoč</item>
    </derivirana_varijabla>
  </DomainObject.Predmet.ProtuStrankaListFormated>
  <DomainObject.Predmet.ProtuStrankaListFormatedOIB>
    <izvorni_sadrzaj>
      <item>BROD NA SAVI kreditna unija "u likvidaciji", OIB 43254613447 zastupanog po punomoćniku Branka Tiljak; Mijo Dragovan; Ivo Mijoč</item>
    </izvorni_sadrzaj>
    <derivirana_varijabla naziv="DomainObject.Predmet.ProtuStrankaListFormatedOIB_1">
      <item>BROD NA SAVI kreditna unija "u likvidaciji", OIB 43254613447 zastupanog po punomoćniku Branka Tiljak; Mijo Dragovan; Ivo Mijoč</item>
    </derivirana_varijabla>
  </DomainObject.Predmet.ProtuStrankaListFormatedOIB>
  <DomainObject.Predmet.ProtuStrankaListFormatedWithAdress>
    <izvorni_sadrzaj>
      <item>BROD NA SAVI kreditna unija "u likvidaciji", Ivana pl. Zajca 21, 35000 Slavonski Brod zastupanog po punomoćniku Branka Tiljak; Mijo Dragovan; Ivo Mijoč</item>
    </izvorni_sadrzaj>
    <derivirana_varijabla naziv="DomainObject.Predmet.ProtuStrankaListFormatedWithAdress_1">
      <item>BROD NA SAVI kreditna unija "u likvidaciji", Ivana pl. Zajca 21, 35000 Slavonski Brod zastupanog po punomoćniku Branka Tiljak; Mijo Dragovan; Ivo Mijoč</item>
    </derivirana_varijabla>
  </DomainObject.Predmet.ProtuStrankaListFormatedWithAdress>
  <DomainObject.Predmet.ProtuStrankaListFormatedWithAdressOIB>
    <izvorni_sadrzaj>
      <item>BROD NA SAVI kreditna unija "u likvidaciji", OIB 43254613447, Ivana pl. Zajca 21, 35000 Slavonski Brod zastupanog po punomoćniku Branka Tiljak; Mijo Dragovan; Ivo Mijoč</item>
    </izvorni_sadrzaj>
    <derivirana_varijabla naziv="DomainObject.Predmet.ProtuStrankaListFormatedWithAdressOIB_1">
      <item>BROD NA SAVI kreditna unija "u likvidaciji", OIB 43254613447, Ivana pl. Zajca 21, 35000 Slavonski Brod zastupanog po punomoćniku Branka Tiljak; Mijo Dragovan; Ivo Mijoč</item>
    </derivirana_varijabla>
  </DomainObject.Predmet.ProtuStrankaListFormatedWithAdressOIB>
  <DomainObject.Predmet.ProtuStrankaListNazivFormated>
    <izvorni_sadrzaj>
      <item>BROD NA SAVI kreditna unija "u likvidaciji"</item>
    </izvorni_sadrzaj>
    <derivirana_varijabla naziv="DomainObject.Predmet.ProtuStrankaListNazivFormated_1">
      <item>BROD NA SAVI kreditna unija "u likvidaciji"</item>
    </derivirana_varijabla>
  </DomainObject.Predmet.ProtuStrankaListNazivFormated>
  <DomainObject.Predmet.ProtuStrankaListNazivFormatedOIB>
    <izvorni_sadrzaj>
      <item>BROD NA SAVI kreditna unija "u likvidaciji", OIB 43254613447</item>
    </izvorni_sadrzaj>
    <derivirana_varijabla naziv="DomainObject.Predmet.ProtuStrankaListNazivFormatedOIB_1">
      <item>BROD NA SAVI kreditna unija "u likvidaciji", OIB 43254613447</item>
    </derivirana_varijabla>
  </DomainObject.Predmet.ProtuStrankaListNazivFormatedOIB>
  <DomainObject.Predmet.OstaliListFormated>
    <izvorni_sadrzaj>
      <item>Branka Tiljak punomoćnica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izvorni_sadrzaj>
    <derivirana_varijabla naziv="DomainObject.Predmet.OstaliListFormated_1">
      <item>Branka Tiljak punomoćnica sudionika u postupku BROD NA SAVI kreditna unija "u likvidaciji"</item>
      <item>Mijo Dragovan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 punomoćnik sudionika u postupku BROD NA SAVI kreditna unija "u likvidaciji"</item>
    </derivirana_varijabla>
  </DomainObject.Predmet.OstaliListFormated>
  <DomainObject.Predmet.OstaliListFormatedOIB>
    <izvorni_sadrzaj>
      <item>Branka Tiljak, OIB 45832233067 punomoćnica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izvorni_sadrzaj>
    <derivirana_varijabla naziv="DomainObject.Predmet.OstaliListFormatedOIB_1">
      <item>Branka Tiljak, OIB 45832233067 punomoćnica sudionika u postupku BROD NA SAVI kreditna unija "u likvidaciji"</item>
      <item>Mijo Dragovan, OIB 38623699085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 punomoćnik sudionika u postupku BROD NA SAVI kreditna unija "u likvidaciji"</item>
    </derivirana_varijabla>
  </DomainObject.Predmet.OstaliListFormatedOIB>
  <DomainObject.Predmet.OstaliListFormatedWithAdress>
    <izvorni_sadrzaj>
      <item>Branka Tiljak, Vjekoslava Klaića 12, 35000 Slavonski Brod punomoćnica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izvorni_sadrzaj>
    <derivirana_varijabla naziv="DomainObject.Predmet.OstaliListFormatedWithAdress_1">
      <item>Branka Tiljak, Vjekoslava Klaića 12, 35000 Slavonski Brod punomoćnica sudionika u postupku BROD NA SAVI kreditna unija "u likvidaciji"</item>
      <item>Mijo Dragovan,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Andrije Hebranga 73, 31000 Osijek punomoćnik sudionika u postupku BROD NA SAVI kreditna unija "u likvidaciji"</item>
    </derivirana_varijabla>
  </DomainObject.Predmet.OstaliListFormatedWithAdress>
  <DomainObject.Predmet.OstaliListFormatedWithAdressOIB>
    <izvorni_sadrzaj>
      <item>Branka Tiljak, OIB 45832233067, Vjekoslava Klaića 12, 35000 Slavonski Brod punomoćnica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izvorni_sadrzaj>
    <derivirana_varijabla naziv="DomainObject.Predmet.OstaliListFormatedWithAdressOIB_1">
      <item>Branka Tiljak, OIB 45832233067, Vjekoslava Klaića 12, 35000 Slavonski Brod punomoćnica sudionika u postupku BROD NA SAVI kreditna unija "u likvidaciji"</item>
      <item>Mijo Dragovan, OIB 38623699085, Naselje Slavonija Ii 11, 35000 Slavonski Brod punomoćnik sudionika u postupku BROD NA SAVI kreditna unija "u likvidaciji"</item>
      <item>Ivana Pavković punomoćnik sudionika u postupku ŠTIVICA društvo s ograničenom odgovornošću za poljoprivrednu proizvodnju i usluge</item>
      <item>Željka Brandt punomoćnik sudionika u postupku ŠTIVICA društvo s ograničenom odgovornošću za poljoprivrednu proizvodnju i usluge</item>
      <item>Gabrijel Zovak</item>
      <item>Tihomir Kovačić punomoćnik sudionika u postupku ŠTIVICA društvo s ograničenom odgovornošću za poljoprivrednu proizvodnju i usluge</item>
      <item>Tatjana Pracny Novak</item>
      <item>Ivo Mijoč, OIB 15425129018, Andrije Hebranga 73, 31000 Osijek punomoćnik sudionika u postupku BROD NA SAVI kreditna unija "u likvidaciji"</item>
    </derivirana_varijabla>
  </DomainObject.Predmet.OstaliListFormatedWithAdressOIB>
  <DomainObject.Predmet.OstaliListNazivFormated>
    <izvorni_sadrzaj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OstaliListNazivFormated_1"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OstaliListNazivFormated>
  <DomainObject.Predmet.OstaliListNazivFormatedOIB>
    <izvorni_sadrzaj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izvorni_sadrzaj>
    <derivirana_varijabla naziv="DomainObject.Predmet.OstaliListNazivFormatedOIB_1">
      <item>Branka Tiljak, OIB 45832233067</item>
      <item>Mijo Dragovan, OIB 38623699085</item>
      <item>Ivana Pavković</item>
      <item>Željka Brandt</item>
      <item>Gabrijel Zovak</item>
      <item>Tihomir Kovačić</item>
      <item>Tatjana Pracny Novak</item>
      <item>Ivo Mijoč, OIB 15425129018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ŠTIVICA društvo s ograničenom odgovornošću za poljoprivrednu proizvodnju i usluge</izvorni_sadrzaj>
    <derivirana_varijabla naziv="DomainObject.Predmet.StrankaIDrugi_1">ŠTIVICA društvo s ograničenom odgovornošću za poljoprivrednu proizvodnju i usluge</derivirana_varijabla>
  </DomainObject.Predmet.StrankaIDrugi>
  <DomainObject.Predmet.ProtustrankaIDrugi>
    <izvorni_sadrzaj>BROD NA SAVI kreditna unija "u likvidaciji"</izvorni_sadrzaj>
    <derivirana_varijabla naziv="DomainObject.Predmet.ProtustrankaIDrugi_1">BROD NA SAVI kreditna unija "u likvidaciji"</derivirana_varijabla>
  </DomainObject.Predmet.ProtustrankaIDrugi>
  <DomainObject.Predmet.StrankaIDrugiAdressOIB>
    <izvorni_sadrzaj>ŠTIVICA društvo s ograničenom odgovornošću za poljoprivrednu proizvodnju i usluge, OIB 49383691561, Petra Krešimira IV 12, 35000 Slavonski Brod</izvorni_sadrzaj>
    <derivirana_varijabla naziv="DomainObject.Predmet.StrankaIDrugiAdressOIB_1">ŠTIVICA društvo s ograničenom odgovornošću za poljoprivrednu proizvodnju i usluge, OIB 49383691561, Petra Krešimira IV 12, 35000 Slavonski Brod</derivirana_varijabla>
  </DomainObject.Predmet.StrankaIDrugiAdressOIB>
  <DomainObject.Predmet.ProtustrankaIDrugiAdressOIB>
    <izvorni_sadrzaj>BROD NA SAVI kreditna unija "u likvidaciji", OIB 43254613447, Ivana pl. Zajca 21, 35000 Slavonski Brod</izvorni_sadrzaj>
    <derivirana_varijabla naziv="DomainObject.Predmet.ProtustrankaIDrugiAdressOIB_1">BROD NA SAVI kreditna unija "u likvidaciji", OIB 43254613447, Ivana pl. Zajca 21,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izvorni_sadrzaj>
    <derivirana_varijabla naziv="DomainObject.Predmet.SudioniciListNaziv_1">
      <item>BROD NA SAVI kreditna unija "u likvidaciji"</item>
      <item>ŠTIVICA društvo s ograničenom odgovornošću za poljoprivrednu proizvodnju i usluge</item>
      <item>Branka Tiljak</item>
      <item>Mijo Dragovan</item>
      <item>Ivana Pavković</item>
      <item>Željka Brandt</item>
      <item>Gabrijel Zovak</item>
      <item>Tihomir Kovačić</item>
      <item>Tatjana Pracny Novak</item>
      <item>Ivo Mijoč</item>
    </derivirana_varijabla>
  </DomainObject.Predmet.SudioniciListNaziv>
  <DomainObject.Predmet.SudioniciListAdressOIB>
    <izvorni_sadrzaj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izvorni_sadrzaj>
    <derivirana_varijabla naziv="DomainObject.Predmet.SudioniciListAdressOIB_1">
      <item>BROD NA SAVI kreditna unija "u likvidaciji", OIB 43254613447, Ivana pl. Zajca 21,35000 Slavonski Brod</item>
      <item>ŠTIVICA društvo s ograničenom odgovornošću za poljoprivrednu proizvodnju i usluge, OIB 49383691561, Petra Krešimira IV 12,35000 Slavonski Brod</item>
      <item>Branka Tiljak, OIB 45832233067, Vjekoslava Klaića 12,35000 Slavonski Brod</item>
      <item>Mijo Dragovan, OIB 38623699085, Naselje Slavonija Ii 11,35000 Slavonski Brod</item>
      <item>Ivana Pavković</item>
      <item>Željka Brandt</item>
      <item>Gabrijel Zovak</item>
      <item>Tihomir Kovačić</item>
      <item>Tatjana Pracny Novak</item>
      <item>Ivo Mijoč, OIB 15425129018, Andrije Hebranga 73,31000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izvorni_sadrzaj>
    <derivirana_varijabla naziv="DomainObject.Predmet.SudioniciListNazivOIB_1">
      <item>, OIB 43254613447</item>
      <item>, OIB 49383691561</item>
      <item>, OIB 45832233067</item>
      <item>, OIB 38623699085</item>
      <item>, OIB null</item>
      <item>, OIB null</item>
      <item>, OIB null</item>
      <item>, OIB null</item>
      <item>, OIB null</item>
      <item>, OIB 15425129018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42FEF-7FE7-4800-B05E-09159C5718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251</properties:Words>
  <properties:Characters>1286</properties:Characters>
  <properties:Lines>43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2018-07-06T07:25:00Z</dcterms:created>
  <dc:creator>zbiondic</dc:creator>
  <cp:lastModifiedBy>wsadmin</cp:lastModifiedBy>
  <cp:lastPrinted>2018-07-06T07:37:00Z</cp:lastPrinted>
  <dcterms:modified xmlns:xsi="http://www.w3.org/2001/XMLSchema-instance" xsi:type="dcterms:W3CDTF">2018-07-06T07:42:00Z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(st-892-2016 od 06.07.2018.zaključak stečajnom upravitelju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