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2700" w14:paraId="2472700" w:rsidRDefault="00D54B38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B38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>
      <w:pPr>
        <w:rPr>
          <w:rFonts w:eastAsia="MS Mincho"/>
        </w:rPr>
      </w:pPr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D54B38" w:rsidP="00DA1FD9" w:rsidR="00D54B38" w:rsidRPr="0023475D">
      <w:r>
        <w:rPr>
          <w:rFonts w:eastAsia="MS Mincho"/>
        </w:rPr>
        <w:t xml:space="preserve">           Pazin, Dršćevka 1</w:t>
      </w:r>
    </w:p>
    <w:p w:rsidRDefault="00DA1FD9" w:rsidP="00DA1FD9" w:rsidR="00DA1FD9"/>
    <w:p w:rsidRDefault="0023475D" w:rsidP="00DA1FD9" w:rsidR="0023475D"/>
    <w:p w:rsidRDefault="00D54B38" w:rsidP="00DA1FD9" w:rsidR="00D54B38" w:rsidRPr="0023475D"/>
    <w:p w:rsidRDefault="00DA1FD9" w:rsidP="00DA1FD9" w:rsidR="00DA1FD9" w:rsidRPr="0023475D">
      <w:pPr>
        <w:jc w:val="center"/>
      </w:pPr>
      <w:r w:rsidRPr="0023475D">
        <w:t>U   I M E   R E P U B L I K E   H R V A T S K E</w:t>
      </w:r>
    </w:p>
    <w:p w:rsidRDefault="00DA1FD9" w:rsidP="00DA1FD9" w:rsidR="00DA1FD9" w:rsidRPr="0023475D">
      <w:pPr>
        <w:jc w:val="right"/>
      </w:pP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>R J E Š E N J E</w:t>
      </w:r>
    </w:p>
    <w:p w:rsidRDefault="00DA1FD9" w:rsidP="00DA1FD9" w:rsidR="00DA1FD9">
      <w:pPr>
        <w:jc w:val="center"/>
        <w:rPr>
          <w:bCs/>
        </w:rPr>
      </w:pPr>
    </w:p>
    <w:p w:rsidRDefault="003B0B8C" w:rsidP="00DA1FD9" w:rsidR="003B0B8C" w:rsidRPr="0023475D">
      <w:pPr>
        <w:jc w:val="center"/>
        <w:rPr>
          <w:bCs/>
        </w:rPr>
      </w:pPr>
    </w:p>
    <w:p w:rsidRDefault="00DA1FD9" w:rsidP="00DA1FD9" w:rsidR="00DA1FD9" w:rsidRPr="0023475D">
      <w:pPr>
        <w:jc w:val="both"/>
      </w:pPr>
      <w:r w:rsidRPr="0023475D">
        <w:tab/>
        <w:t xml:space="preserve">Trgovački sud u Rijeci, po stečajnom sucu </w:t>
      </w:r>
      <w:r w:rsidR="00A0678C" w:rsidRPr="0023475D">
        <w:t xml:space="preserve">Damiru Rabaru, odlučujući o prijedlogu </w:t>
      </w:r>
      <w:r w:rsidR="003B0B8C">
        <w:t>predlagatelja VERICA BISERČIĆ iz Slovenije, Jadranska cesta 86/a, Ankaran, OIB: 70217240349, zastupana po ZOU Sanja Kamenar Milutin i Irena Klepac Mustać, odvjetnicama iz Rijeke</w:t>
      </w:r>
      <w:r w:rsidR="00A0678C" w:rsidRPr="0023475D">
        <w:t xml:space="preserve">, radi otvaranja stečajnog postupka nad društvom </w:t>
      </w:r>
      <w:r w:rsidR="003B0B8C">
        <w:t>BISERČIĆ d.o.o. Savudrija, Zambratija, Cvjetna bb, OIB: 05259144176</w:t>
      </w:r>
      <w:r w:rsidR="00BF31A1">
        <w:t>,</w:t>
      </w:r>
      <w:r w:rsidR="00A0678C" w:rsidRPr="0023475D">
        <w:t xml:space="preserve"> </w:t>
      </w:r>
      <w:r w:rsidR="00C431E1">
        <w:t>23</w:t>
      </w:r>
      <w:r w:rsidR="00A0678C" w:rsidRPr="0023475D">
        <w:t xml:space="preserve">. </w:t>
      </w:r>
      <w:r w:rsidR="00C431E1">
        <w:t xml:space="preserve">ožujka </w:t>
      </w:r>
      <w:r w:rsidR="00A0678C" w:rsidRPr="0023475D">
        <w:t>2016.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center"/>
      </w:pPr>
      <w:r w:rsidRPr="0023475D">
        <w:t xml:space="preserve"> r i j e š i o    j e</w:t>
      </w:r>
    </w:p>
    <w:p w:rsidRDefault="00DA1FD9" w:rsidP="00DA1FD9" w:rsidR="00DA1FD9" w:rsidRPr="0023475D">
      <w:pPr>
        <w:jc w:val="center"/>
      </w:pPr>
    </w:p>
    <w:p w:rsidRDefault="00DA1FD9" w:rsidP="00D54B38" w:rsidR="00DA1FD9" w:rsidRPr="0023475D">
      <w:pPr>
        <w:ind w:firstLine="708"/>
        <w:jc w:val="both"/>
      </w:pPr>
      <w:r w:rsidRPr="0023475D">
        <w:rPr>
          <w:bCs/>
        </w:rPr>
        <w:t xml:space="preserve">I.   Otvara se stečajni postupak nad dužnikom </w:t>
      </w:r>
      <w:r w:rsidR="003B0B8C">
        <w:t>BISERČIĆ d.o.o. Savudrija, Zambratija, Cvjetna bb, OIB: 05259144176, MBS: 040200708</w:t>
      </w:r>
      <w:r w:rsidR="00A0678C" w:rsidRPr="0023475D">
        <w:t>.</w:t>
      </w:r>
    </w:p>
    <w:p w:rsidRDefault="00DA1FD9" w:rsidP="00DA1FD9" w:rsidR="00DA1FD9" w:rsidRPr="0023475D">
      <w:pPr>
        <w:jc w:val="both"/>
      </w:pPr>
    </w:p>
    <w:p w:rsidRDefault="00DA1FD9" w:rsidP="00D54B38" w:rsidR="00DA1FD9" w:rsidRPr="0023475D">
      <w:pPr>
        <w:ind w:firstLine="708"/>
        <w:jc w:val="both"/>
        <w:rPr>
          <w:bCs/>
        </w:rPr>
      </w:pPr>
      <w:r w:rsidRPr="0023475D">
        <w:t xml:space="preserve">II.  Za stečajnog upravitelja imenuje se </w:t>
      </w:r>
      <w:r w:rsidR="00BF31A1">
        <w:t>Ljubica Juranović Skočić, Kastav, Ćikovići 26/11, OIB: 88499470397</w:t>
      </w:r>
      <w:r w:rsidR="00684A0B" w:rsidRPr="0023475D">
        <w:t>.</w:t>
      </w: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 </w:t>
      </w:r>
    </w:p>
    <w:p w:rsidRDefault="00DA1FD9" w:rsidP="00D54B38" w:rsidR="00DA1FD9" w:rsidRPr="0023475D">
      <w:pPr>
        <w:ind w:firstLine="708"/>
        <w:jc w:val="both"/>
      </w:pPr>
      <w:r w:rsidRPr="0023475D">
        <w:rPr>
          <w:bCs/>
        </w:rPr>
        <w:t xml:space="preserve">III. Zaključuje se stečajni postupak nad dužnikom </w:t>
      </w:r>
      <w:r w:rsidR="003B0B8C">
        <w:t>BISERČIĆ d.o.o. Savudrija, Zambratija, Cvjetna bb, OIB: 05259144176, MBS: 040200708</w:t>
      </w:r>
      <w:r w:rsidR="00A0678C" w:rsidRPr="0023475D">
        <w:t>.</w:t>
      </w:r>
    </w:p>
    <w:p w:rsidRDefault="00A0678C" w:rsidP="00DA1FD9" w:rsidR="00A0678C" w:rsidRPr="0023475D">
      <w:pPr>
        <w:jc w:val="both"/>
        <w:rPr>
          <w:bCs/>
        </w:rPr>
      </w:pPr>
    </w:p>
    <w:p w:rsidRDefault="00DA1FD9" w:rsidP="00D54B38" w:rsidR="00DA1FD9" w:rsidRPr="0023475D">
      <w:pPr>
        <w:ind w:firstLine="708"/>
        <w:jc w:val="both"/>
        <w:rPr>
          <w:bCs/>
        </w:rPr>
      </w:pPr>
      <w:r w:rsidRPr="0023475D">
        <w:rPr>
          <w:bCs/>
        </w:rPr>
        <w:t>IV. Ovo rješenje objaviti će se na mrežnoj stranici e-oglasne ploče suda istoga dana kada je doneseno i po pravomoćnosti dostaviti sudskom registru radi  brisanja dužnika.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center"/>
      </w:pPr>
      <w:r w:rsidRPr="0023475D">
        <w:t>Obrazloženje</w:t>
      </w:r>
    </w:p>
    <w:p w:rsidRDefault="00A0678C" w:rsidP="00AC33DA" w:rsidR="00A0678C" w:rsidRPr="0023475D">
      <w:pPr>
        <w:jc w:val="both"/>
      </w:pPr>
      <w:r w:rsidRPr="0023475D">
        <w:t xml:space="preserve">        </w:t>
      </w:r>
    </w:p>
    <w:p w:rsidRDefault="00A0678C" w:rsidP="00684A0B" w:rsidR="00A0678C" w:rsidRPr="0023475D">
      <w:pPr>
        <w:jc w:val="both"/>
      </w:pPr>
      <w:r w:rsidRPr="0023475D">
        <w:t xml:space="preserve"> </w:t>
      </w:r>
      <w:r w:rsidRPr="0023475D">
        <w:tab/>
        <w:t xml:space="preserve">Predlagatelj je </w:t>
      </w:r>
      <w:r w:rsidR="00FF22D1">
        <w:t>2</w:t>
      </w:r>
      <w:r w:rsidRPr="0023475D">
        <w:t xml:space="preserve">. </w:t>
      </w:r>
      <w:r w:rsidR="00BF31A1">
        <w:t xml:space="preserve">srpnja </w:t>
      </w:r>
      <w:r w:rsidRPr="0023475D">
        <w:t xml:space="preserve">2015. godine podnio sudu prijedlog za otvaranje stečajnog postupka nad dužnikom trgovačkim društvom </w:t>
      </w:r>
      <w:r w:rsidR="003B0B8C">
        <w:t>BISERČIĆ d.o.o. Savudrija, Zambratija, Cvjetna bb, OIB: 05259144176, MBS: 040200708</w:t>
      </w:r>
      <w:r w:rsidR="00BF31A1">
        <w:t>.</w:t>
      </w:r>
      <w:r w:rsidR="00684A0B" w:rsidRPr="0023475D">
        <w:t xml:space="preserve"> </w:t>
      </w:r>
      <w:r w:rsidRPr="0023475D">
        <w:t>(dalje: dužnik), temeljem članka 4. stavak 2.</w:t>
      </w:r>
      <w:r w:rsidR="00BF31A1">
        <w:t xml:space="preserve"> i 4. Stečajnog zakona.</w:t>
      </w:r>
      <w:r w:rsidRPr="0023475D">
        <w:t xml:space="preserve"> </w:t>
      </w:r>
    </w:p>
    <w:p w:rsidRDefault="00A0678C" w:rsidP="00AC33DA" w:rsidR="00A0678C" w:rsidRPr="0023475D">
      <w:pPr>
        <w:jc w:val="both"/>
      </w:pPr>
      <w:r w:rsidRPr="0023475D">
        <w:tab/>
        <w:t>Rješenjem posl. br. St-</w:t>
      </w:r>
      <w:r w:rsidR="00BF31A1">
        <w:t>61</w:t>
      </w:r>
      <w:r w:rsidRPr="0023475D">
        <w:t>/15-</w:t>
      </w:r>
      <w:r w:rsidR="00BF31A1">
        <w:t>6</w:t>
      </w:r>
      <w:r w:rsidRPr="0023475D">
        <w:t xml:space="preserve"> od </w:t>
      </w:r>
      <w:r w:rsidR="00BF31A1">
        <w:t>7</w:t>
      </w:r>
      <w:r w:rsidRPr="0023475D">
        <w:t xml:space="preserve">. </w:t>
      </w:r>
      <w:r w:rsidR="00BF31A1">
        <w:t xml:space="preserve">listopada </w:t>
      </w:r>
      <w:r w:rsidRPr="0023475D">
        <w:t>2015. godine pokrenut je prethodni postupak radi utvrđivanja uvjeta za otvaranje stečajnog postupka nad dužnikom</w:t>
      </w:r>
      <w:r w:rsidR="00EF317F" w:rsidRPr="0023475D">
        <w:t xml:space="preserve">, </w:t>
      </w:r>
      <w:r w:rsidRPr="0023475D">
        <w:t xml:space="preserve">imenovan privremeni stečajni upravitelj </w:t>
      </w:r>
      <w:r w:rsidR="00B405DF">
        <w:t>Ljubica Juranović Skočić, Kastav, Ćikovići 26/11</w:t>
      </w:r>
      <w:r w:rsidR="00EF317F" w:rsidRPr="0023475D">
        <w:t>,</w:t>
      </w:r>
      <w:r w:rsidRPr="0023475D">
        <w:t xml:space="preserve"> čija je dužnost u prethodnom postupku bila izvršiti pregled dužnikovog poslovnog </w:t>
      </w:r>
      <w:r w:rsidRPr="0023475D">
        <w:lastRenderedPageBreak/>
        <w:t>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A0678C" w:rsidP="00E70F5E" w:rsidR="00E70F5E" w:rsidRPr="0023475D">
      <w:pPr>
        <w:jc w:val="both"/>
      </w:pPr>
      <w:r w:rsidRPr="0023475D">
        <w:tab/>
        <w:t xml:space="preserve">Zaključak je privremenog stečajnog upravitelja da </w:t>
      </w:r>
      <w:r w:rsidR="00E70F5E" w:rsidRPr="0023475D">
        <w:t xml:space="preserve">imovina dužnika koja bi ušla u stečajnu masu </w:t>
      </w:r>
      <w:r w:rsidR="00B405DF">
        <w:t xml:space="preserve">nije </w:t>
      </w:r>
      <w:r w:rsidR="00E70F5E" w:rsidRPr="0023475D">
        <w:t>dovoljna za namirenje troškova tog postupka, pa stoga predlaže da sud pozove stečajne vjerovnike na uplatu predujma za predvidive troškove vođenja stečajnog postupka u iz</w:t>
      </w:r>
      <w:r w:rsidR="00B405DF">
        <w:t>nosu od 40.000</w:t>
      </w:r>
      <w:r w:rsidR="00E70F5E" w:rsidRPr="0023475D">
        <w:t>,00 kn.</w:t>
      </w:r>
    </w:p>
    <w:p w:rsidRDefault="00A0678C" w:rsidP="00AC33DA" w:rsidR="00A0678C" w:rsidRPr="0023475D">
      <w:pPr>
        <w:jc w:val="both"/>
      </w:pPr>
      <w:r w:rsidRPr="0023475D">
        <w:t xml:space="preserve"> </w:t>
      </w:r>
      <w:r w:rsidRPr="0023475D">
        <w:tab/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="00B405DF">
        <w:t>40</w:t>
      </w:r>
      <w:r w:rsidR="00E70F5E" w:rsidRPr="0023475D">
        <w:t>.</w:t>
      </w:r>
      <w:r w:rsidR="00B405DF">
        <w:t>000</w:t>
      </w:r>
      <w:r w:rsidR="00E70F5E" w:rsidRPr="0023475D">
        <w:t xml:space="preserve">,00 </w:t>
      </w:r>
      <w:r w:rsidRPr="0023475D">
        <w:t>kn za pokriće troškova prethodnog i otvorenog stečajnog postupka.</w:t>
      </w:r>
    </w:p>
    <w:p w:rsidRDefault="00A0678C" w:rsidP="00AC33DA" w:rsidR="00A0678C" w:rsidRPr="0023475D">
      <w:pPr>
        <w:jc w:val="both"/>
      </w:pPr>
      <w:r w:rsidRPr="0023475D">
        <w:t xml:space="preserve">           Prema o</w:t>
      </w:r>
      <w:r w:rsidRPr="0023475D">
        <w:rPr>
          <w:bCs/>
        </w:rPr>
        <w:t>dredbi čl.</w:t>
      </w:r>
      <w:r w:rsidR="00A23231">
        <w:rPr>
          <w:bCs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Pr="0023475D">
          <w:rPr>
            <w:bCs/>
          </w:rPr>
          <w:t>4. st</w:t>
        </w:r>
      </w:smartTag>
      <w:r w:rsidRPr="0023475D">
        <w:rPr>
          <w:bCs/>
        </w:rPr>
        <w:t>.1. i 2. SZ-a</w:t>
      </w:r>
      <w:r w:rsidRPr="0023475D">
        <w:rPr>
          <w:bCs/>
          <w:sz w:val="22"/>
          <w:szCs w:val="22"/>
        </w:rPr>
        <w:t xml:space="preserve"> </w:t>
      </w:r>
      <w:r w:rsidRPr="0023475D">
        <w:rPr>
          <w:bCs/>
        </w:rPr>
        <w:t xml:space="preserve">stečaj se može otvoriti samo ako se utvrdi postojanje kojega od zakonom predviđenih stečajnih razloga, a to su prema stavku 2. istog članka nelikvidnost, nesposobnost za plaćanje i prezaduženost. 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tab/>
        <w:t>O</w:t>
      </w:r>
      <w:r w:rsidRPr="0023475D">
        <w:rPr>
          <w:bCs/>
        </w:rPr>
        <w:t>dredbom čl.</w:t>
      </w:r>
      <w:r w:rsidR="00A23231">
        <w:rPr>
          <w:bCs/>
        </w:rPr>
        <w:t xml:space="preserve"> </w:t>
      </w:r>
      <w:r w:rsidRPr="0023475D">
        <w:rPr>
          <w:bCs/>
        </w:rPr>
        <w:t>132. st.</w:t>
      </w:r>
      <w:r w:rsidR="00A23231">
        <w:rPr>
          <w:bCs/>
        </w:rPr>
        <w:t xml:space="preserve"> </w:t>
      </w:r>
      <w:r w:rsidRPr="0023475D">
        <w:rPr>
          <w:bCs/>
        </w:rPr>
        <w:t>1. i 2. U vezi s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286. – 292. SZ-a.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ab/>
        <w:t xml:space="preserve">Pravomoćnim rješenjem ovoga suda od </w:t>
      </w:r>
      <w:r w:rsidR="00A23231">
        <w:rPr>
          <w:bCs/>
        </w:rPr>
        <w:t>29</w:t>
      </w:r>
      <w:r w:rsidRPr="0023475D">
        <w:rPr>
          <w:bCs/>
        </w:rPr>
        <w:t xml:space="preserve">. </w:t>
      </w:r>
      <w:r w:rsidR="00A23231">
        <w:rPr>
          <w:bCs/>
        </w:rPr>
        <w:t xml:space="preserve">prosinca </w:t>
      </w:r>
      <w:r w:rsidRPr="0023475D">
        <w:rPr>
          <w:bCs/>
        </w:rPr>
        <w:t xml:space="preserve">2015. godine pozvane su osobe koje imaju pravni interes za provedbom stečajnog postupka da u roku od 15 dana uplate predujam u visini od </w:t>
      </w:r>
      <w:r w:rsidR="00A23231">
        <w:rPr>
          <w:bCs/>
        </w:rPr>
        <w:t>40</w:t>
      </w:r>
      <w:r w:rsidR="00081953" w:rsidRPr="0023475D">
        <w:t>.</w:t>
      </w:r>
      <w:r w:rsidR="00A23231">
        <w:t>000</w:t>
      </w:r>
      <w:r w:rsidR="00081953" w:rsidRPr="0023475D">
        <w:t>,00</w:t>
      </w:r>
      <w:r w:rsidRPr="0023475D">
        <w:rPr>
          <w:bCs/>
        </w:rPr>
        <w:t xml:space="preserve">, za namirenje troškova prethodnog i otvorenog stečajnog postupka. Predmetno rješenje objavljeno je na mrežnoj stranici e-oglasne ploče suda temeljem čl.12. st.1. u vezi s čl.441. st.2. Stečajnog zakona (NN 71/15). </w:t>
      </w:r>
    </w:p>
    <w:p w:rsidRDefault="00A0678C" w:rsidP="00AC33DA" w:rsidR="00A0678C" w:rsidRPr="0023475D">
      <w:pPr>
        <w:jc w:val="both"/>
      </w:pPr>
      <w:r w:rsidRPr="0023475D">
        <w:rPr>
          <w:bCs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A23231">
        <w:rPr>
          <w:bCs/>
        </w:rPr>
        <w:t>29</w:t>
      </w:r>
      <w:r w:rsidR="00081953" w:rsidRPr="0023475D">
        <w:rPr>
          <w:bCs/>
        </w:rPr>
        <w:t xml:space="preserve">. </w:t>
      </w:r>
      <w:r w:rsidR="00A23231">
        <w:rPr>
          <w:bCs/>
        </w:rPr>
        <w:t xml:space="preserve">prosinca </w:t>
      </w:r>
      <w:r w:rsidRPr="0023475D">
        <w:rPr>
          <w:bCs/>
        </w:rPr>
        <w:t>2015. godine, valjalo je temeljem čl.132. st.2. SZ-a nad dužnikom otvoriti i istodobno zaključiti stečajni postupak te imenovati stečajnog upravitelja s ovlastima i obvezama propisanim čl.133. SZ-a.</w:t>
      </w:r>
    </w:p>
    <w:p w:rsidRDefault="00A0678C" w:rsidP="00AC33DA" w:rsidR="00A0678C" w:rsidRPr="0023475D">
      <w:pPr>
        <w:jc w:val="both"/>
      </w:pP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 xml:space="preserve">U </w:t>
      </w:r>
      <w:r w:rsidR="00081953" w:rsidRPr="0023475D">
        <w:rPr>
          <w:bCs/>
        </w:rPr>
        <w:t>Pazinu</w:t>
      </w:r>
      <w:r w:rsidRPr="0023475D">
        <w:rPr>
          <w:bCs/>
        </w:rPr>
        <w:t xml:space="preserve">, </w:t>
      </w:r>
      <w:r w:rsidR="00453558">
        <w:rPr>
          <w:bCs/>
        </w:rPr>
        <w:t>23</w:t>
      </w:r>
      <w:r w:rsidRPr="0023475D">
        <w:rPr>
          <w:bCs/>
        </w:rPr>
        <w:t xml:space="preserve">. </w:t>
      </w:r>
      <w:r w:rsidR="00453558">
        <w:rPr>
          <w:bCs/>
        </w:rPr>
        <w:t>ožujk</w:t>
      </w:r>
      <w:r w:rsidR="00A23231">
        <w:rPr>
          <w:bCs/>
        </w:rPr>
        <w:t>a</w:t>
      </w:r>
      <w:r w:rsidR="00453558">
        <w:rPr>
          <w:bCs/>
        </w:rPr>
        <w:t xml:space="preserve"> </w:t>
      </w:r>
      <w:r w:rsidRPr="0023475D">
        <w:rPr>
          <w:bCs/>
        </w:rPr>
        <w:t>201</w:t>
      </w:r>
      <w:r w:rsidR="00081953" w:rsidRPr="0023475D">
        <w:rPr>
          <w:bCs/>
        </w:rPr>
        <w:t>6</w:t>
      </w:r>
      <w:r w:rsidRPr="0023475D">
        <w:rPr>
          <w:bCs/>
        </w:rPr>
        <w:t>. godine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   Stečajni sudac 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Da</w:t>
      </w:r>
      <w:r w:rsidR="00081953" w:rsidRPr="0023475D">
        <w:rPr>
          <w:bCs/>
        </w:rPr>
        <w:t xml:space="preserve">mir Rabar </w:t>
      </w:r>
      <w:r w:rsidRPr="0023475D">
        <w:rPr>
          <w:bCs/>
        </w:rPr>
        <w:t xml:space="preserve">  </w:t>
      </w:r>
    </w:p>
    <w:p w:rsidRDefault="00DA1FD9" w:rsidP="00DA1FD9" w:rsidR="00DA1FD9">
      <w:pPr>
        <w:jc w:val="right"/>
        <w:rPr>
          <w:bCs/>
        </w:rPr>
      </w:pPr>
    </w:p>
    <w:p w:rsidRDefault="00D54B38" w:rsidP="00DA1FD9" w:rsidR="00D54B38" w:rsidRPr="0023475D">
      <w:pPr>
        <w:jc w:val="right"/>
        <w:rPr>
          <w:bCs/>
        </w:rPr>
      </w:pPr>
    </w:p>
    <w:p w:rsidRDefault="00DA1FD9" w:rsidP="00DA1FD9" w:rsidR="00DA1FD9">
      <w:pPr>
        <w:jc w:val="right"/>
        <w:rPr>
          <w:bCs/>
        </w:rPr>
      </w:pPr>
    </w:p>
    <w:p w:rsidRDefault="00D54B38" w:rsidP="00DA1FD9" w:rsidR="00D54B38" w:rsidRPr="0023475D">
      <w:pPr>
        <w:jc w:val="right"/>
        <w:rPr>
          <w:bCs/>
        </w:rPr>
      </w:pPr>
    </w:p>
    <w:p w:rsidRDefault="00DA1FD9" w:rsidP="00DA1FD9" w:rsidR="00DA1FD9" w:rsidRPr="0023475D">
      <w:pPr>
        <w:rPr>
          <w:bCs/>
        </w:rPr>
      </w:pPr>
      <w:r w:rsidRPr="0023475D">
        <w:rPr>
          <w:bCs/>
        </w:rPr>
        <w:t>UPUTA O PRAVNOM LIJEKU:</w:t>
      </w:r>
    </w:p>
    <w:p w:rsidRDefault="00DA1FD9" w:rsidP="00DA1FD9" w:rsidR="00DA1FD9" w:rsidRPr="0023475D">
      <w:pPr>
        <w:jc w:val="both"/>
      </w:pPr>
      <w:r w:rsidRPr="0023475D">
        <w:t>Protiv rješenja o otvaranju stečajnog postupka žalbu može podnijeti osoba koja je bila zastupnik po zakonu dužnika pravne osobe do dana nastupanja pravnih posljedica otvaranja stečajnog postupka.</w:t>
      </w:r>
    </w:p>
    <w:p w:rsidRDefault="00DA1FD9" w:rsidP="00DA1FD9" w:rsidR="00DA1FD9" w:rsidRPr="0023475D">
      <w:pPr>
        <w:jc w:val="both"/>
      </w:pPr>
      <w:r w:rsidRPr="0023475D">
        <w:t>Žalba se podnosi sudu u dva primjerka u roku od 8 dana od prijema rješenja, a o žalbi odlučuje Visoki trgovački sud Republike Hrvatske.</w:t>
      </w:r>
    </w:p>
    <w:p w:rsidRDefault="00DA1FD9" w:rsidP="00DA1FD9" w:rsidR="00DA1FD9" w:rsidRPr="0023475D">
      <w:pPr>
        <w:jc w:val="both"/>
      </w:pPr>
      <w:r w:rsidRPr="0023475D">
        <w:t>Protiv rješenja o zaključenju stečajnog postupka dopuštena je žalba u roku od 8 dana.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</w:pPr>
    </w:p>
    <w:p w:rsidRDefault="00DA1FD9" w:rsidP="004F544F" w:rsidR="004F544F" w:rsidRPr="00354F98">
      <w:pPr>
        <w:jc w:val="both"/>
      </w:pPr>
      <w:r w:rsidRPr="0023475D">
        <w:rPr>
          <w:sz w:val="20"/>
          <w:szCs w:val="20"/>
        </w:rPr>
        <w:t xml:space="preserve"> </w:t>
      </w:r>
      <w:r w:rsidR="004F544F" w:rsidRPr="00354F98">
        <w:t>DNA:</w:t>
      </w:r>
    </w:p>
    <w:p w:rsidRDefault="004F544F" w:rsidP="009B0420" w:rsidR="009B0420">
      <w:pPr>
        <w:pStyle w:val="Odlomakpopisa"/>
        <w:numPr>
          <w:ilvl w:val="0"/>
          <w:numId w:val="1"/>
        </w:numPr>
        <w:jc w:val="both"/>
      </w:pPr>
      <w:r>
        <w:t xml:space="preserve">predlagatelju </w:t>
      </w:r>
      <w:r w:rsidR="009B0420">
        <w:t>VERICA BISERČIĆ iz Slovenije, Jadranska cesta 86/a</w:t>
      </w:r>
    </w:p>
    <w:p w:rsidRDefault="004F544F" w:rsidP="009B0420" w:rsidR="009B0420">
      <w:pPr>
        <w:pStyle w:val="Odlomakpopisa"/>
        <w:numPr>
          <w:ilvl w:val="0"/>
          <w:numId w:val="1"/>
        </w:numPr>
        <w:jc w:val="both"/>
      </w:pPr>
      <w:r w:rsidRPr="00354F98">
        <w:t>privreme</w:t>
      </w:r>
      <w:r>
        <w:t xml:space="preserve">ni stečajni upravitelj </w:t>
      </w:r>
      <w:r w:rsidR="00A23231">
        <w:t xml:space="preserve">Ljubica Juranović Skočić, </w:t>
      </w:r>
      <w:r w:rsidR="009B0420">
        <w:t>Kastav, Ćikovići 26/1</w:t>
      </w:r>
    </w:p>
    <w:p w:rsidRDefault="004F544F" w:rsidP="009B0420" w:rsidR="004F544F" w:rsidRPr="00354F98">
      <w:pPr>
        <w:pStyle w:val="Odlomakpopisa"/>
        <w:numPr>
          <w:ilvl w:val="0"/>
          <w:numId w:val="1"/>
        </w:numPr>
        <w:jc w:val="both"/>
      </w:pPr>
      <w:r w:rsidRPr="00354F98">
        <w:t>ŽDO Pula</w:t>
      </w:r>
    </w:p>
    <w:p w:rsidRDefault="004F544F" w:rsidP="009B0420" w:rsidR="004F544F" w:rsidRPr="00354F98">
      <w:pPr>
        <w:pStyle w:val="Odlomakpopisa"/>
        <w:numPr>
          <w:ilvl w:val="0"/>
          <w:numId w:val="1"/>
        </w:numPr>
        <w:jc w:val="both"/>
      </w:pPr>
      <w:r w:rsidRPr="00354F98">
        <w:t xml:space="preserve">e-oglasna ploča suda </w:t>
      </w:r>
      <w:r>
        <w:t xml:space="preserve">8 dana </w:t>
      </w:r>
      <w:r w:rsidRPr="00354F98">
        <w:t>(čl. 12. vezano uz čl. 441. st. 2. Stečajnog zakona, NN br. 71/15)</w:t>
      </w:r>
    </w:p>
    <w:p w:rsidRDefault="004F544F" w:rsidP="004F544F" w:rsidR="004F544F" w:rsidRPr="00354F98">
      <w:pPr>
        <w:ind w:left="360"/>
        <w:jc w:val="both"/>
      </w:pPr>
      <w:r w:rsidRPr="00354F98">
        <w:t xml:space="preserve"> </w:t>
      </w:r>
    </w:p>
    <w:p w:rsidRDefault="00DA1FD9" w:rsidP="00DA1FD9" w:rsidR="00DA1FD9" w:rsidRPr="0023475D"/>
    <w:p w:rsidRDefault="00A147F1" w:rsidR="00A147F1" w:rsidRPr="0023475D"/>
    <w:sectPr w:rsidSect="00D54B38" w:rsidR="00A147F1" w:rsidRPr="0023475D">
      <w:headerReference w:type="default" r:id="rId10"/>
      <w:footerReference w:type="even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D1F" w:rsidP="00A0678C" w:rsidR="00A84D1F">
      <w:r>
        <w:separator/>
      </w:r>
    </w:p>
  </w:endnote>
  <w:endnote w:id="0" w:type="continuationSeparator">
    <w:p w:rsidRDefault="00A84D1F" w:rsidP="00A0678C" w:rsidR="00A84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BB4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119C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D1F" w:rsidP="00A0678C" w:rsidR="00A84D1F">
      <w:r>
        <w:separator/>
      </w:r>
    </w:p>
  </w:footnote>
  <w:footnote w:id="0" w:type="continuationSeparator">
    <w:p w:rsidRDefault="00A84D1F" w:rsidP="00A0678C" w:rsidR="00A84D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6826049"/>
      <w:docPartObj>
        <w:docPartGallery w:val="Page Numbers (Top of Page)"/>
        <w:docPartUnique/>
      </w:docPartObj>
    </w:sdtPr>
    <w:sdtEndPr/>
    <w:sdtContent>
      <w:p w:rsidRDefault="00D54B38" w:rsidP="00D54B38" w:rsidR="00D54B3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19C">
          <w:rPr>
            <w:noProof/>
          </w:rPr>
          <w:t>3</w:t>
        </w:r>
        <w:r>
          <w:fldChar w:fldCharType="end"/>
        </w:r>
        <w:r>
          <w:tab/>
        </w:r>
        <w:r w:rsidRPr="00D54B38">
          <w:t xml:space="preserve"> </w:t>
        </w:r>
        <w:r>
          <w:t>Poslovni broj: 1 St-61/15-18</w:t>
        </w:r>
      </w:p>
    </w:sdtContent>
  </w:sdt>
  <w:p w:rsidRDefault="0050119C" w:rsidP="008D4BD6" w:rsidR="00ED138E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B38" w:rsidP="00D54B38" w:rsidR="00D54B38">
    <w:pPr>
      <w:pStyle w:val="Zaglavlje"/>
      <w:jc w:val="right"/>
    </w:pPr>
    <w:r>
      <w:t>Poslovni broj: 1 St-61/15-18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27A61"/>
    <w:multiLevelType w:val="hybridMultilevel"/>
    <w:tmpl w:val="B608C9A0"/>
    <w:lvl w:tplc="8D8EFFA2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773244A"/>
    <w:multiLevelType w:val="hybridMultilevel"/>
    <w:tmpl w:val="B1D822D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211069"/>
    <w:rsid w:val="0023475D"/>
    <w:rsid w:val="003B0B8C"/>
    <w:rsid w:val="00453558"/>
    <w:rsid w:val="004F544F"/>
    <w:rsid w:val="0050119C"/>
    <w:rsid w:val="00684A0B"/>
    <w:rsid w:val="00756BB4"/>
    <w:rsid w:val="009B0420"/>
    <w:rsid w:val="00A0678C"/>
    <w:rsid w:val="00A147F1"/>
    <w:rsid w:val="00A23231"/>
    <w:rsid w:val="00A63BF2"/>
    <w:rsid w:val="00A84D1F"/>
    <w:rsid w:val="00A908AB"/>
    <w:rsid w:val="00B405DF"/>
    <w:rsid w:val="00B946CF"/>
    <w:rsid w:val="00BF31A1"/>
    <w:rsid w:val="00C431E1"/>
    <w:rsid w:val="00D54B38"/>
    <w:rsid w:val="00DA1FD9"/>
    <w:rsid w:val="00E70F5E"/>
    <w:rsid w:val="00EE2EE9"/>
    <w:rsid w:val="00EF317F"/>
    <w:rsid w:val="00F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4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BISERČIĆ d.o.o. Savudrija</izvorni_sadrzaj>
    <derivirana_varijabla naziv="DomainObject.Predmet.ProtustrankaFormated_1">  BISERČIĆ d.o.o. Savudrija</derivirana_varijabla>
  </DomainObject.Predmet.ProtustrankaFormated>
  <DomainObject.Predmet.ProtustrankaFormatedOIB>
    <izvorni_sadrzaj>  BISERČIĆ d.o.o. Savudrija, OIB 05259144176</izvorni_sadrzaj>
    <derivirana_varijabla naziv="DomainObject.Predmet.ProtustrankaFormatedOIB_1">  BISERČIĆ d.o.o. Savudrija, OIB 05259144176</derivirana_varijabla>
  </DomainObject.Predmet.ProtustrankaFormatedOIB>
  <DomainObject.Predmet.ProtustrankaFormatedWithAdress>
    <izvorni_sadrzaj> BISERČIĆ d.o.o. Savudrija, Zambratija, Cvjetna/bb, 52475 Savudrija</izvorni_sadrzaj>
    <derivirana_varijabla naziv="DomainObject.Predmet.ProtustrankaFormatedWithAdress_1"> BISERČIĆ d.o.o. Savudrija, Zambratija, Cvjetna/bb, 52475 Savudrija</derivirana_varijabla>
  </DomainObject.Predmet.ProtustrankaFormatedWithAdress>
  <DomainObject.Predmet.ProtustrankaFormatedWithAdressOIB>
    <izvorni_sadrzaj> BISERČIĆ d.o.o. Savudrija, OIB 05259144176, Zambratija, Cvjetna/bb, 52475 Savudrija</izvorni_sadrzaj>
    <derivirana_varijabla naziv="DomainObject.Predmet.ProtustrankaFormatedWithAdressOIB_1"> BISERČIĆ d.o.o. Savudrija, OIB 05259144176, Zambratija, Cvjetna/bb, 52475 Savudrija</derivirana_varijabla>
  </DomainObject.Predmet.ProtustrankaFormatedWithAdressOIB>
  <DomainObject.Predmet.ProtustrankaWithAdress>
    <izvorni_sadrzaj>BISERČIĆ d.o.o. Savudrija Zambratija, Cvjetna/bb, 52475 Savudrija</izvorni_sadrzaj>
    <derivirana_varijabla naziv="DomainObject.Predmet.ProtustrankaWithAdress_1">BISERČIĆ d.o.o. Savudrija Zambratija, Cvjetna/bb, 52475 Savudrija</derivirana_varijabla>
  </DomainObject.Predmet.ProtustrankaWithAdress>
  <DomainObject.Predmet.ProtustrankaWithAdressOIB>
    <izvorni_sadrzaj>BISERČIĆ d.o.o. Savudrija, OIB 05259144176, Zambratija, Cvjetna/bb, 52475 Savudrija</izvorni_sadrzaj>
    <derivirana_varijabla naziv="DomainObject.Predmet.ProtustrankaWithAdressOIB_1">BISERČIĆ d.o.o. Savudrija, OIB 05259144176, Zambratija, Cvjetna/bb, 52475 Savudrija</derivirana_varijabla>
  </DomainObject.Predmet.ProtustrankaWithAdressOIB>
  <DomainObject.Predmet.ProtustrankaNazivFormated>
    <izvorni_sadrzaj>BISERČIĆ d.o.o. Savudrija</izvorni_sadrzaj>
    <derivirana_varijabla naziv="DomainObject.Predmet.ProtustrankaNazivFormated_1">BISERČIĆ d.o.o. Savudrija</derivirana_varijabla>
  </DomainObject.Predmet.ProtustrankaNazivFormated>
  <DomainObject.Predmet.ProtustrankaNazivFormatedOIB>
    <izvorni_sadrzaj>BISERČIĆ d.o.o. Savudrija, OIB 05259144176</izvorni_sadrzaj>
    <derivirana_varijabla naziv="DomainObject.Predmet.ProtustrankaNazivFormatedOIB_1">BISERČIĆ d.o.o. Savudrija, OIB 05259144176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BISERČIĆ d.o.o. Savudrija</izvorni_sadrzaj>
    <derivirana_varijabla naziv="DomainObject.Predmet.StrankaFormated_1">  BISERČIĆ d.o.o. Savudrija</derivirana_varijabla>
  </DomainObject.Predmet.StrankaFormated>
  <DomainObject.Predmet.StrankaFormatedOIB>
    <izvorni_sadrzaj>  BISERČIĆ d.o.o. Savudrija, OIB 05259144176</izvorni_sadrzaj>
    <derivirana_varijabla naziv="DomainObject.Predmet.StrankaFormatedOIB_1">  BISERČIĆ d.o.o. Savudrija, OIB 05259144176</derivirana_varijabla>
  </DomainObject.Predmet.StrankaFormatedOIB>
  <DomainObject.Predmet.StrankaFormatedWithAdress>
    <izvorni_sadrzaj> BISERČIĆ d.o.o. Savudrija, Zambratija, Cvjetna/bb, 52475 Savudrija</izvorni_sadrzaj>
    <derivirana_varijabla naziv="DomainObject.Predmet.StrankaFormatedWithAdress_1"> BISERČIĆ d.o.o. Savudrija, Zambratija, Cvjetna/bb, 52475 Savudrija</derivirana_varijabla>
  </DomainObject.Predmet.StrankaFormatedWithAdress>
  <DomainObject.Predmet.StrankaFormatedWithAdressOIB>
    <izvorni_sadrzaj> BISERČIĆ d.o.o. Savudrija, OIB 05259144176, Zambratija, Cvjetna/bb, 52475 Savudrija</izvorni_sadrzaj>
    <derivirana_varijabla naziv="DomainObject.Predmet.StrankaFormatedWithAdressOIB_1"> BISERČIĆ d.o.o. Savudrija, OIB 05259144176, Zambratija, Cvjetna/bb, 52475 Savudrija</derivirana_varijabla>
  </DomainObject.Predmet.StrankaFormatedWithAdressOIB>
  <DomainObject.Predmet.StrankaWithAdress>
    <izvorni_sadrzaj>BISERČIĆ d.o.o. Savudrija Zambratija, Cvjetna/bb,52475 Savudrija</izvorni_sadrzaj>
    <derivirana_varijabla naziv="DomainObject.Predmet.StrankaWithAdress_1">BISERČIĆ d.o.o. Savudrija Zambratija, Cvjetna/bb,52475 Savudrija</derivirana_varijabla>
  </DomainObject.Predmet.StrankaWithAdress>
  <DomainObject.Predmet.StrankaWithAdressOIB>
    <izvorni_sadrzaj>BISERČIĆ d.o.o. Savudrija, OIB 05259144176, Zambratija, Cvjetna/bb,52475 Savudrija</izvorni_sadrzaj>
    <derivirana_varijabla naziv="DomainObject.Predmet.StrankaWithAdressOIB_1">BISERČIĆ d.o.o. Savudrija, OIB 05259144176, Zambratija, Cvjetna/bb,52475 Savudrija</derivirana_varijabla>
  </DomainObject.Predmet.StrankaWithAdressOIB>
  <DomainObject.Predmet.StrankaNazivFormated>
    <izvorni_sadrzaj>BISERČIĆ d.o.o. Savudrija</izvorni_sadrzaj>
    <derivirana_varijabla naziv="DomainObject.Predmet.StrankaNazivFormated_1">BISERČIĆ d.o.o. Savudrija</derivirana_varijabla>
  </DomainObject.Predmet.StrankaNazivFormated>
  <DomainObject.Predmet.StrankaNazivFormatedOIB>
    <izvorni_sadrzaj>BISERČIĆ d.o.o. Savudrija, OIB 05259144176</izvorni_sadrzaj>
    <derivirana_varijabla naziv="DomainObject.Predmet.StrankaNazivFormatedOIB_1">BISERČIĆ d.o.o. Savudrija, OIB 05259144176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BISERČIĆ d.o.o. Savudrija</item>
    </izvorni_sadrzaj>
    <derivirana_varijabla naziv="DomainObject.Predmet.StrankaListFormated_1">
      <item>BISERČIĆ d.o.o. Savudrija</item>
    </derivirana_varijabla>
  </DomainObject.Predmet.StrankaListFormated>
  <DomainObject.Predmet.StrankaListFormatedOIB>
    <izvorni_sadrzaj>
      <item>BISERČIĆ d.o.o. Savudrija, OIB 05259144176</item>
    </izvorni_sadrzaj>
    <derivirana_varijabla naziv="DomainObject.Predmet.StrankaListFormatedOIB_1">
      <item>BISERČIĆ d.o.o. Savudrija, OIB 05259144176</item>
    </derivirana_varijabla>
  </DomainObject.Predmet.StrankaListFormatedOIB>
  <DomainObject.Predmet.StrankaListFormatedWithAdress>
    <izvorni_sadrzaj>
      <item>BISERČIĆ d.o.o. Savudrija, Zambratija, Cvjetna/bb, 52475 Savudrija</item>
    </izvorni_sadrzaj>
    <derivirana_varijabla naziv="DomainObject.Predmet.StrankaListFormatedWithAdress_1">
      <item>BISERČIĆ d.o.o. Savudrija, Zambratija, Cvjetna/bb, 52475 Savudrija</item>
    </derivirana_varijabla>
  </DomainObject.Predmet.StrankaListFormatedWithAdress>
  <DomainObject.Predmet.StrankaListFormatedWithAdressOIB>
    <izvorni_sadrzaj>
      <item>BISERČIĆ d.o.o. Savudrija, OIB 05259144176, Zambratija, Cvjetna/bb, 52475 Savudrija</item>
    </izvorni_sadrzaj>
    <derivirana_varijabla naziv="DomainObject.Predmet.StrankaListFormatedWithAdressOIB_1">
      <item>BISERČIĆ d.o.o. Savudrija, OIB 05259144176, Zambratija, Cvjetna/bb, 52475 Savudrija</item>
    </derivirana_varijabla>
  </DomainObject.Predmet.StrankaListFormatedWithAdressOIB>
  <DomainObject.Predmet.StrankaListNazivFormated>
    <izvorni_sadrzaj>
      <item>BISERČIĆ d.o.o. Savudrija</item>
    </izvorni_sadrzaj>
    <derivirana_varijabla naziv="DomainObject.Predmet.StrankaListNazivFormated_1">
      <item>BISERČIĆ d.o.o. Savudrija</item>
    </derivirana_varijabla>
  </DomainObject.Predmet.StrankaListNazivFormated>
  <DomainObject.Predmet.StrankaListNazivFormatedOIB>
    <izvorni_sadrzaj>
      <item>BISERČIĆ d.o.o. Savudrija, OIB 05259144176</item>
    </izvorni_sadrzaj>
    <derivirana_varijabla naziv="DomainObject.Predmet.StrankaListNazivFormatedOIB_1">
      <item>BISERČIĆ d.o.o. Savudrija, OIB 05259144176</item>
    </derivirana_varijabla>
  </DomainObject.Predmet.StrankaListNazivFormatedOIB>
  <DomainObject.Predmet.ProtuStrankaListFormated>
    <izvorni_sadrzaj>
      <item>BISERČIĆ d.o.o. Savudrija</item>
    </izvorni_sadrzaj>
    <derivirana_varijabla naziv="DomainObject.Predmet.ProtuStrankaListFormated_1">
      <item>BISERČIĆ d.o.o. Savudrija</item>
    </derivirana_varijabla>
  </DomainObject.Predmet.ProtuStrankaListFormated>
  <DomainObject.Predmet.ProtuStrankaListFormatedOIB>
    <izvorni_sadrzaj>
      <item>BISERČIĆ d.o.o. Savudrija, OIB 05259144176</item>
    </izvorni_sadrzaj>
    <derivirana_varijabla naziv="DomainObject.Predmet.ProtuStrankaListFormatedOIB_1">
      <item>BISERČIĆ d.o.o. Savudrija, OIB 05259144176</item>
    </derivirana_varijabla>
  </DomainObject.Predmet.ProtuStrankaListFormatedOIB>
  <DomainObject.Predmet.ProtuStrankaListFormatedWithAdress>
    <izvorni_sadrzaj>
      <item>BISERČIĆ d.o.o. Savudrija, Zambratija, Cvjetna/bb, 52475 Savudrija</item>
    </izvorni_sadrzaj>
    <derivirana_varijabla naziv="DomainObject.Predmet.ProtuStrankaListFormatedWithAdress_1">
      <item>BISERČIĆ d.o.o. Savudrija, Zambratija, Cvjetna/bb, 52475 Savudrija</item>
    </derivirana_varijabla>
  </DomainObject.Predmet.ProtuStrankaListFormatedWithAdress>
  <DomainObject.Predmet.ProtuStrankaListFormatedWithAdressOIB>
    <izvorni_sadrzaj>
      <item>BISERČIĆ d.o.o. Savudrija, OIB 05259144176, Zambratija, Cvjetna/bb, 52475 Savudrija</item>
    </izvorni_sadrzaj>
    <derivirana_varijabla naziv="DomainObject.Predmet.ProtuStrankaListFormatedWithAdressOIB_1">
      <item>BISERČIĆ d.o.o. Savudrija, OIB 05259144176, Zambratija, Cvjetna/bb, 52475 Savudrija</item>
    </derivirana_varijabla>
  </DomainObject.Predmet.ProtuStrankaListFormatedWithAdressOIB>
  <DomainObject.Predmet.ProtuStrankaListNazivFormated>
    <izvorni_sadrzaj>
      <item>BISERČIĆ d.o.o. Savudrija</item>
    </izvorni_sadrzaj>
    <derivirana_varijabla naziv="DomainObject.Predmet.ProtuStrankaListNazivFormated_1">
      <item>BISERČIĆ d.o.o. Savudrija</item>
    </derivirana_varijabla>
  </DomainObject.Predmet.ProtuStrankaListNazivFormated>
  <DomainObject.Predmet.ProtuStrankaListNazivFormatedOIB>
    <izvorni_sadrzaj>
      <item>BISERČIĆ d.o.o. Savudrija, OIB 05259144176</item>
    </izvorni_sadrzaj>
    <derivirana_varijabla naziv="DomainObject.Predmet.ProtuStrankaListNazivFormatedOIB_1">
      <item>BISERČIĆ d.o.o. Savudrija, OIB 05259144176</item>
    </derivirana_varijabla>
  </DomainObject.Predmet.ProtuStrankaListNazivFormatedOIB>
  <DomainObject.Predmet.OstaliListFormated>
    <izvorni_sadrzaj>
      <item>ZOU Sanja Kamenar Milutin i dr.</item>
    </izvorni_sadrzaj>
    <derivirana_varijabla naziv="DomainObject.Predmet.OstaliListFormated_1">
      <item>ZOU Sanja Kamenar Milutin i dr.</item>
    </derivirana_varijabla>
  </DomainObject.Predmet.OstaliListFormated>
  <DomainObject.Predmet.OstaliListFormatedOIB>
    <izvorni_sadrzaj>
      <item>ZOU Sanja Kamenar Milutin i dr.</item>
    </izvorni_sadrzaj>
    <derivirana_varijabla naziv="DomainObject.Predmet.OstaliListFormatedOIB_1">
      <item>ZOU Sanja Kamenar Milutin i dr.</item>
    </derivirana_varijabla>
  </DomainObject.Predmet.OstaliListFormatedOIB>
  <DomainObject.Predmet.OstaliListFormatedWithAdress>
    <izvorni_sadrzaj>
      <item>ZOU Sanja Kamenar Milutin i dr., Dežmanova 4, 51000 Rijeka</item>
    </izvorni_sadrzaj>
    <derivirana_varijabla naziv="DomainObject.Predmet.OstaliListFormatedWithAdress_1">
      <item>ZOU Sanja Kamenar Milutin i dr., Dežmanova 4, 51000 Rijeka</item>
    </derivirana_varijabla>
  </DomainObject.Predmet.OstaliListFormatedWithAdress>
  <DomainObject.Predmet.OstaliListFormatedWithAdressOIB>
    <izvorni_sadrzaj>
      <item>ZOU Sanja Kamenar Milutin i dr., Dežmanova 4, 51000 Rijeka</item>
    </izvorni_sadrzaj>
    <derivirana_varijabla naziv="DomainObject.Predmet.OstaliListFormatedWithAdressOIB_1">
      <item>ZOU Sanja Kamenar Milutin i dr., Dežmanova 4, 51000 Rijeka</item>
    </derivirana_varijabla>
  </DomainObject.Predmet.OstaliListFormatedWithAdressOIB>
  <DomainObject.Predmet.OstaliListNazivFormated>
    <izvorni_sadrzaj>
      <item>ZOU Sanja Kamenar Milutin i dr.</item>
    </izvorni_sadrzaj>
    <derivirana_varijabla naziv="DomainObject.Predmet.OstaliListNazivFormated_1">
      <item>ZOU Sanja Kamenar Milutin i dr.</item>
    </derivirana_varijabla>
  </DomainObject.Predmet.OstaliListNazivFormated>
  <DomainObject.Predmet.OstaliListNazivFormatedOIB>
    <izvorni_sadrzaj>
      <item>ZOU Sanja Kamenar Milutin i dr.</item>
    </izvorni_sadrzaj>
    <derivirana_varijabla naziv="DomainObject.Predmet.OstaliListNazivFormatedOIB_1">
      <item>ZOU Sanja Kamenar Milutin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BISERČIĆ d.o.o. Savudrija</izvorni_sadrzaj>
    <derivirana_varijabla naziv="DomainObject.Predmet.StrankaIDrugi_1">BISERČIĆ d.o.o. Savudrija</derivirana_varijabla>
  </DomainObject.Predmet.StrankaIDrugi>
  <DomainObject.Predmet.ProtustrankaIDrugi>
    <izvorni_sadrzaj>BISERČIĆ d.o.o. Savudrija</izvorni_sadrzaj>
    <derivirana_varijabla naziv="DomainObject.Predmet.ProtustrankaIDrugi_1">BISERČIĆ d.o.o. Savudrija</derivirana_varijabla>
  </DomainObject.Predmet.ProtustrankaIDrugi>
  <DomainObject.Predmet.StrankaIDrugiAdressOIB>
    <izvorni_sadrzaj>BISERČIĆ d.o.o. Savudrija, OIB 05259144176, Zambratija, Cvjetna/bb, 52475 Savudrija</izvorni_sadrzaj>
    <derivirana_varijabla naziv="DomainObject.Predmet.StrankaIDrugiAdressOIB_1">BISERČIĆ d.o.o. Savudrija, OIB 05259144176, Zambratija, Cvjetna/bb, 52475 Savudrija</derivirana_varijabla>
  </DomainObject.Predmet.StrankaIDrugiAdressOIB>
  <DomainObject.Predmet.ProtustrankaIDrugiAdressOIB>
    <izvorni_sadrzaj>BISERČIĆ d.o.o. Savudrija, OIB 05259144176, Zambratija, Cvjetna/bb, 52475 Savudrija</izvorni_sadrzaj>
    <derivirana_varijabla naziv="DomainObject.Predmet.ProtustrankaIDrugiAdressOIB_1">BISERČIĆ d.o.o. Savudrija, OIB 05259144176, Zambratija, Cvjetna/bb,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BISERČIĆ d.o.o. Savudrija</item>
      <item>BISERČIĆ d.o.o. Savudrija</item>
      <item>ZOU Sanja Kamenar Milutin i dr.</item>
    </izvorni_sadrzaj>
    <derivirana_varijabla naziv="DomainObject.Predmet.SudioniciListNaziv_1">
      <item>BISERČIĆ d.o.o. Savudrija</item>
      <item>BISERČIĆ d.o.o. Savudrija</item>
      <item>ZOU Sanja Kamenar Milutin i dr.</item>
    </derivirana_varijabla>
  </DomainObject.Predmet.SudioniciListNaziv>
  <DomainObject.Predmet.SudioniciListAdressOIB>
    <izvorni_sadrzaj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izvorni_sadrzaj>
    <derivirana_varijabla naziv="DomainObject.Predmet.SudioniciListAdressOIB_1">
      <item>BISERČIĆ d.o.o. Savudrija, OIB 05259144176, Zambratija, Cvjetna/bb,52475 Savudrija</item>
      <item>BISERČIĆ d.o.o. Savudrija, OIB 05259144176, Zambratija, Cvjetna/bb,52475 Savudrija</item>
      <item>ZOU Sanja Kamenar Milutin i dr., Dežmanova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05259144176</item>
      <item>, OIB 05259144176</item>
      <item>, OIB null</item>
    </izvorni_sadrzaj>
    <derivirana_varijabla naziv="DomainObject.Predmet.SudioniciListNazivOIB_1">
      <item>, OIB 05259144176</item>
      <item>, OIB 05259144176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4597</properties:Characters>
  <properties:Lines>108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2016-03-23T13:36:00Z</dcterms:created>
  <dc:creator>Damir Rabar</dc:creator>
  <cp:lastModifiedBy>Lorena Paris Aničić</cp:lastModifiedBy>
  <dcterms:modified xmlns:xsi="http://www.w3.org/2001/XMLSchema-instance" xsi:type="dcterms:W3CDTF">2016-03-23T13:54:00Z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