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2135" w14:paraId="dfb2135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DE15D0">
        <w:t>842/16-12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DE15D0">
        <w:t>MOROŽIN d.o.o., Biograd na Moru, Zadarska 30, OIB: 58758875763</w:t>
      </w:r>
      <w:r w:rsidR="006B338C">
        <w:t xml:space="preserve">, </w:t>
      </w:r>
      <w:r w:rsidR="00D50A07">
        <w:t xml:space="preserve">13. listopada </w:t>
      </w:r>
      <w:r w:rsidR="006B338C">
        <w:t>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292D9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DE15D0">
        <w:t>Borisu Morožinu, Biograd na Moru, Zadarska 30, OIB: 99167159443</w:t>
      </w:r>
      <w:r w:rsidR="0063377B">
        <w:t xml:space="preserve">, </w:t>
      </w:r>
      <w:r>
        <w:t xml:space="preserve">da radi davanja podataka potrebno za vođenje stečajnog postupka nad </w:t>
      </w:r>
      <w:r w:rsidR="00DE15D0">
        <w:t>MOROŽIN d.o.o., Biograd na Moru, Zadarska 30, OIB: 58758875763</w:t>
      </w:r>
      <w:r w:rsidR="00A22E6F">
        <w:t xml:space="preserve"> </w:t>
      </w:r>
      <w:r>
        <w:t xml:space="preserve">kao odgovorna osoba pristupi na ročište koje će se održati dana </w:t>
      </w:r>
      <w:r w:rsidR="00D50A07">
        <w:t>27. listopada</w:t>
      </w:r>
      <w:r>
        <w:t xml:space="preserve"> 2016. u </w:t>
      </w:r>
      <w:r w:rsidR="00D50A07">
        <w:t>12,50</w:t>
      </w:r>
      <w:r>
        <w:t xml:space="preserve"> sati, kod Trgovačkog suda u Zadru, Dr. Franje Tuđmana 35, sudnica 26/I.</w:t>
      </w:r>
      <w:r w:rsidR="0063377B">
        <w:t xml:space="preserve"> </w:t>
      </w:r>
    </w:p>
    <w:p w:rsidRDefault="00292D9D" w:rsidP="00292D9D" w:rsidR="00292D9D">
      <w:pPr>
        <w:pStyle w:val="Odlomakpopisa"/>
        <w:ind w:left="360"/>
        <w:jc w:val="both"/>
      </w:pPr>
    </w:p>
    <w:p w:rsidRDefault="00773A37" w:rsidP="00292D9D" w:rsidR="00773A37" w:rsidRPr="000C3CA4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63377B">
        <w:tab/>
      </w:r>
      <w:r w:rsidR="00DE15D0">
        <w:t>Boris Morožin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E6428F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E15D0">
        <w:t>842</w:t>
      </w:r>
      <w:r w:rsidR="0063377B">
        <w:t>/16-4</w:t>
      </w:r>
      <w:r w:rsidR="00E6428F">
        <w:t xml:space="preserve"> </w:t>
      </w:r>
      <w:r>
        <w:t xml:space="preserve">od </w:t>
      </w:r>
      <w:r w:rsidR="00DE15D0">
        <w:t>09. lipnja</w:t>
      </w:r>
      <w:r>
        <w:t xml:space="preserve"> 2016. pokrenut je prethodni postupak radi utvrđivanja uvjeta za otvaranje stečajnog postupka nad stečajnim dužnikom </w:t>
      </w:r>
      <w:r w:rsidR="00DE15D0">
        <w:t>MOROŽIN d.o.o., Biograd na Moru, Zadarska 30, OIB: 58758875763</w:t>
      </w:r>
      <w:r w:rsidR="00E6428F">
        <w:t>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DE15D0">
        <w:t>29. lipnja</w:t>
      </w:r>
      <w:r>
        <w:t xml:space="preserve"> 2016. u</w:t>
      </w:r>
      <w:r w:rsidRPr="00F60CD9">
        <w:t xml:space="preserve"> </w:t>
      </w:r>
      <w:r w:rsidR="00DE15D0">
        <w:t>08,15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DE15D0">
        <w:t>29. lipnja</w:t>
      </w:r>
      <w:r>
        <w:t xml:space="preserve"> 2016. u </w:t>
      </w:r>
      <w:r w:rsidR="00DE15D0">
        <w:t>08,17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DE15D0">
        <w:t>10. lipnja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DE15D0">
        <w:t>29</w:t>
      </w:r>
      <w:r w:rsidR="0063377B">
        <w:t>. srpnja</w:t>
      </w:r>
      <w:r w:rsidR="00BE2A71">
        <w:t xml:space="preserve"> </w:t>
      </w:r>
      <w:r>
        <w:t>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50A07">
        <w:t>13. listopada</w:t>
      </w:r>
      <w:r>
        <w:t xml:space="preserve">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lastRenderedPageBreak/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</w:p>
    <w:p w:rsidRDefault="00DE15D0" w:rsidP="00D50A07" w:rsidR="00D50A07">
      <w:pPr>
        <w:numPr>
          <w:ilvl w:val="0"/>
          <w:numId w:val="1"/>
        </w:numPr>
        <w:jc w:val="both"/>
      </w:pPr>
      <w:r>
        <w:t>Boris Morožin, Biograd na Moru, Zadarska 30</w:t>
      </w:r>
      <w:r w:rsidR="00D50A07">
        <w:t xml:space="preserve">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E6428F" w:rsidP="006B338C" w:rsidR="00E6428F">
      <w:pPr>
        <w:ind w:left="360"/>
        <w:jc w:val="both"/>
      </w:pPr>
    </w:p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/>
    <w:p w:rsidRDefault="00E6428F" w:rsidP="00E6428F" w:rsidR="00E6428F"/>
    <w:p w:rsidRDefault="000302FB" w:rsidP="00E6428F" w:rsidR="000302FB" w:rsidRPr="00E6428F">
      <w:pPr>
        <w:jc w:val="center"/>
      </w:pPr>
    </w:p>
    <w:sectPr w:rsidSect="00773A37" w:rsidR="000302FB" w:rsidRPr="00E6428F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5E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DE15D0">
          <w:t>842</w:t>
        </w:r>
        <w:r w:rsidR="00E6428F">
          <w:t>/16-1</w:t>
        </w:r>
        <w:r w:rsidR="00DE15D0">
          <w:t>2</w:t>
        </w:r>
      </w:p>
      <w:p w:rsidRDefault="00FA05E4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408E9"/>
    <w:rsid w:val="0027651C"/>
    <w:rsid w:val="00292D9D"/>
    <w:rsid w:val="00332587"/>
    <w:rsid w:val="00391689"/>
    <w:rsid w:val="003A47CB"/>
    <w:rsid w:val="003D4686"/>
    <w:rsid w:val="004206F9"/>
    <w:rsid w:val="004A3683"/>
    <w:rsid w:val="004E5D4F"/>
    <w:rsid w:val="00501800"/>
    <w:rsid w:val="00517489"/>
    <w:rsid w:val="0053370D"/>
    <w:rsid w:val="00561856"/>
    <w:rsid w:val="005D2D3D"/>
    <w:rsid w:val="00633176"/>
    <w:rsid w:val="0063377B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B3276"/>
    <w:rsid w:val="008E1367"/>
    <w:rsid w:val="009217D3"/>
    <w:rsid w:val="00985BD2"/>
    <w:rsid w:val="009D64CC"/>
    <w:rsid w:val="009E05AD"/>
    <w:rsid w:val="00A22E6F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E735C"/>
    <w:rsid w:val="00D21088"/>
    <w:rsid w:val="00D21F59"/>
    <w:rsid w:val="00D50A07"/>
    <w:rsid w:val="00D54D90"/>
    <w:rsid w:val="00DC56CB"/>
    <w:rsid w:val="00DE15D0"/>
    <w:rsid w:val="00DF177E"/>
    <w:rsid w:val="00E504E7"/>
    <w:rsid w:val="00E537B7"/>
    <w:rsid w:val="00E6428F"/>
    <w:rsid w:val="00F05A94"/>
    <w:rsid w:val="00F6439B"/>
    <w:rsid w:val="00FA05E4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dovođenje</izvorni_sadrzaj>
    <derivirana_varijabla naziv="DomainObject.Primjedba_1">dovođenje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MOROŽIN društvo s ograničenom odgovornošću za proizvodnju</izvorni_sadrzaj>
    <derivirana_varijabla naziv="DomainObject.Predmet.ProtustrankaFormated_1">  MOROŽIN društvo s ograničenom odgovornošću za proizvodnju</derivirana_varijabla>
  </DomainObject.Predmet.ProtustrankaFormated>
  <DomainObject.Predmet.ProtustrankaFormatedOIB>
    <izvorni_sadrzaj>  MOROŽIN društvo s ograničenom odgovornošću za proizvodnju, OIB 58758875763</izvorni_sadrzaj>
    <derivirana_varijabla naziv="DomainObject.Predmet.ProtustrankaFormatedOIB_1">  MOROŽIN društvo s ograničenom odgovornošću za proizvodnju, OIB 58758875763</derivirana_varijabla>
  </DomainObject.Predmet.ProtustrankaFormatedOIB>
  <DomainObject.Predmet.ProtustrankaFormatedWithAdress>
    <izvorni_sadrzaj> MOROŽIN društvo s ograničenom odgovornošću za proizvodnju, Zadarska 30, 23210 Biograd Na Moru</izvorni_sadrzaj>
    <derivirana_varijabla naziv="DomainObject.Predmet.ProtustrankaFormatedWithAdress_1"> MOROŽIN društvo s ograničenom odgovornošću za proizvodnju, Zadarska 30, 23210 Biograd Na Moru</derivirana_varijabla>
  </DomainObject.Predmet.ProtustrankaFormatedWithAdress>
  <DomainObject.Predmet.ProtustrankaFormatedWithAdressOIB>
    <izvorni_sadrzaj> MOROŽIN društvo s ograničenom odgovornošću za proizvodnju, OIB 58758875763, Zadarska 30, 23210 Biograd Na Moru</izvorni_sadrzaj>
    <derivirana_varijabla naziv="DomainObject.Predmet.ProtustrankaFormatedWithAdressOIB_1"> MOROŽIN društvo s ograničenom odgovornošću za proizvodnju, OIB 58758875763, Zadarska 30, 23210 Biograd Na Moru</derivirana_varijabla>
  </DomainObject.Predmet.ProtustrankaFormatedWithAdressOIB>
  <DomainObject.Predmet.ProtustrankaWithAdress>
    <izvorni_sadrzaj>MOROŽIN društvo s ograničenom odgovornošću za proizvodnju Zadarska 30, 23210 Biograd Na Moru</izvorni_sadrzaj>
    <derivirana_varijabla naziv="DomainObject.Predmet.ProtustrankaWithAdress_1">MOROŽIN društvo s ograničenom odgovornošću za proizvodnju Zadarska 30, 23210 Biograd Na Moru</derivirana_varijabla>
  </DomainObject.Predmet.ProtustrankaWithAdress>
  <DomainObject.Predmet.ProtustrankaWithAdressOIB>
    <izvorni_sadrzaj>MOROŽIN društvo s ograničenom odgovornošću za proizvodnju, OIB 58758875763, Zadarska 30, 23210 Biograd Na Moru</izvorni_sadrzaj>
    <derivirana_varijabla naziv="DomainObject.Predmet.ProtustrankaWithAdressOIB_1">MOROŽIN društvo s ograničenom odgovornošću za proizvodnju, OIB 58758875763, Zadarska 30, 23210 Biograd Na Moru</derivirana_varijabla>
  </DomainObject.Predmet.ProtustrankaWithAdressOIB>
  <DomainObject.Predmet.ProtustrankaNazivFormated>
    <izvorni_sadrzaj>MOROŽIN društvo s ograničenom odgovornošću za proizvodnju</izvorni_sadrzaj>
    <derivirana_varijabla naziv="DomainObject.Predmet.ProtustrankaNazivFormated_1">MOROŽIN društvo s ograničenom odgovornošću za proizvodnju</derivirana_varijabla>
  </DomainObject.Predmet.ProtustrankaNazivFormated>
  <DomainObject.Predmet.ProtustrankaNazivFormatedOIB>
    <izvorni_sadrzaj>MOROŽIN društvo s ograničenom odgovornošću za proizvodnju, OIB 58758875763</izvorni_sadrzaj>
    <derivirana_varijabla naziv="DomainObject.Predmet.ProtustrankaNazivFormatedOIB_1">MOROŽIN društvo s ograničenom odgovornošću za proizvodnju, OIB 58758875763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3090683.81</izvorni_sadrzaj>
    <derivirana_varijabla naziv="DomainObject.Predmet.TrenutnaVrijednost_1">3090683.81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MOROŽIN društvo s ograničenom odgovornošću za proizvodnju</item>
    </izvorni_sadrzaj>
    <derivirana_varijabla naziv="DomainObject.Predmet.ProtuStrankaListFormated_1">
      <item>MOROŽIN društvo s ograničenom odgovornošću za proizvodnju</item>
    </derivirana_varijabla>
  </DomainObject.Predmet.ProtuStrankaListFormated>
  <DomainObject.Predmet.ProtuStrankaListFormatedOIB>
    <izvorni_sadrzaj>
      <item>MOROŽIN društvo s ograničenom odgovornošću za proizvodnju, OIB 58758875763</item>
    </izvorni_sadrzaj>
    <derivirana_varijabla naziv="DomainObject.Predmet.ProtuStrankaListFormatedOIB_1">
      <item>MOROŽIN društvo s ograničenom odgovornošću za proizvodnju, OIB 58758875763</item>
    </derivirana_varijabla>
  </DomainObject.Predmet.ProtuStrankaListFormatedOIB>
  <DomainObject.Predmet.ProtuStrankaListFormatedWithAdress>
    <izvorni_sadrzaj>
      <item>MOROŽIN društvo s ograničenom odgovornošću za proizvodnju, Zadarska 30, 23210 Biograd Na Moru</item>
    </izvorni_sadrzaj>
    <derivirana_varijabla naziv="DomainObject.Predmet.ProtuStrankaListFormatedWithAdress_1">
      <item>MOROŽIN društvo s ograničenom odgovornošću za proizvodnju, Zadarska 30, 23210 Biograd Na Moru</item>
    </derivirana_varijabla>
  </DomainObject.Predmet.ProtuStrankaListFormatedWithAdress>
  <DomainObject.Predmet.ProtuStrankaListFormatedWithAdressOIB>
    <izvorni_sadrzaj>
      <item>MOROŽIN društvo s ograničenom odgovornošću za proizvodnju, OIB 58758875763, Zadarska 30, 23210 Biograd Na Moru</item>
    </izvorni_sadrzaj>
    <derivirana_varijabla naziv="DomainObject.Predmet.ProtuStrankaListFormatedWithAdressOIB_1">
      <item>MOROŽIN društvo s ograničenom odgovornošću za proizvodnju, OIB 58758875763, Zadarska 30, 23210 Biograd Na Moru</item>
    </derivirana_varijabla>
  </DomainObject.Predmet.ProtuStrankaListFormatedWithAdressOIB>
  <DomainObject.Predmet.ProtuStrankaListNazivFormated>
    <izvorni_sadrzaj>
      <item>MOROŽIN društvo s ograničenom odgovornošću za proizvodnju</item>
    </izvorni_sadrzaj>
    <derivirana_varijabla naziv="DomainObject.Predmet.ProtuStrankaListNazivFormated_1">
      <item>MOROŽIN društvo s ograničenom odgovornošću za proizvodnju</item>
    </derivirana_varijabla>
  </DomainObject.Predmet.ProtuStrankaListNazivFormated>
  <DomainObject.Predmet.ProtuStrankaListNazivFormatedOIB>
    <izvorni_sadrzaj>
      <item>MOROŽIN društvo s ograničenom odgovornošću za proizvodnju, OIB 58758875763</item>
    </izvorni_sadrzaj>
    <derivirana_varijabla naziv="DomainObject.Predmet.ProtuStrankaListNazivFormatedOIB_1">
      <item>MOROŽIN društvo s ograničenom odgovornošću za proizvodnju, OIB 58758875763</item>
    </derivirana_varijabla>
  </DomainObject.Predmet.ProtuStrankaListNazivFormatedOIB>
  <DomainObject.Predmet.OstaliListFormated>
    <izvorni_sadrzaj>
      <item>Boris Morožin</item>
    </izvorni_sadrzaj>
    <derivirana_varijabla naziv="DomainObject.Predmet.OstaliListFormated_1">
      <item>Boris Morožin</item>
    </derivirana_varijabla>
  </DomainObject.Predmet.OstaliListFormated>
  <DomainObject.Predmet.OstaliListFormatedOIB>
    <izvorni_sadrzaj>
      <item>Boris Morožin, OIB 99167159443</item>
    </izvorni_sadrzaj>
    <derivirana_varijabla naziv="DomainObject.Predmet.OstaliListFormatedOIB_1">
      <item>Boris Morožin, OIB 99167159443</item>
    </derivirana_varijabla>
  </DomainObject.Predmet.OstaliListFormatedOIB>
  <DomainObject.Predmet.OstaliListFormatedWithAdress>
    <izvorni_sadrzaj>
      <item>Boris Morožin, Zadarska 30, 23210 Biograd Na Moru</item>
    </izvorni_sadrzaj>
    <derivirana_varijabla naziv="DomainObject.Predmet.OstaliListFormatedWithAdress_1">
      <item>Boris Morožin, Zadarska 30, 23210 Biograd Na Moru</item>
    </derivirana_varijabla>
  </DomainObject.Predmet.OstaliListFormatedWithAdress>
  <DomainObject.Predmet.OstaliListFormatedWithAdressOIB>
    <izvorni_sadrzaj>
      <item>Boris Morožin, OIB 99167159443, Zadarska 30, 23210 Biograd Na Moru</item>
    </izvorni_sadrzaj>
    <derivirana_varijabla naziv="DomainObject.Predmet.OstaliListFormatedWithAdressOIB_1">
      <item>Boris Morožin, OIB 99167159443, Zadarska 30, 23210 Biograd Na Moru</item>
    </derivirana_varijabla>
  </DomainObject.Predmet.OstaliListFormatedWithAdressOIB>
  <DomainObject.Predmet.OstaliListNazivFormated>
    <izvorni_sadrzaj>
      <item>Boris Morožin</item>
    </izvorni_sadrzaj>
    <derivirana_varijabla naziv="DomainObject.Predmet.OstaliListNazivFormated_1">
      <item>Boris Morožin</item>
    </derivirana_varijabla>
  </DomainObject.Predmet.OstaliListNazivFormated>
  <DomainObject.Predmet.OstaliListNazivFormatedOIB>
    <izvorni_sadrzaj>
      <item>Boris Morožin, OIB 99167159443</item>
    </izvorni_sadrzaj>
    <derivirana_varijabla naziv="DomainObject.Predmet.OstaliListNazivFormatedOIB_1">
      <item>Boris Morožin, OIB 99167159443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MOROŽIN društvo s ograničenom odgovornošću za proizvodnju</izvorni_sadrzaj>
    <derivirana_varijabla naziv="DomainObject.Predmet.ProtustrankaIDrugi_1">MOROŽIN društvo s ograničenom odgovornošću za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MOROŽIN društvo s ograničenom odgovornošću za proizvodnju, OIB 58758875763, Zadarska 30, 23210 Biograd Na Moru</izvorni_sadrzaj>
    <derivirana_varijabla naziv="DomainObject.Predmet.ProtustrankaIDrugiAdressOIB_1">MOROŽIN društvo s ograničenom odgovornošću za proizvodnju, OIB 58758875763, Zadarska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MOROŽIN društvo s ograničenom odgovornošću za proizvodnju</item>
      <item>Boris Morožin</item>
    </izvorni_sadrzaj>
    <derivirana_varijabla naziv="DomainObject.Predmet.SudioniciListNaziv_1">
      <item>Financijska agencija</item>
      <item>MOROŽIN društvo s ograničenom odgovornošću za proizvodnju</item>
      <item>Boris Morožin</item>
    </derivirana_varijabla>
  </DomainObject.Predmet.SudioniciListNaziv>
  <DomainObject.Predmet.SudioniciListAdressOIB>
    <izvorni_sadrzaj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izvorni_sadrzaj>
    <derivirana_varijabla naziv="DomainObject.Predmet.SudioniciListAdressOIB_1"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58758875763</item>
      <item>, OIB 99167159443</item>
    </izvorni_sadrzaj>
    <derivirana_varijabla naziv="DomainObject.Predmet.SudioniciListNazivOIB_1">
      <item>, OIB 85821130368</item>
      <item>, OIB 58758875763</item>
      <item>, OIB 99167159443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A7BA1-FBF9-41FE-AFA7-7C0BA4946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415</properties:Words>
  <properties:Characters>2103</properties:Characters>
  <properties:Lines>73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2016-07-29T10:47:00Z</dcterms:created>
  <dc:creator>Ardena Bajlo</dc:creator>
  <cp:lastModifiedBy>wsadmin</cp:lastModifiedBy>
  <cp:lastPrinted>2016-04-08T09:38:00Z</cp:lastPrinted>
  <dcterms:modified xmlns:xsi="http://www.w3.org/2001/XMLSchema-instance" xsi:type="dcterms:W3CDTF">2016-10-13T09:37:00Z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