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768eb" w14:paraId="03768eb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22BCA">
        <w:t>2026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22BCA">
        <w:t>19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B22BCA">
        <w:t xml:space="preserve">VAR INSTALACIJE d.o.o., Zagreb, Nikole Pavića 30 </w:t>
      </w:r>
      <w:r w:rsidR="00AC4528">
        <w:t>(OIB</w:t>
      </w:r>
      <w:r w:rsidR="00CB0338">
        <w:t>:</w:t>
      </w:r>
      <w:r w:rsidR="00B22BCA">
        <w:t xml:space="preserve"> 90195954104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A63BD">
        <w:t xml:space="preserve">602.606,73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5092D">
        <w:t>1</w:t>
      </w:r>
      <w:r w:rsidR="00755405">
        <w:t>9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5405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92A"/>
    <w:rsid w:val="00920CA0"/>
    <w:rsid w:val="009218D2"/>
    <w:rsid w:val="009419D8"/>
    <w:rsid w:val="00946FC6"/>
    <w:rsid w:val="00A71431"/>
    <w:rsid w:val="00A84C69"/>
    <w:rsid w:val="00AA63BD"/>
    <w:rsid w:val="00AC4528"/>
    <w:rsid w:val="00AD027A"/>
    <w:rsid w:val="00B22BC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A0CA7"/>
    <w:rsid w:val="00FD544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C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C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C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C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C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C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C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C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C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C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2026</izvorni_sadrzaj>
    <derivirana_varijabla naziv="DomainObject.Predmet.Broj_1">2026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St-2026/2015</izvorni_sadrzaj>
    <derivirana_varijabla naziv="DomainObject.Predmet.OznakaBroj_1">St-2026/2015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 INSTALACIJE, d.o.o. zastupanog po punomoćniku Vlado Mraović</izvorni_sadrzaj>
    <derivirana_varijabla naziv="DomainObject.Predmet.ProtustrankaFormated_1">  VAR INSTALACIJE, d.o.o. zastupanog po punomoćniku Vlado Mraović</derivirana_varijabla>
  </DomainObject.Predmet.ProtustrankaFormated>
  <DomainObject.Predmet.ProtustrankaFormatedOIB>
    <izvorni_sadrzaj>  VAR INSTALACIJE, d.o.o., OIB 90195954104 zastupanog po punomoćniku Vlado Mraović</izvorni_sadrzaj>
    <derivirana_varijabla naziv="DomainObject.Predmet.ProtustrankaFormatedOIB_1">  VAR INSTALACIJE, d.o.o., OIB 90195954104 zastupanog po punomoćniku Vlado Mraović</derivirana_varijabla>
  </DomainObject.Predmet.ProtustrankaFormatedOIB>
  <DomainObject.Predmet.ProtustrankaFormatedWithAdress>
    <izvorni_sadrzaj> VAR INSTALACIJE, d.o.o., Nikole Pavića 30, 10000 Zagreb zastupanog po punomoćniku Vlado Mraović</izvorni_sadrzaj>
    <derivirana_varijabla naziv="DomainObject.Predmet.ProtustrankaFormatedWithAdress_1"> VAR INSTALACIJE, d.o.o., Nikole Pavića 30, 10000 Zagreb zastupanog po punomoćniku Vlado Mraović</derivirana_varijabla>
  </DomainObject.Predmet.ProtustrankaFormatedWithAdress>
  <DomainObject.Predmet.ProtustrankaFormatedWithAdressOIB>
    <izvorni_sadrzaj> VAR INSTALACIJE, d.o.o., OIB 90195954104, Nikole Pavića 30, 10000 Zagreb zastupanog po punomoćniku Vlado Mraović</izvorni_sadrzaj>
    <derivirana_varijabla naziv="DomainObject.Predmet.ProtustrankaFormatedWithAdressOIB_1"> VAR INSTALACIJE, d.o.o., OIB 90195954104, Nikole Pavića 30, 10000 Zagreb zastupanog po punomoćniku Vlado Mraović</derivirana_varijabla>
  </DomainObject.Predmet.ProtustrankaFormatedWithAdressOIB>
  <DomainObject.Predmet.ProtustrankaWithAdress>
    <izvorni_sadrzaj>VAR INSTALACIJE, d.o.o. Nikole Pavića 30, 10000 Zagreb</izvorni_sadrzaj>
    <derivirana_varijabla naziv="DomainObject.Predmet.ProtustrankaWithAdress_1">VAR INSTALACIJE, d.o.o. Nikole Pavića 30, 10000 Zagreb</derivirana_varijabla>
  </DomainObject.Predmet.ProtustrankaWithAdress>
  <DomainObject.Predmet.ProtustrankaWithAdressOIB>
    <izvorni_sadrzaj>VAR INSTALACIJE, d.o.o., OIB 90195954104, Nikole Pavića 30, 10000 Zagreb</izvorni_sadrzaj>
    <derivirana_varijabla naziv="DomainObject.Predmet.ProtustrankaWithAdressOIB_1">VAR INSTALACIJE, d.o.o., OIB 90195954104, Nikole Pavića 30, 10000 Zagreb</derivirana_varijabla>
  </DomainObject.Predmet.ProtustrankaWithAdressOIB>
  <DomainObject.Predmet.ProtustrankaNazivFormated>
    <izvorni_sadrzaj>VAR INSTALACIJE, d.o.o.</izvorni_sadrzaj>
    <derivirana_varijabla naziv="DomainObject.Predmet.ProtustrankaNazivFormated_1">VAR INSTALACIJE, d.o.o.</derivirana_varijabla>
  </DomainObject.Predmet.ProtustrankaNazivFormated>
  <DomainObject.Predmet.ProtustrankaNazivFormatedOIB>
    <izvorni_sadrzaj>VAR INSTALACIJE, d.o.o., OIB 90195954104</izvorni_sadrzaj>
    <derivirana_varijabla naziv="DomainObject.Predmet.ProtustrankaNazivFormatedOIB_1">VAR INSTALACIJE, d.o.o., OIB 90195954104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VAR INSTALACIJE, d.o.o. zastupanog po punomoćniku Vlado Mraović</item>
    </izvorni_sadrzaj>
    <derivirana_varijabla naziv="DomainObject.Predmet.ProtuStrankaListFormated_1">
      <item>VAR INSTALACIJE, d.o.o. zastupanog po punomoćniku Vlado Mraović</item>
    </derivirana_varijabla>
  </DomainObject.Predmet.ProtuStrankaListFormated>
  <DomainObject.Predmet.ProtuStrankaListFormatedOIB>
    <izvorni_sadrzaj>
      <item>VAR INSTALACIJE, d.o.o., OIB 90195954104 zastupanog po punomoćniku Vlado Mraović</item>
    </izvorni_sadrzaj>
    <derivirana_varijabla naziv="DomainObject.Predmet.ProtuStrankaListFormatedOIB_1">
      <item>VAR INSTALACIJE, d.o.o., OIB 90195954104 zastupanog po punomoćniku Vlado Mraović</item>
    </derivirana_varijabla>
  </DomainObject.Predmet.ProtuStrankaListFormatedOIB>
  <DomainObject.Predmet.ProtuStrankaListFormatedWithAdress>
    <izvorni_sadrzaj>
      <item>VAR INSTALACIJE, d.o.o., Nikole Pavića 30, 10000 Zagreb zastupanog po punomoćniku Vlado Mraović</item>
    </izvorni_sadrzaj>
    <derivirana_varijabla naziv="DomainObject.Predmet.ProtuStrankaListFormatedWithAdress_1">
      <item>VAR INSTALACIJE, d.o.o., Nikole Pavića 30, 10000 Zagreb zastupanog po punomoćniku Vlado Mraović</item>
    </derivirana_varijabla>
  </DomainObject.Predmet.ProtuStrankaListFormatedWithAdress>
  <DomainObject.Predmet.ProtuStrankaListFormatedWithAdressOIB>
    <izvorni_sadrzaj>
      <item>VAR INSTALACIJE, d.o.o., OIB 90195954104, Nikole Pavića 30, 10000 Zagreb zastupanog po punomoćniku Vlado Mraović</item>
    </izvorni_sadrzaj>
    <derivirana_varijabla naziv="DomainObject.Predmet.ProtuStrankaListFormatedWithAdressOIB_1">
      <item>VAR INSTALACIJE, d.o.o., OIB 90195954104, Nikole Pavića 30, 10000 Zagreb zastupanog po punomoćniku Vlado Mraović</item>
    </derivirana_varijabla>
  </DomainObject.Predmet.ProtuStrankaListFormatedWithAdressOIB>
  <DomainObject.Predmet.ProtuStrankaListNazivFormated>
    <izvorni_sadrzaj>
      <item>VAR INSTALACIJE, d.o.o.</item>
    </izvorni_sadrzaj>
    <derivirana_varijabla naziv="DomainObject.Predmet.ProtuStrankaListNazivFormated_1">
      <item>VAR INSTALACIJE, d.o.o.</item>
    </derivirana_varijabla>
  </DomainObject.Predmet.ProtuStrankaListNazivFormated>
  <DomainObject.Predmet.ProtuStrankaListNazivFormatedOIB>
    <izvorni_sadrzaj>
      <item>VAR INSTALACIJE, d.o.o., OIB 90195954104</item>
    </izvorni_sadrzaj>
    <derivirana_varijabla naziv="DomainObject.Predmet.ProtuStrankaListNazivFormatedOIB_1">
      <item>VAR INSTALACIJE, d.o.o., OIB 90195954104</item>
    </derivirana_varijabla>
  </DomainObject.Predmet.ProtuStrankaListNazivFormatedOIB>
  <DomainObject.Predmet.OstaliListFormated>
    <izvorni_sadrzaj>
      <item>Vlado Mraović punomoćnik sudionika u postupku VAR INSTALACIJE, d.o.o.</item>
    </izvorni_sadrzaj>
    <derivirana_varijabla naziv="DomainObject.Predmet.OstaliListFormated_1">
      <item>Vlado Mraović punomoćnik sudionika u postupku VAR INSTALACIJE, d.o.o.</item>
    </derivirana_varijabla>
  </DomainObject.Predmet.OstaliListFormated>
  <DomainObject.Predmet.OstaliListFormatedOIB>
    <izvorni_sadrzaj>
      <item>Vlado Mraović, OIB 65249225131 punomoćnik sudionika u postupku VAR INSTALACIJE, d.o.o.</item>
    </izvorni_sadrzaj>
    <derivirana_varijabla naziv="DomainObject.Predmet.OstaliListFormatedOIB_1">
      <item>Vlado Mraović, OIB 65249225131 punomoćnik sudionika u postupku VAR INSTALACIJE, d.o.o.</item>
    </derivirana_varijabla>
  </DomainObject.Predmet.OstaliListFormatedOIB>
  <DomainObject.Predmet.OstaliListFormatedWithAdress>
    <izvorni_sadrzaj>
      <item>Vlado Mraović, Lipanjska 3, 10000 Zagreb punomoćnik sudionika u postupku VAR INSTALACIJE, d.o.o.</item>
    </izvorni_sadrzaj>
    <derivirana_varijabla naziv="DomainObject.Predmet.OstaliListFormatedWithAdress_1">
      <item>Vlado Mraović, Lipanjska 3, 10000 Zagreb punomoćnik sudionika u postupku VAR INSTALACIJE, d.o.o.</item>
    </derivirana_varijabla>
  </DomainObject.Predmet.OstaliListFormatedWithAdress>
  <DomainObject.Predmet.OstaliListFormatedWithAdressOIB>
    <izvorni_sadrzaj>
      <item>Vlado Mraović, OIB 65249225131, Lipanjska 3, 10000 Zagreb punomoćnik sudionika u postupku VAR INSTALACIJE, d.o.o.</item>
    </izvorni_sadrzaj>
    <derivirana_varijabla naziv="DomainObject.Predmet.OstaliListFormatedWithAdressOIB_1">
      <item>Vlado Mraović, OIB 65249225131, Lipanjska 3, 10000 Zagreb punomoćnik sudionika u postupku VAR INSTALACIJE, d.o.o.</item>
    </derivirana_varijabla>
  </DomainObject.Predmet.OstaliListFormatedWithAdressOIB>
  <DomainObject.Predmet.OstaliListNazivFormated>
    <izvorni_sadrzaj>
      <item>Vlado Mraović</item>
    </izvorni_sadrzaj>
    <derivirana_varijabla naziv="DomainObject.Predmet.OstaliListNazivFormated_1">
      <item>Vlado Mraović</item>
    </derivirana_varijabla>
  </DomainObject.Predmet.OstaliListNazivFormated>
  <DomainObject.Predmet.OstaliListNazivFormatedOIB>
    <izvorni_sadrzaj>
      <item>Vlado Mraović, OIB 65249225131</item>
    </izvorni_sadrzaj>
    <derivirana_varijabla naziv="DomainObject.Predmet.OstaliListNazivFormatedOIB_1">
      <item>Vlado Mraović, OIB 65249225131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VAR INSTALACIJE, d.o.o.</izvorni_sadrzaj>
    <derivirana_varijabla naziv="DomainObject.Predmet.ProtustrankaIDrugi_1">VAR INSTALACIJE,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VAR INSTALACIJE, d.o.o., OIB 90195954104, Nikole Pavića 30, 10000 Zagreb</izvorni_sadrzaj>
    <derivirana_varijabla naziv="DomainObject.Predmet.ProtustrankaIDrugiAdressOIB_1">VAR INSTALACIJE, d.o.o., OIB 90195954104, Nikole Pavića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VAR INSTALACIJE, d.o.o.</item>
      <item>Vlado Mraović</item>
    </izvorni_sadrzaj>
    <derivirana_varijabla naziv="DomainObject.Predmet.SudioniciListNaziv_1">
      <item>FINA Regionalni centar Zagreb</item>
      <item>VAR INSTALACIJE, d.o.o.</item>
      <item>Vlado Mraović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VAR INSTALACIJE, d.o.o., OIB 90195954104, Nikole Pavića 30,10000 Zagreb</item>
      <item>Vlado Mraović, OIB 65249225131, Lipanjska 3,10000 Zagreb</item>
    </izvorni_sadrzaj>
    <derivirana_varijabla naziv="DomainObject.Predmet.SudioniciListAdressOIB_1">
      <item>FINA Regionalni centar Zagreb, OIB 85821130368, Trg svibanjskih žrtava 1995. 1,10000 Zagreb</item>
      <item>VAR INSTALACIJE, d.o.o., OIB 90195954104, Nikole Pavića 30,10000 Zagreb</item>
      <item>Vlado Mraović, OIB 65249225131, Lipanjska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90195954104</item>
      <item>, OIB 65249225131</item>
    </izvorni_sadrzaj>
    <derivirana_varijabla naziv="DomainObject.Predmet.SudioniciListNazivOIB_1">
      <item>, OIB 85821130368</item>
      <item>, OIB 90195954104</item>
      <item>, OIB 65249225131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1312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2015-11-19T06:53:00Z</dcterms:created>
  <dc:creator>ilukac</dc:creator>
  <cp:lastModifiedBy>Anita Ban</cp:lastModifiedBy>
  <cp:lastPrinted>2015-11-18T13:13:00Z</cp:lastPrinted>
  <dcterms:modified xmlns:xsi="http://www.w3.org/2001/XMLSchema-instance" xsi:type="dcterms:W3CDTF">2015-11-19T07:02:00Z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