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60fe" w14:paraId="b0560fe" w:rsidRDefault="00011F2C" w:rsidP="008615FD" w:rsidR="00011F2C" w:rsidRPr="006473A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D64F46">
      <w:pPr>
        <w:ind w:hanging="720" w:left="360"/>
      </w:pPr>
      <w:r w:rsidRPr="00D64F46">
        <w:t xml:space="preserve">     </w:t>
      </w:r>
      <w:r w:rsidR="00A8162D" w:rsidRPr="00D64F46">
        <w:t xml:space="preserve">   </w:t>
      </w:r>
      <w:r w:rsidRPr="00D64F46"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/>
    <w:p w:rsidRDefault="00D64F46" w:rsidP="008615FD" w:rsidR="00D64F46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>
      <w:pPr>
        <w:pStyle w:val="Naslov1"/>
        <w:jc w:val="left"/>
        <w:rPr>
          <w:b w:val="false"/>
          <w:lang w:val="es-ES"/>
        </w:rPr>
      </w:pPr>
    </w:p>
    <w:p w:rsidRDefault="00F22955" w:rsidP="00D61455" w:rsidR="00F22955" w:rsidRPr="006473A4">
      <w:pPr>
        <w:pStyle w:val="Naslov1"/>
        <w:jc w:val="left"/>
        <w:rPr>
          <w:b w:val="false"/>
          <w:lang w:val="es-ES"/>
        </w:rPr>
      </w:pPr>
    </w:p>
    <w:p w:rsidRDefault="00D64F46" w:rsidP="00D64F46" w:rsidR="00D64F4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EURO VAR j.d.o.o., </w:t>
      </w:r>
      <w:proofErr w:type="spellStart"/>
      <w:r>
        <w:t>Ivanovci</w:t>
      </w:r>
      <w:proofErr w:type="spellEnd"/>
      <w:r>
        <w:t>, Ljudevita Gaja 58, MBS: 030177957, OIB: 07990951123</w:t>
      </w:r>
      <w:r>
        <w:rPr>
          <w:color w:val="000000"/>
        </w:rPr>
        <w:t xml:space="preserve">, dana 28. kolovoza 2018. godine </w:t>
      </w:r>
    </w:p>
    <w:p w:rsidRDefault="00CD3B5B" w:rsidP="00B944B0" w:rsidR="00CD3B5B">
      <w:pPr>
        <w:ind w:firstLine="708"/>
        <w:jc w:val="both"/>
      </w:pPr>
    </w:p>
    <w:p w:rsidRDefault="00AD3F19" w:rsidP="00AD3F19" w:rsidR="00AD3F19" w:rsidRPr="006473A4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r w:rsidR="00CD3B5B">
        <w:t xml:space="preserve">Ivanu Perković OIB: 81615580056, </w:t>
      </w:r>
      <w:proofErr w:type="spellStart"/>
      <w:r w:rsidR="00CD3B5B">
        <w:t>Josipovac</w:t>
      </w:r>
      <w:proofErr w:type="spellEnd"/>
      <w:r w:rsidR="00CD3B5B">
        <w:t>, Ulica kneza Branimira 9</w:t>
      </w:r>
      <w:r w:rsidR="00715CD7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CD3B5B" w:rsidP="00CD3B5B" w:rsidR="00CD3B5B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m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m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 xml:space="preserve">u </w:t>
      </w:r>
      <w:r>
        <w:rPr>
          <w:lang w:eastAsia="x-none" w:val="x-none"/>
        </w:rPr>
        <w:t xml:space="preserve">na </w:t>
      </w:r>
      <w:r>
        <w:rPr>
          <w:lang w:eastAsia="x-none"/>
        </w:rPr>
        <w:t>njegov</w:t>
      </w:r>
      <w:r>
        <w:rPr>
          <w:lang w:eastAsia="x-none" w:val="x-none"/>
        </w:rPr>
        <w:t xml:space="preserve"> žiro-račun broj </w:t>
      </w:r>
      <w:r>
        <w:rPr>
          <w:lang w:eastAsia="x-none"/>
        </w:rPr>
        <w:t xml:space="preserve">HR7925000093120121687 </w:t>
      </w:r>
      <w:r>
        <w:rPr>
          <w:lang w:eastAsia="x-none" w:val="x-none"/>
        </w:rPr>
        <w:t xml:space="preserve">a pripadajuće poreze i doprinose na odgovarajuće žiro-račune. </w:t>
      </w:r>
    </w:p>
    <w:p w:rsidRDefault="00CD3B5B" w:rsidP="00F031BB" w:rsidR="00CD3B5B"/>
    <w:p w:rsidRDefault="00CD3B5B" w:rsidP="00CD3B5B" w:rsidR="00CD3B5B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F031BB" w:rsidR="00F031BB" w:rsidRPr="00163224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="00F031BB" w:rsidRPr="00163224">
        <w:rPr>
          <w:sz w:val="24"/>
        </w:rPr>
        <w:t>Rješenjem ovoga suda broj 7 St-</w:t>
      </w:r>
      <w:r w:rsidR="001436D9">
        <w:rPr>
          <w:sz w:val="24"/>
        </w:rPr>
        <w:t>117</w:t>
      </w:r>
      <w:r w:rsidR="00F031BB" w:rsidRPr="00163224">
        <w:rPr>
          <w:sz w:val="24"/>
        </w:rPr>
        <w:t>/18-</w:t>
      </w:r>
      <w:r w:rsidR="001436D9">
        <w:rPr>
          <w:sz w:val="24"/>
        </w:rPr>
        <w:t>3</w:t>
      </w:r>
      <w:r w:rsidR="00F031BB" w:rsidRPr="00163224">
        <w:rPr>
          <w:sz w:val="24"/>
        </w:rPr>
        <w:t xml:space="preserve"> od </w:t>
      </w:r>
      <w:r w:rsidR="001436D9">
        <w:rPr>
          <w:sz w:val="24"/>
        </w:rPr>
        <w:t>15. veljače</w:t>
      </w:r>
      <w:r w:rsidR="00F031BB" w:rsidRPr="00163224">
        <w:rPr>
          <w:sz w:val="24"/>
        </w:rPr>
        <w:t xml:space="preserve"> 2018. godine pokrenut je prethodni postupak nad dužnikom </w:t>
      </w:r>
      <w:r w:rsidR="00F71BC2">
        <w:t xml:space="preserve">EURO VAR j.d.o.o., </w:t>
      </w:r>
      <w:proofErr w:type="spellStart"/>
      <w:r w:rsidR="00F71BC2">
        <w:t>Ivanovci</w:t>
      </w:r>
      <w:proofErr w:type="spellEnd"/>
      <w:r w:rsidR="00F71BC2">
        <w:t>, Ljudevita Gaja 58, MBS: 030177957, OIB: 07990951123</w:t>
      </w:r>
      <w:r w:rsidR="00F031BB" w:rsidRPr="00163224">
        <w:rPr>
          <w:sz w:val="24"/>
        </w:rPr>
        <w:t xml:space="preserve"> i imenovan je </w:t>
      </w:r>
      <w:r w:rsidR="00163224" w:rsidRPr="00163224">
        <w:rPr>
          <w:sz w:val="24"/>
        </w:rPr>
        <w:t xml:space="preserve">Ivan Perković OIB: 81615580056, </w:t>
      </w:r>
      <w:proofErr w:type="spellStart"/>
      <w:r w:rsidR="00163224" w:rsidRPr="00163224">
        <w:rPr>
          <w:sz w:val="24"/>
        </w:rPr>
        <w:t>Josipovac</w:t>
      </w:r>
      <w:proofErr w:type="spellEnd"/>
      <w:r w:rsidR="00163224" w:rsidRPr="00163224">
        <w:rPr>
          <w:sz w:val="24"/>
        </w:rPr>
        <w:t>, Ulica kneza Branimira 9</w:t>
      </w:r>
      <w:r w:rsidR="00F031BB" w:rsidRPr="00163224">
        <w:rPr>
          <w:sz w:val="24"/>
        </w:rPr>
        <w:t xml:space="preserve"> 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 </w:t>
      </w:r>
    </w:p>
    <w:p w:rsidRDefault="00F031BB" w:rsidP="00F031BB" w:rsidR="00F031BB" w:rsidRPr="00163224">
      <w:pPr>
        <w:pStyle w:val="Tijeloteksta"/>
        <w:rPr>
          <w:sz w:val="24"/>
        </w:rPr>
      </w:pPr>
    </w:p>
    <w:p w:rsidRDefault="00F031BB" w:rsidP="00F031BB" w:rsidR="00F031BB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</w:t>
      </w:r>
      <w:r w:rsidR="00F71BC2">
        <w:rPr>
          <w:sz w:val="24"/>
        </w:rPr>
        <w:t>oženosti poslova koje je obavio</w:t>
      </w:r>
      <w:r>
        <w:rPr>
          <w:sz w:val="24"/>
        </w:rPr>
        <w:t xml:space="preserve"> privremen</w:t>
      </w:r>
      <w:r w:rsidR="00F71BC2">
        <w:rPr>
          <w:sz w:val="24"/>
        </w:rPr>
        <w:t>i</w:t>
      </w:r>
      <w:r>
        <w:rPr>
          <w:sz w:val="24"/>
        </w:rPr>
        <w:t xml:space="preserve"> stečajn</w:t>
      </w:r>
      <w:r w:rsidR="00F71BC2">
        <w:rPr>
          <w:sz w:val="24"/>
        </w:rPr>
        <w:t>i upravitelj</w:t>
      </w:r>
      <w:r>
        <w:rPr>
          <w:sz w:val="24"/>
        </w:rPr>
        <w:t>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A4057E" w:rsidP="00F031BB" w:rsidR="00A4057E">
      <w:pPr>
        <w:pStyle w:val="Tijeloteksta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163224">
        <w:rPr>
          <w:bCs/>
        </w:rPr>
        <w:t>2</w:t>
      </w:r>
      <w:r w:rsidR="00F71BC2">
        <w:rPr>
          <w:bCs/>
        </w:rPr>
        <w:t>8</w:t>
      </w:r>
      <w:r w:rsidR="00163224">
        <w:rPr>
          <w:bCs/>
        </w:rPr>
        <w:t xml:space="preserve">. </w:t>
      </w:r>
      <w:r w:rsidR="00F71BC2">
        <w:rPr>
          <w:bCs/>
        </w:rPr>
        <w:t>kolovoza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4E2A9C">
      <w:pPr>
        <w:jc w:val="both"/>
      </w:pPr>
      <w:r>
        <w:t xml:space="preserve">1.privremeni stečajni upravitelj </w:t>
      </w:r>
      <w:r w:rsidR="004E2A9C" w:rsidRPr="009C7A4F">
        <w:t xml:space="preserve">Ivan Perković, </w:t>
      </w:r>
      <w:proofErr w:type="spellStart"/>
      <w:r w:rsidR="004E2A9C" w:rsidRPr="009C7A4F">
        <w:t>Josipovac</w:t>
      </w:r>
      <w:proofErr w:type="spellEnd"/>
      <w:r w:rsidR="004E2A9C" w:rsidRPr="009C7A4F">
        <w:t>, Ulica kneza Branimira 9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4E2A9C" w:rsidR="004E2A9C">
      <w:pPr>
        <w:jc w:val="both"/>
      </w:pPr>
      <w:r>
        <w:t>3.računovodstvo</w:t>
      </w:r>
    </w:p>
    <w:p w:rsidRDefault="004E2A9C" w:rsidP="004E2A9C" w:rsidR="004E2A9C">
      <w:pPr>
        <w:jc w:val="both"/>
      </w:pPr>
      <w:r>
        <w:t>4.</w:t>
      </w:r>
      <w:r w:rsidR="007D5D8A">
        <w:t>kal. 31</w:t>
      </w:r>
      <w:r>
        <w:t>.10.2018.</w:t>
      </w:r>
    </w:p>
    <w:p w:rsidRDefault="008615FD" w:rsidP="004E2A9C" w:rsidR="008615FD" w:rsidRPr="006473A4">
      <w:pPr>
        <w:jc w:val="both"/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4FA" w:rsidR="001604FA">
      <w:r>
        <w:separator/>
      </w:r>
    </w:p>
  </w:endnote>
  <w:endnote w:id="0" w:type="continuationSeparator">
    <w:p w:rsidRDefault="001604FA" w:rsidR="00160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4FA" w:rsidR="001604FA">
      <w:r>
        <w:separator/>
      </w:r>
    </w:p>
  </w:footnote>
  <w:footnote w:id="0" w:type="continuationSeparator">
    <w:p w:rsidRDefault="001604FA" w:rsidR="00160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5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C2251" w:rsidR="00CC225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C2251">
      <w:t>7 St-117/18-17</w:t>
    </w:r>
  </w:p>
  <w:p w:rsidRDefault="00075692" w:rsidP="00075692" w:rsidR="00075692">
    <w:pPr>
      <w:jc w:val="right"/>
    </w:pPr>
  </w:p>
  <w:p w:rsidRDefault="006B2048" w:rsidP="006B2048" w:rsidR="006B2048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C2251" w:rsidR="00CC225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C2251">
      <w:rPr>
        <w:rFonts w:cs="Tahoma" w:hAnsi="Tahoma" w:ascii="Tahoma"/>
      </w:rPr>
      <w:tab/>
    </w:r>
    <w:r w:rsidR="00CC2251">
      <w:t>7 St-117/18-17</w:t>
    </w:r>
  </w:p>
  <w:p w:rsidRDefault="00075692" w:rsidP="00075692" w:rsidR="00075692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9945C65"/>
    <w:multiLevelType w:val="hybridMultilevel"/>
    <w:tmpl w:val="1D1E76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692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4141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6D9"/>
    <w:rsid w:val="00144D3E"/>
    <w:rsid w:val="00147AAC"/>
    <w:rsid w:val="0015031F"/>
    <w:rsid w:val="001521A5"/>
    <w:rsid w:val="0015543C"/>
    <w:rsid w:val="00156575"/>
    <w:rsid w:val="0015748B"/>
    <w:rsid w:val="00157528"/>
    <w:rsid w:val="00160291"/>
    <w:rsid w:val="001604FA"/>
    <w:rsid w:val="00161440"/>
    <w:rsid w:val="001618B4"/>
    <w:rsid w:val="0016322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2A64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345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3EFE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EBB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3D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03D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A9C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3CAE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2048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D7B93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2160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D8A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0C2B"/>
    <w:rsid w:val="00892C5D"/>
    <w:rsid w:val="00894825"/>
    <w:rsid w:val="00897126"/>
    <w:rsid w:val="008A07A5"/>
    <w:rsid w:val="008A08CE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55C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5B8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28C8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4B0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0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21A7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2251"/>
    <w:rsid w:val="00CC31B6"/>
    <w:rsid w:val="00CC3A70"/>
    <w:rsid w:val="00CC6031"/>
    <w:rsid w:val="00CC6DCF"/>
    <w:rsid w:val="00CC76A6"/>
    <w:rsid w:val="00CD1962"/>
    <w:rsid w:val="00CD3B5B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697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4F46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4A3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0AA8"/>
    <w:rsid w:val="00EF1E0A"/>
    <w:rsid w:val="00EF5551"/>
    <w:rsid w:val="00EF6540"/>
    <w:rsid w:val="00EF6A98"/>
    <w:rsid w:val="00EF7A6A"/>
    <w:rsid w:val="00F02D9D"/>
    <w:rsid w:val="00F03036"/>
    <w:rsid w:val="00F031BB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2955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BC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225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AB05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05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05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5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5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225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AB05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05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05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5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5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6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9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58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16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87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2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0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VAR jednostavno društvo s ograničenom odgovornošću za proizvodnju, trgovinu i usluge</izvorni_sadrzaj>
    <derivirana_varijabla naziv="DomainObject.Predmet.ProtustrankaFormated_1">  EURO VAR jednostavno društvo s ograničenom odgovornošću za proizvodnju, trgovinu i usluge</derivirana_varijabla>
  </DomainObject.Predmet.ProtustrankaFormated>
  <DomainObject.Predmet.ProtustrankaFormatedOIB>
    <izvorni_sadrzaj>  EURO VAR jednostavno društvo s ograničenom odgovornošću za proizvodnju, trgovinu i usluge, OIB 07990951123</izvorni_sadrzaj>
    <derivirana_varijabla naziv="DomainObject.Predmet.ProtustrankaFormatedOIB_1">  EURO VAR jednostavno društvo s ograničenom odgovornošću za proizvodnju, trgovinu i usluge, OIB 07990951123</derivirana_varijabla>
  </DomainObject.Predmet.ProtustrankaFormatedOIB>
  <DomainObject.Predmet.ProtustrankaFormatedWithAdress>
    <izvorni_sadrzaj> EURO VAR jednostavno društvo s ograničenom odgovornošću za proizvodnju, trgovinu i usluge, Ljudevita Gaja 58, 31227 Ivanovci</izvorni_sadrzaj>
    <derivirana_varijabla naziv="DomainObject.Predmet.ProtustrankaFormatedWithAdress_1"> EURO VAR jednostavno društvo s ograničenom odgovornošću za proizvodnju, trgovinu i usluge, Ljudevita Gaja 58, 31227 Ivanovci</derivirana_varijabla>
  </DomainObject.Predmet.ProtustrankaFormatedWithAdress>
  <DomainObject.Predmet.ProtustrankaFormatedWithAdressOIB>
    <izvorni_sadrzaj> EURO VAR jednostavno društvo s ograničenom odgovornošću za proizvodnju, trgovinu i usluge, OIB 07990951123, Ljudevita Gaja 58, 31227 Ivanovci</izvorni_sadrzaj>
    <derivirana_varijabla naziv="DomainObject.Predmet.ProtustrankaFormatedWithAdressOIB_1"> EURO VAR jednostavno društvo s ograničenom odgovornošću za proizvodnju, trgovinu i usluge, OIB 07990951123, Ljudevita Gaja 58, 31227 Ivanovci</derivirana_varijabla>
  </DomainObject.Predmet.ProtustrankaFormatedWithAdressOIB>
  <DomainObject.Predmet.ProtustrankaWithAdress>
    <izvorni_sadrzaj>EURO VAR jednostavno društvo s ograničenom odgovornošću za proizvodnju, trgovinu i usluge Ljudevita Gaja 58, 31227 Ivanovci</izvorni_sadrzaj>
    <derivirana_varijabla naziv="DomainObject.Predmet.ProtustrankaWithAdress_1">EURO VAR jednostavno društvo s ograničenom odgovornošću za proizvodnju, trgovinu i usluge Ljudevita Gaja 58, 31227 Ivanovci</derivirana_varijabla>
  </DomainObject.Predmet.ProtustrankaWithAdress>
  <DomainObject.Predmet.ProtustrankaWithAdressOIB>
    <izvorni_sadrzaj>EURO VAR jednostavno društvo s ograničenom odgovornošću za proizvodnju, trgovinu i usluge, OIB 07990951123, Ljudevita Gaja 58, 31227 Ivanovci</izvorni_sadrzaj>
    <derivirana_varijabla naziv="DomainObject.Predmet.ProtustrankaWithAdressOIB_1">EURO VAR jednostavno društvo s ograničenom odgovornošću za proizvodnju, trgovinu i usluge, OIB 07990951123, Ljudevita Gaja 58, 31227 Ivanovci</derivirana_varijabla>
  </DomainObject.Predmet.ProtustrankaWithAdressOIB>
  <DomainObject.Predmet.ProtustrankaNazivFormated>
    <izvorni_sadrzaj>EURO VAR jednostavno društvo s ograničenom odgovornošću za proizvodnju, trgovinu i usluge</izvorni_sadrzaj>
    <derivirana_varijabla naziv="DomainObject.Predmet.ProtustrankaNazivFormated_1">EURO VAR jednostavno društvo s ograničenom odgovornošću za proizvodnju, trgovinu i usluge</derivirana_varijabla>
  </DomainObject.Predmet.ProtustrankaNazivFormated>
  <DomainObject.Predmet.ProtustrankaNazivFormatedOIB>
    <izvorni_sadrzaj>EURO VAR jednostavno društvo s ograničenom odgovornošću za proizvodnju, trgovinu i usluge, OIB 07990951123</izvorni_sadrzaj>
    <derivirana_varijabla naziv="DomainObject.Predmet.ProtustrankaNazivFormatedOIB_1">EURO VAR jednostavno društvo s ograničenom odgovornošću za proizvodnju, trgovinu i usluge, OIB 07990951123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VAR jednostavno društvo s ograničenom odgovornošću za proizvodnju, trgovinu i usluge</item>
    </izvorni_sadrzaj>
    <derivirana_varijabla naziv="DomainObject.Predmet.ProtuStrankaListFormated_1">
      <item>EURO VAR jednostavno društvo s ograničenom odgovornošću za proizvodnju, trgovinu i usluge</item>
    </derivirana_varijabla>
  </DomainObject.Predmet.ProtuStrankaListFormated>
  <DomainObject.Predmet.ProtuStrankaListFormatedOIB>
    <izvorni_sadrzaj>
      <item>EURO VAR jednostavno društvo s ograničenom odgovornošću za proizvodnju, trgovinu i usluge, OIB 07990951123</item>
    </izvorni_sadrzaj>
    <derivirana_varijabla naziv="DomainObject.Predmet.ProtuStrankaListFormatedOIB_1">
      <item>EURO VAR jednostavno društvo s ograničenom odgovornošću za proizvodnju, trgovinu i usluge, OIB 07990951123</item>
    </derivirana_varijabla>
  </DomainObject.Predmet.ProtuStrankaListFormatedOIB>
  <DomainObject.Predmet.ProtuStrankaListFormatedWithAdress>
    <izvorni_sadrzaj>
      <item>EURO VAR jednostavno društvo s ograničenom odgovornošću za proizvodnju, trgovinu i usluge, Ljudevita Gaja 58, 31227 Ivanovci</item>
    </izvorni_sadrzaj>
    <derivirana_varijabla naziv="DomainObject.Predmet.ProtuStrankaListFormatedWithAdress_1">
      <item>EURO VAR jednostavno društvo s ograničenom odgovornošću za proizvodnju, trgovinu i usluge, Ljudevita Gaja 58, 31227 Ivanovci</item>
    </derivirana_varijabla>
  </DomainObject.Predmet.ProtuStrankaListFormatedWithAdress>
  <DomainObject.Predmet.ProtuStrankaListFormatedWithAdressOIB>
    <izvorni_sadrzaj>
      <item>EURO VAR jednostavno društvo s ograničenom odgovornošću za proizvodnju, trgovinu i usluge, OIB 07990951123, Ljudevita Gaja 58, 31227 Ivanovci</item>
    </izvorni_sadrzaj>
    <derivirana_varijabla naziv="DomainObject.Predmet.ProtuStrankaListFormatedWithAdressOIB_1">
      <item>EURO VAR jednostavno društvo s ograničenom odgovornošću za proizvodnju, trgovinu i usluge, OIB 07990951123, Ljudevita Gaja 58, 31227 Ivanovci</item>
    </derivirana_varijabla>
  </DomainObject.Predmet.ProtuStrankaListFormatedWithAdressOIB>
  <DomainObject.Predmet.ProtuStrankaListNazivFormated>
    <izvorni_sadrzaj>
      <item>EURO VAR jednostavno društvo s ograničenom odgovornošću za proizvodnju, trgovinu i usluge</item>
    </izvorni_sadrzaj>
    <derivirana_varijabla naziv="DomainObject.Predmet.ProtuStrankaListNazivFormated_1">
      <item>EURO VAR jednostavno društvo s ograničenom odgovornošću za proizvodnju, trgovinu i usluge</item>
    </derivirana_varijabla>
  </DomainObject.Predmet.ProtuStrankaListNazivFormated>
  <DomainObject.Predmet.ProtuStrankaListNazivFormatedOIB>
    <izvorni_sadrzaj>
      <item>EURO VAR jednostavno društvo s ograničenom odgovornošću za proizvodnju, trgovinu i usluge, OIB 07990951123</item>
    </izvorni_sadrzaj>
    <derivirana_varijabla naziv="DomainObject.Predmet.ProtuStrankaListNazivFormatedOIB_1">
      <item>EURO VAR jednostavno društvo s ograničenom odgovornošću za proizvodnju, trgovinu i usluge, OIB 07990951123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VAR jednostavno društvo s ograničenom odgovornošću za proizvodnju, trgovinu i usluge</izvorni_sadrzaj>
    <derivirana_varijabla naziv="DomainObject.Predmet.ProtustrankaIDrugi_1">EURO VAR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VAR jednostavno društvo s ograničenom odgovornošću za proizvodnju, trgovinu i usluge, OIB 07990951123, Ljudevita Gaja 58, 31227 Ivanovci</izvorni_sadrzaj>
    <derivirana_varijabla naziv="DomainObject.Predmet.ProtustrankaIDrugiAdressOIB_1">EURO VAR jednostavno društvo s ograničenom odgovornošću za proizvodnju, trgovinu i usluge, OIB 07990951123, Ljudevita Gaja 58, 31227 Ivanovci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St-117/2018-16</izvorni_sadrzaj>
    <derivirana_varijabla naziv="DomainObject.Predmet.OdlukaRjesenje.Oznaka_1">St-117/2018-16</derivirana_varijabla>
  </DomainObject.Predmet.OdlukaRjesenje.Oznaka>
  <DomainObject.Predmet.SudioniciListNaziv>
    <izvorni_sadrzaj>
      <item>FINA RC OSIJEK</item>
      <item>EURO VAR jednostavno društvo s ograničenom odgovornošću za proizvodnju, trgovinu i usluge</item>
    </izvorni_sadrzaj>
    <derivirana_varijabla naziv="DomainObject.Predmet.SudioniciListNaziv_1">
      <item>FINA RC OSIJEK</item>
      <item>EURO VAR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EURO VAR jednostavno društvo s ograničenom odgovornošću za proizvodnju, trgovinu i usluge, OIB 07990951123, Ljudevita Gaja 58,31227 Ivanovci</item>
    </izvorni_sadrzaj>
    <derivirana_varijabla naziv="DomainObject.Predmet.SudioniciListAdressOIB_1">
      <item>FINA RC OSIJEK, OIB 85821130368</item>
      <item>EURO VAR jednostavno društvo s ograničenom odgovornošću za proizvodnju, trgovinu i usluge, OIB 07990951123, Ljudevita Gaja 58,31227 Ivanovci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07990951123</item>
    </izvorni_sadrzaj>
    <derivirana_varijabla naziv="DomainObject.Predmet.SudioniciListNazivOIB_1">
      <item>, OIB 85821130368</item>
      <item>, OIB 07990951123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56CFA-4582-4D36-9128-F91661A87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424</properties:Words>
  <properties:Characters>2377</properties:Characters>
  <properties:Lines>142</properties:Lines>
  <properties:Paragraphs>23</properties:Paragraphs>
  <properties:TotalTime>686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2018-08-28T07:58:00Z</dcterms:modified>
  <cp:revision>556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(117-18 (-17) IVAN 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