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9cac" w14:paraId="a909cac" w:rsidRDefault="00DA7CD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655320</wp:posOffset>
            </wp:positionV>
            <wp:extent cy="879475" cx="6591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9475" cx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7CD2" w:rsidP="004F27AE" w:rsidR="00DA7CD2">
      <w:pPr>
        <w:pStyle w:val="NormaleSPIS"/>
      </w:pPr>
    </w:p>
    <w:p w:rsidRDefault="00DA7CD2" w:rsidP="00DA7CD2" w:rsidR="00DA7CD2">
      <w:pPr>
        <w:spacing w:after="0"/>
        <w:jc w:val="both"/>
      </w:pPr>
      <w:r>
        <w:t xml:space="preserve">         </w:t>
      </w:r>
      <w:r>
        <w:t>Republika Hrvatska</w:t>
      </w:r>
    </w:p>
    <w:p w:rsidRDefault="00DA7CD2" w:rsidP="00DA7CD2" w:rsidR="00DA7CD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A7CD2" w:rsidP="00DA7CD2" w:rsidR="00DA7CD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A7CD2">
        <w:rPr>
          <w:rFonts w:cs="Times New Roman" w:eastAsia="Times New Roman"/>
          <w:noProof/>
          <w:szCs w:val="20"/>
          <w:lang w:eastAsia="hr-HR"/>
        </w:rPr>
        <w:t>Poslovni broj: 5. St-21/2018-7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A7CD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A7CD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A7CD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A7CD2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PROTOKOL jednostavno društvo s ograničenom odgovornošću za računalne usluge i trgovinu, Koprivnica, Dravska 17, MBS: 070133514, OIB: 28248349162, 3. rujna 2018.</w:t>
      </w:r>
      <w:r w:rsidRPr="00DA7CD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r i j e š i o   j e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PROTOKOL jednostavno društvo s ograničenom odgovornošću za računalne usluge i trgovinu, Koprivnica, Dravska 17, MBS: 070133514, OIB: 28248349162,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DA7CD2">
        <w:rPr>
          <w:rFonts w:cs="Times New Roman" w:eastAsia="Times New Roman"/>
          <w:noProof/>
          <w:szCs w:val="20"/>
          <w:lang w:eastAsia="hr-HR"/>
        </w:rPr>
        <w:t xml:space="preserve"> model HR05 540-21-18.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Obrazloženje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20. lipnja 2017. Trgovačkom sudu u Varaždinu podnijela prijedlog za otvaranje stečajnog postupka nad dužnikom</w:t>
      </w:r>
      <w:r w:rsidRPr="00DA7CD2">
        <w:rPr>
          <w:rFonts w:cs="Times New Roman" w:eastAsia="Times New Roman"/>
          <w:szCs w:val="20"/>
          <w:lang w:eastAsia="hr-HR"/>
        </w:rPr>
        <w:t xml:space="preserve"> PROTOKOL jednostavno društvo s ograničenom odgovornošću za računalne usluge i trgovinu, Koprivnica, Dravska 17, koji je zaprimljen pod brojem St-343/2017 i sukladno rješenju predsjednika Visokog trgovačkog suda Republike Hrvatske poslovni broj Su-1223/17-2 od 15. prosinca 2017. ustupljen je ovom sudu na daljnji postupak. 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 xml:space="preserve">Rješenjem od 24. travnja </w:t>
      </w:r>
      <w:r w:rsidRPr="00DA7CD2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DA7CD2">
        <w:rPr>
          <w:rFonts w:cs="Times New Roman" w:eastAsia="Times New Roman"/>
          <w:szCs w:val="20"/>
          <w:lang w:eastAsia="hr-HR"/>
        </w:rPr>
        <w:t xml:space="preserve"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Mario </w:t>
      </w:r>
      <w:proofErr w:type="spellStart"/>
      <w:r w:rsidRPr="00DA7CD2">
        <w:rPr>
          <w:rFonts w:cs="Times New Roman" w:eastAsia="Times New Roman"/>
          <w:szCs w:val="20"/>
          <w:lang w:eastAsia="hr-HR"/>
        </w:rPr>
        <w:t>Prebježić</w:t>
      </w:r>
      <w:proofErr w:type="spellEnd"/>
      <w:r w:rsidRPr="00DA7CD2">
        <w:rPr>
          <w:rFonts w:cs="Times New Roman" w:eastAsia="Times New Roman"/>
          <w:szCs w:val="20"/>
          <w:lang w:eastAsia="hr-HR"/>
        </w:rPr>
        <w:t>, kojem je, sukladno čl.117. st.2. SZ, naloženo  sastaviti i podnijeti sudu pisano izvješće o financijsko-gospodarskom stanju dužnika.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Calibri"/>
          <w:szCs w:val="20"/>
          <w:lang w:eastAsia="hr-HR"/>
        </w:rPr>
        <w:lastRenderedPageBreak/>
        <w:t>Z</w:t>
      </w:r>
      <w:r w:rsidRPr="00DA7CD2">
        <w:rPr>
          <w:rFonts w:cs="Times New Roman" w:eastAsia="Times New Roman"/>
          <w:szCs w:val="20"/>
          <w:lang w:eastAsia="hr-HR"/>
        </w:rPr>
        <w:t xml:space="preserve">akonski zastupnik dužnika nije došao na ročište 5. lipnja 2018. i nije podnio pisano izvješće o gospodarsko-financijskom stanju dužnika. 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A7CD2">
        <w:rPr>
          <w:rFonts w:cs="Times New Roman" w:eastAsia="Calibri"/>
          <w:szCs w:val="20"/>
          <w:lang w:eastAsia="hr-HR"/>
        </w:rPr>
        <w:t>Temeljem čl.113. st.1. SZ-a sud je zakonskom zastupniku dužnika rješe</w:t>
      </w:r>
      <w:r w:rsidRPr="00DA7CD2">
        <w:rPr>
          <w:rFonts w:cs="Times New Roman" w:eastAsia="Times New Roman"/>
          <w:szCs w:val="20"/>
          <w:lang w:eastAsia="hr-HR"/>
        </w:rPr>
        <w:t>njem od 24. travnja 2018.</w:t>
      </w:r>
      <w:r w:rsidRPr="00DA7CD2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Troškovi stečajnog postupka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U Bjelovaru 3. rujna 2018.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 xml:space="preserve">                       Sutkinja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 xml:space="preserve">                 Marija Petrina Kubica v.r.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A7CD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A7CD2" w:rsidP="00DA7CD2" w:rsidR="00DA7CD2" w:rsidRPr="00DA7CD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DA7CD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7CD2" w:rsidP="00DA7CD2" w:rsidR="00DA7CD2" w:rsidRPr="00DA7C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7CD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DA7CD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438707"/>
      <w:docPartObj>
        <w:docPartGallery w:val="Page Numbers (Top of Page)"/>
        <w:docPartUnique/>
      </w:docPartObj>
    </w:sdtPr>
    <w:sdtContent>
      <w:p w:rsidRDefault="00DA7CD2" w:rsidP="00DA7CD2" w:rsidR="00DA7CD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A7CD2" w:rsidP="00DA7CD2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A7CD2">
      <w:rPr>
        <w:rFonts w:cs="Times New Roman" w:eastAsia="Times New Roman"/>
        <w:noProof/>
        <w:szCs w:val="20"/>
        <w:lang w:eastAsia="hr-HR"/>
      </w:rPr>
      <w:t>Poslovni broj: 5. St-21/2018-7</w:t>
    </w:r>
  </w:p>
  <w:p w:rsidRDefault="00DA7CD2" w:rsidP="00DA7CD2" w:rsidR="00DA7CD2" w:rsidRPr="00DA7CD2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CD2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1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St-21/2018-7</izvorni_sadrzaj>
    <derivirana_varijabla naziv="DomainObject.Oznaka_1">St-21/2018-7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PROTOKOL jednostavno društvo s ograničenom odgovornošću za računalne usluge i trgovinu</izvorni_sadrzaj>
    <derivirana_varijabla naziv="DomainObject.Predmet.ProtustrankaFormated_1">  PROTOKOL jednostavno društvo s ograničenom odgovornošću za računalne usluge i trgovinu</derivirana_varijabla>
  </DomainObject.Predmet.ProtustrankaFormated>
  <DomainObject.Predmet.ProtustrankaFormatedOIB>
    <izvorni_sadrzaj>  PROTOKOL jednostavno društvo s ograničenom odgovornošću za računalne usluge i trgovinu, OIB 28248349162</izvorni_sadrzaj>
    <derivirana_varijabla naziv="DomainObject.Predmet.ProtustrankaFormatedOIB_1">  PROTOKOL jednostavno društvo s ograničenom odgovornošću za računalne usluge i trgovinu, OIB 28248349162</derivirana_varijabla>
  </DomainObject.Predmet.ProtustrankaFormatedOIB>
  <DomainObject.Predmet.ProtustrankaFormatedWithAdress>
    <izvorni_sadrzaj> PROTOKOL jednostavno društvo s ograničenom odgovornošću za računalne usluge i trgovinu, Dravska 17, 48000 Koprivnica</izvorni_sadrzaj>
    <derivirana_varijabla naziv="DomainObject.Predmet.ProtustrankaFormatedWithAdress_1"> PROTOKOL jednostavno društvo s ograničenom odgovornošću za računalne usluge i trgovinu, Dravska 17, 48000 Koprivnica</derivirana_varijabla>
  </DomainObject.Predmet.ProtustrankaFormatedWithAdress>
  <DomainObject.Predmet.ProtustrankaFormatedWithAdressOIB>
    <izvorni_sadrzaj> PROTOKOL jednostavno društvo s ograničenom odgovornošću za računalne usluge i trgovinu, OIB 28248349162, Dravska 17, 48000 Koprivnica</izvorni_sadrzaj>
    <derivirana_varijabla naziv="DomainObject.Predmet.ProtustrankaFormatedWithAdressOIB_1"> PROTOKOL jednostavno društvo s ograničenom odgovornošću za računalne usluge i trgovinu, OIB 28248349162, Dravska 17, 48000 Koprivnica</derivirana_varijabla>
  </DomainObject.Predmet.ProtustrankaFormatedWithAdressOIB>
  <DomainObject.Predmet.ProtustrankaWithAdress>
    <izvorni_sadrzaj>PROTOKOL jednostavno društvo s ograničenom odgovornošću za računalne usluge i trgovinu Dravska 17, 48000 Koprivnica</izvorni_sadrzaj>
    <derivirana_varijabla naziv="DomainObject.Predmet.ProtustrankaWithAdress_1">PROTOKOL jednostavno društvo s ograničenom odgovornošću za računalne usluge i trgovinu Dravska 17, 48000 Koprivnica</derivirana_varijabla>
  </DomainObject.Predmet.ProtustrankaWithAdress>
  <DomainObject.Predmet.ProtustrankaWithAdressOIB>
    <izvorni_sadrzaj>PROTOKOL jednostavno društvo s ograničenom odgovornošću za računalne usluge i trgovinu, OIB 28248349162, Dravska 17, 48000 Koprivnica</izvorni_sadrzaj>
    <derivirana_varijabla naziv="DomainObject.Predmet.ProtustrankaWithAdressOIB_1">PROTOKOL jednostavno društvo s ograničenom odgovornošću za računalne usluge i trgovinu, OIB 28248349162, Dravska 17, 48000 Koprivnica</derivirana_varijabla>
  </DomainObject.Predmet.ProtustrankaWithAdressOIB>
  <DomainObject.Predmet.ProtustrankaNazivFormated>
    <izvorni_sadrzaj>PROTOKOL jednostavno društvo s ograničenom odgovornošću za računalne usluge i trgovinu</izvorni_sadrzaj>
    <derivirana_varijabla naziv="DomainObject.Predmet.ProtustrankaNazivFormated_1">PROTOKOL jednostavno društvo s ograničenom odgovornošću za računalne usluge i trgovinu</derivirana_varijabla>
  </DomainObject.Predmet.ProtustrankaNazivFormated>
  <DomainObject.Predmet.ProtustrankaNazivFormatedOIB>
    <izvorni_sadrzaj>PROTOKOL jednostavno društvo s ograničenom odgovornošću za računalne usluge i trgovinu, OIB 28248349162</izvorni_sadrzaj>
    <derivirana_varijabla naziv="DomainObject.Predmet.ProtustrankaNazivFormatedOIB_1">PROTOKOL jednostavno društvo s ograničenom odgovornošću za računalne usluge i trgovinu, OIB 28248349162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PROTOKOL jednostavno društvo s ograničenom odgovornošću za računalne usluge i trgovinu</item>
    </izvorni_sadrzaj>
    <derivirana_varijabla naziv="DomainObject.Predmet.ProtuStrankaListFormated_1">
      <item>PROTOKOL jednostavno društvo s ograničenom odgovornošću za računalne usluge i trgovinu</item>
    </derivirana_varijabla>
  </DomainObject.Predmet.ProtuStrankaListFormated>
  <DomainObject.Predmet.ProtuStrankaListFormatedOIB>
    <izvorni_sadrzaj>
      <item>PROTOKOL jednostavno društvo s ograničenom odgovornošću za računalne usluge i trgovinu, OIB 28248349162</item>
    </izvorni_sadrzaj>
    <derivirana_varijabla naziv="DomainObject.Predmet.ProtuStrankaListFormatedOIB_1">
      <item>PROTOKOL jednostavno društvo s ograničenom odgovornošću za računalne usluge i trgovinu, OIB 28248349162</item>
    </derivirana_varijabla>
  </DomainObject.Predmet.ProtuStrankaListFormatedOIB>
  <DomainObject.Predmet.ProtuStrankaListFormatedWithAdress>
    <izvorni_sadrzaj>
      <item>PROTOKOL jednostavno društvo s ograničenom odgovornošću za računalne usluge i trgovinu, Dravska 17, 48000 Koprivnica</item>
    </izvorni_sadrzaj>
    <derivirana_varijabla naziv="DomainObject.Predmet.ProtuStrankaListFormatedWithAdress_1">
      <item>PROTOKOL jednostavno društvo s ograničenom odgovornošću za računalne usluge i trgovinu, Dravska 17, 48000 Koprivnica</item>
    </derivirana_varijabla>
  </DomainObject.Predmet.ProtuStrankaListFormatedWithAdress>
  <DomainObject.Predmet.ProtuStrankaListFormatedWithAdressOIB>
    <izvorni_sadrzaj>
      <item>PROTOKOL jednostavno društvo s ograničenom odgovornošću za računalne usluge i trgovinu, OIB 28248349162, Dravska 17, 48000 Koprivnica</item>
    </izvorni_sadrzaj>
    <derivirana_varijabla naziv="DomainObject.Predmet.ProtuStrankaListFormatedWithAdressOIB_1">
      <item>PROTOKOL jednostavno društvo s ograničenom odgovornošću za računalne usluge i trgovinu, OIB 28248349162, Dravska 17, 48000 Koprivnica</item>
    </derivirana_varijabla>
  </DomainObject.Predmet.ProtuStrankaListFormatedWithAdressOIB>
  <DomainObject.Predmet.ProtuStrankaListNazivFormated>
    <izvorni_sadrzaj>
      <item>PROTOKOL jednostavno društvo s ograničenom odgovornošću za računalne usluge i trgovinu</item>
    </izvorni_sadrzaj>
    <derivirana_varijabla naziv="DomainObject.Predmet.ProtuStrankaListNazivFormated_1">
      <item>PROTOKOL jednostavno društvo s ograničenom odgovornošću za računalne usluge i trgovinu</item>
    </derivirana_varijabla>
  </DomainObject.Predmet.ProtuStrankaListNazivFormated>
  <DomainObject.Predmet.ProtuStrankaListNazivFormatedOIB>
    <izvorni_sadrzaj>
      <item>PROTOKOL jednostavno društvo s ograničenom odgovornošću za računalne usluge i trgovinu, OIB 28248349162</item>
    </izvorni_sadrzaj>
    <derivirana_varijabla naziv="DomainObject.Predmet.ProtuStrankaListNazivFormatedOIB_1">
      <item>PROTOKOL jednostavno društvo s ograničenom odgovornošću za računalne usluge i trgovinu, OIB 28248349162</item>
    </derivirana_varijabla>
  </DomainObject.Predmet.ProtuStrankaListNazivFormatedOIB>
  <DomainObject.Predmet.OstaliListFormated>
    <izvorni_sadrzaj>
      <item>Mario Prebježić</item>
    </izvorni_sadrzaj>
    <derivirana_varijabla naziv="DomainObject.Predmet.OstaliListFormated_1">
      <item>Mario Prebježić</item>
    </derivirana_varijabla>
  </DomainObject.Predmet.OstaliListFormated>
  <DomainObject.Predmet.OstaliListFormatedOIB>
    <izvorni_sadrzaj>
      <item>Mario Prebježić, OIB 91793199122</item>
    </izvorni_sadrzaj>
    <derivirana_varijabla naziv="DomainObject.Predmet.OstaliListFormatedOIB_1">
      <item>Mario Prebježić, OIB 91793199122</item>
    </derivirana_varijabla>
  </DomainObject.Predmet.OstaliListFormatedOIB>
  <DomainObject.Predmet.OstaliListFormatedWithAdress>
    <izvorni_sadrzaj>
      <item>Mario Prebježić, Ulica Ivana Meštrovića 17, 48000 Koprivnica</item>
    </izvorni_sadrzaj>
    <derivirana_varijabla naziv="DomainObject.Predmet.OstaliListFormatedWithAdress_1">
      <item>Mario Prebježić, Ulica Ivana Meštrovića 17, 48000 Koprivnica</item>
    </derivirana_varijabla>
  </DomainObject.Predmet.OstaliListFormatedWithAdress>
  <DomainObject.Predmet.OstaliListFormatedWithAdressOIB>
    <izvorni_sadrzaj>
      <item>Mario Prebježić, OIB 91793199122, Ulica Ivana Meštrovića 17, 48000 Koprivnica</item>
    </izvorni_sadrzaj>
    <derivirana_varijabla naziv="DomainObject.Predmet.OstaliListFormatedWithAdressOIB_1">
      <item>Mario Prebježić, OIB 91793199122, Ulica Ivana Meštrovića 17, 48000 Koprivnica</item>
    </derivirana_varijabla>
  </DomainObject.Predmet.OstaliListFormatedWithAdressOIB>
  <DomainObject.Predmet.OstaliListNazivFormated>
    <izvorni_sadrzaj>
      <item>Mario Prebježić</item>
    </izvorni_sadrzaj>
    <derivirana_varijabla naziv="DomainObject.Predmet.OstaliListNazivFormated_1">
      <item>Mario Prebježić</item>
    </derivirana_varijabla>
  </DomainObject.Predmet.OstaliListNazivFormated>
  <DomainObject.Predmet.OstaliListNazivFormatedOIB>
    <izvorni_sadrzaj>
      <item>Mario Prebježić, OIB 91793199122</item>
    </izvorni_sadrzaj>
    <derivirana_varijabla naziv="DomainObject.Predmet.OstaliListNazivFormatedOIB_1">
      <item>Mario Prebježić, OIB 91793199122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St-21/2018-7</izvorni_sadrzaj>
    <derivirana_varijabla naziv="DomainObject.PoslovniBrojDokumenta_1">St-21/2018-7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PROTOKOL jednostavno društvo s ograničenom odgovornošću za računalne usluge i trgovinu</izvorni_sadrzaj>
    <derivirana_varijabla naziv="DomainObject.Predmet.ProtustrankaIDrugi_1">PROTOKOL jednostavno društvo s ograničenom odgovornošću za računalne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PROTOKOL jednostavno društvo s ograničenom odgovornošću za računalne usluge i trgovinu, OIB 28248349162, Dravska 17, 48000 Koprivnica</izvorni_sadrzaj>
    <derivirana_varijabla naziv="DomainObject.Predmet.ProtustrankaIDrugiAdressOIB_1">PROTOKOL jednostavno društvo s ograničenom odgovornošću za računalne usluge i trgovinu, OIB 28248349162,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PROTOKOL jednostavno društvo s ograničenom odgovornošću za računalne usluge i trgovinu</item>
      <item>Financijska agencija</item>
      <item>Mario Prebježić</item>
    </izvorni_sadrzaj>
    <derivirana_varijabla naziv="DomainObject.Predmet.SudioniciListNaziv_1">
      <item>PROTOKOL jednostavno društvo s ograničenom odgovornošću za računalne usluge i trgovinu</item>
      <item>Financijska agencija</item>
      <item>Mario Prebježić</item>
    </derivirana_varijabla>
  </DomainObject.Predmet.SudioniciListNaziv>
  <DomainObject.Predmet.SudioniciListAdressOIB>
    <izvorni_sadrzaj>
      <item>PROTOKOL jednostavno društvo s ograničenom odgovornošću za računalne usluge i trgovinu, OIB 28248349162, Dravska 17,48000 Koprivnica</item>
      <item>Financijska agencija, OIB 85821130368, Ulica grada Vukovara 70,10000 Zagreb</item>
      <item>Mario Prebježić, OIB 91793199122, Ulica Ivana Meštrovića 17,48000 Koprivnica</item>
    </izvorni_sadrzaj>
    <derivirana_varijabla naziv="DomainObject.Predmet.SudioniciListAdressOIB_1">
      <item>PROTOKOL jednostavno društvo s ograničenom odgovornošću za računalne usluge i trgovinu, OIB 28248349162, Dravska 17,48000 Koprivnica</item>
      <item>Financijska agencija, OIB 85821130368, Ulica grada Vukovara 70,10000 Zagreb</item>
      <item>Mario Prebježić, OIB 91793199122, Ulica Ivana Meštrovića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18040-267F-474E-AEF0-19AE57230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3496</properties:Characters>
  <properties:Lines>86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2018-09-03T11:58:00Z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