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bba9" w14:paraId="32fbba9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743336">
        <w:rPr>
          <w:rFonts w:hAnsi="Times New Roman" w:ascii="Times New Roman"/>
          <w:szCs w:val="24"/>
        </w:rPr>
        <w:t>-</w:t>
      </w:r>
      <w:r w:rsidR="00C37EE7">
        <w:rPr>
          <w:rFonts w:hAnsi="Times New Roman" w:ascii="Times New Roman"/>
          <w:szCs w:val="24"/>
        </w:rPr>
        <w:t>5996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C37EE7">
        <w:rPr>
          <w:rFonts w:hAnsi="Times New Roman" w:ascii="Times New Roman"/>
          <w:szCs w:val="24"/>
        </w:rPr>
        <w:t xml:space="preserve"> TOPLO I FRIŠKO d.o.o., 10000 Zagreb, Požarinje 11, OIB: 16276174765, MBS</w:t>
      </w:r>
      <w:r w:rsidR="00C37EE7">
        <w:t xml:space="preserve">: </w:t>
      </w:r>
      <w:r w:rsidR="00C37EE7" w:rsidRPr="00C37EE7">
        <w:rPr>
          <w:rFonts w:hAnsi="Times New Roman" w:ascii="Times New Roman"/>
        </w:rPr>
        <w:t>080791685</w:t>
      </w:r>
      <w:r w:rsidR="001B7508">
        <w:rPr>
          <w:rFonts w:hAnsi="Times New Roman" w:ascii="Times New Roman"/>
          <w:szCs w:val="24"/>
        </w:rPr>
        <w:t>,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C0746E">
        <w:rPr>
          <w:rFonts w:hAnsi="Times New Roman" w:ascii="Times New Roman"/>
          <w:szCs w:val="24"/>
          <w:lang w:val="hr-HR"/>
        </w:rPr>
        <w:t>09.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C0746E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C37EE7" w:rsidRPr="00C37EE7">
        <w:rPr>
          <w:rFonts w:hAnsi="Times New Roman" w:ascii="Times New Roman"/>
          <w:szCs w:val="24"/>
        </w:rPr>
        <w:t>TOPLO I FRIŠKO d.o.o., 10000 Zagreb, Požarinje 11, OIB: 16276174765, MBS: 080791685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C0746E">
        <w:rPr>
          <w:rFonts w:hAnsi="Times New Roman" w:ascii="Times New Roman"/>
          <w:szCs w:val="24"/>
          <w:lang w:val="hr-HR"/>
        </w:rPr>
        <w:t>09. svibnja</w:t>
      </w:r>
      <w:r w:rsidR="00C0746E" w:rsidRPr="008B304F">
        <w:rPr>
          <w:rFonts w:hAnsi="Times New Roman" w:ascii="Times New Roman"/>
          <w:szCs w:val="24"/>
          <w:lang w:val="hr-HR"/>
        </w:rPr>
        <w:t xml:space="preserve"> 2016. 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u </w:t>
      </w:r>
      <w:r w:rsidR="00C0746E">
        <w:rPr>
          <w:rFonts w:hAnsi="Times New Roman" w:ascii="Times New Roman"/>
          <w:szCs w:val="24"/>
          <w:shd w:themeFill="background1" w:fill="FFFFFF" w:color="auto" w:val="clear"/>
        </w:rPr>
        <w:t xml:space="preserve">14.20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C0746E" w:rsidR="00C0746E" w:rsidRPr="00C0746E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C0746E" w:rsidRPr="00C0746E">
        <w:rPr>
          <w:rFonts w:hAnsi="Times New Roman" w:ascii="Times New Roman"/>
        </w:rPr>
        <w:t>SINIŠA RAJNOVIĆ</w:t>
      </w:r>
    </w:p>
    <w:p w:rsidRDefault="00C0746E" w:rsidP="00C0746E" w:rsidR="00C0746E" w:rsidRPr="00C0746E">
      <w:pPr>
        <w:pStyle w:val="Odlomakpopisa"/>
        <w:rPr>
          <w:rFonts w:hAnsi="Times New Roman" w:ascii="Times New Roman"/>
        </w:rPr>
      </w:pPr>
      <w:r w:rsidRPr="00C0746E">
        <w:rPr>
          <w:rFonts w:hAnsi="Times New Roman" w:ascii="Times New Roman"/>
        </w:rPr>
        <w:t>Virovitica, Sv. Trojstva 87, OIB:86217384445</w:t>
      </w:r>
    </w:p>
    <w:p w:rsidRDefault="005429C8" w:rsidP="00C0746E" w:rsidR="005429C8" w:rsidRPr="00C0746E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C0746E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C37EE7" w:rsidRPr="00C37EE7">
        <w:rPr>
          <w:rFonts w:hAnsi="Times New Roman" w:ascii="Times New Roman"/>
          <w:szCs w:val="24"/>
          <w:lang w:val="hr-HR"/>
        </w:rPr>
        <w:t>TOPLO I FRIŠKO d.o.o., 10000 Zagreb, Požarinje 11, OIB: 16276174765, MBS: 080791685</w:t>
      </w:r>
      <w:r w:rsidR="00397B19">
        <w:rPr>
          <w:rFonts w:hAnsi="Times New Roman" w:ascii="Times New Roman"/>
          <w:szCs w:val="24"/>
          <w:lang w:val="hr-HR"/>
        </w:rPr>
        <w:t>.</w:t>
      </w:r>
    </w:p>
    <w:p w:rsidRDefault="00017213" w:rsidP="00C0746E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C0746E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C37EE7">
        <w:rPr>
          <w:rFonts w:hAnsi="Times New Roman" w:ascii="Times New Roman"/>
          <w:szCs w:val="24"/>
          <w:lang w:val="hr-HR"/>
        </w:rPr>
        <w:t>11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C37EE7" w:rsidRPr="00C37EE7">
        <w:rPr>
          <w:rFonts w:hAnsi="Times New Roman" w:ascii="Times New Roman"/>
          <w:szCs w:val="24"/>
        </w:rPr>
        <w:t>TOPLO I FRIŠKO d.o.o., 10000 Zagreb, Požarinje 11, OIB: 16276174765, MBS: 080791685</w:t>
      </w:r>
      <w:r w:rsidR="00397B19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</w:t>
      </w:r>
      <w:r w:rsidR="00C37EE7">
        <w:rPr>
          <w:rFonts w:hAnsi="Times New Roman" w:ascii="Times New Roman"/>
          <w:szCs w:val="24"/>
          <w:lang w:val="hr-HR"/>
        </w:rPr>
        <w:t xml:space="preserve"> 272.761,83</w:t>
      </w:r>
      <w:r w:rsidR="00D97863">
        <w:rPr>
          <w:rFonts w:hAnsi="Times New Roman" w:ascii="Times New Roman"/>
          <w:szCs w:val="24"/>
          <w:lang w:val="hr-HR"/>
        </w:rPr>
        <w:t xml:space="preserve"> </w:t>
      </w:r>
      <w:r w:rsidR="0081159A">
        <w:rPr>
          <w:rFonts w:hAnsi="Times New Roman" w:ascii="Times New Roman"/>
          <w:szCs w:val="24"/>
          <w:lang w:val="hr-HR"/>
        </w:rPr>
        <w:t>kn u neprekidnom razdoblju od</w:t>
      </w:r>
      <w:r w:rsidR="00C905F0">
        <w:rPr>
          <w:rFonts w:hAnsi="Times New Roman" w:ascii="Times New Roman"/>
          <w:szCs w:val="24"/>
          <w:lang w:val="hr-HR"/>
        </w:rPr>
        <w:t xml:space="preserve"> </w:t>
      </w:r>
      <w:r w:rsidR="00C37EE7">
        <w:rPr>
          <w:rFonts w:hAnsi="Times New Roman" w:ascii="Times New Roman"/>
          <w:szCs w:val="24"/>
          <w:lang w:val="hr-HR"/>
        </w:rPr>
        <w:t>691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C0746E">
        <w:rPr>
          <w:rFonts w:hAnsi="Times New Roman" w:ascii="Times New Roman"/>
          <w:szCs w:val="24"/>
          <w:lang w:val="hr-HR"/>
        </w:rPr>
        <w:t>09. svibnja</w:t>
      </w:r>
      <w:r w:rsidR="00C0746E">
        <w:rPr>
          <w:rFonts w:hAnsi="Times New Roman" w:ascii="Times New Roman"/>
          <w:szCs w:val="24"/>
          <w:lang w:val="hr-HR"/>
        </w:rPr>
        <w:t xml:space="preserve">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C0746E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C0746E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C0746E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0746E" w:rsidP="001A6C75" w:rsidR="00C0746E" w:rsidRPr="00C0746E">
      <w:pPr>
        <w:jc w:val="right"/>
        <w:rPr>
          <w:rFonts w:hAnsi="Times New Roman" w:ascii="Times New Roman"/>
          <w:szCs w:val="24"/>
        </w:rPr>
      </w:pPr>
      <w:r w:rsidRPr="00C0746E">
        <w:rPr>
          <w:rFonts w:hAnsi="Times New Roman" w:ascii="Times New Roman"/>
          <w:szCs w:val="24"/>
        </w:rPr>
        <w:t>Za točnost otpravka</w:t>
      </w:r>
    </w:p>
    <w:p w:rsidRDefault="00C0746E" w:rsidP="001A6C75" w:rsidR="00C0746E" w:rsidRPr="00C0746E">
      <w:pPr>
        <w:jc w:val="right"/>
        <w:rPr>
          <w:rFonts w:hAnsi="Times New Roman" w:ascii="Times New Roman"/>
          <w:szCs w:val="24"/>
        </w:rPr>
      </w:pPr>
      <w:r w:rsidRPr="00C0746E">
        <w:rPr>
          <w:rFonts w:hAnsi="Times New Roman" w:ascii="Times New Roman"/>
          <w:szCs w:val="24"/>
        </w:rPr>
        <w:t>ovlašteni službenik:</w:t>
      </w:r>
    </w:p>
    <w:p w:rsidRDefault="00C0746E" w:rsidP="001A6C75" w:rsidR="00C0746E" w:rsidRPr="00C0746E">
      <w:pPr>
        <w:jc w:val="right"/>
        <w:rPr>
          <w:rFonts w:hAnsi="Times New Roman" w:ascii="Times New Roman"/>
          <w:szCs w:val="24"/>
        </w:rPr>
      </w:pPr>
      <w:r w:rsidRPr="00C0746E">
        <w:rPr>
          <w:rFonts w:hAnsi="Times New Roman" w:ascii="Times New Roman"/>
          <w:szCs w:val="24"/>
        </w:rPr>
        <w:t>Željka Rončević</w:t>
      </w:r>
    </w:p>
    <w:p w:rsidRDefault="00C0746E" w:rsidR="001E246B" w:rsidRPr="00C0746E">
      <w:pPr>
        <w:rPr>
          <w:rFonts w:hAnsi="Times New Roman" w:ascii="Times New Roman"/>
          <w:szCs w:val="24"/>
        </w:rPr>
      </w:pPr>
    </w:p>
    <w:sectPr w:rsidSect="00341B62" w:rsidR="001E246B" w:rsidRPr="00C0746E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0746E" w:rsidRPr="00C0746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C37EE7">
          <w:rPr>
            <w:rFonts w:hAnsi="Times New Roman" w:ascii="Times New Roman"/>
          </w:rPr>
          <w:t>5996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75ACF"/>
    <w:rsid w:val="000A3F27"/>
    <w:rsid w:val="00121889"/>
    <w:rsid w:val="0015645C"/>
    <w:rsid w:val="00174026"/>
    <w:rsid w:val="00175CC9"/>
    <w:rsid w:val="0018261C"/>
    <w:rsid w:val="001A25DF"/>
    <w:rsid w:val="001A29B6"/>
    <w:rsid w:val="001B13BA"/>
    <w:rsid w:val="001B7508"/>
    <w:rsid w:val="001C6B43"/>
    <w:rsid w:val="00283809"/>
    <w:rsid w:val="002A6164"/>
    <w:rsid w:val="002B2DCE"/>
    <w:rsid w:val="002B735F"/>
    <w:rsid w:val="002D7583"/>
    <w:rsid w:val="0030413A"/>
    <w:rsid w:val="00341B62"/>
    <w:rsid w:val="00346672"/>
    <w:rsid w:val="00357E3C"/>
    <w:rsid w:val="00370FEA"/>
    <w:rsid w:val="00381393"/>
    <w:rsid w:val="00397B19"/>
    <w:rsid w:val="003F48B3"/>
    <w:rsid w:val="003F5D58"/>
    <w:rsid w:val="0044149C"/>
    <w:rsid w:val="0044299E"/>
    <w:rsid w:val="00446533"/>
    <w:rsid w:val="00462590"/>
    <w:rsid w:val="0048158C"/>
    <w:rsid w:val="00497961"/>
    <w:rsid w:val="004A0E50"/>
    <w:rsid w:val="004B22AD"/>
    <w:rsid w:val="004B5248"/>
    <w:rsid w:val="004B72A9"/>
    <w:rsid w:val="004C2D57"/>
    <w:rsid w:val="004D61B5"/>
    <w:rsid w:val="005151FF"/>
    <w:rsid w:val="005315D9"/>
    <w:rsid w:val="005429C8"/>
    <w:rsid w:val="00626A77"/>
    <w:rsid w:val="006630E6"/>
    <w:rsid w:val="006D37EF"/>
    <w:rsid w:val="006D7209"/>
    <w:rsid w:val="006F517E"/>
    <w:rsid w:val="00743336"/>
    <w:rsid w:val="00773036"/>
    <w:rsid w:val="007845B6"/>
    <w:rsid w:val="007A5DAF"/>
    <w:rsid w:val="007A7546"/>
    <w:rsid w:val="007C5E77"/>
    <w:rsid w:val="007E4FAC"/>
    <w:rsid w:val="0081159A"/>
    <w:rsid w:val="008263BB"/>
    <w:rsid w:val="00842B89"/>
    <w:rsid w:val="00852BC6"/>
    <w:rsid w:val="008B304F"/>
    <w:rsid w:val="008D12F2"/>
    <w:rsid w:val="009357C1"/>
    <w:rsid w:val="00980C80"/>
    <w:rsid w:val="009B08DC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84666"/>
    <w:rsid w:val="00BA1582"/>
    <w:rsid w:val="00BD271E"/>
    <w:rsid w:val="00C0746E"/>
    <w:rsid w:val="00C37EE7"/>
    <w:rsid w:val="00C51BCE"/>
    <w:rsid w:val="00C70F6C"/>
    <w:rsid w:val="00C905F0"/>
    <w:rsid w:val="00CB121F"/>
    <w:rsid w:val="00CC4CC9"/>
    <w:rsid w:val="00D44E03"/>
    <w:rsid w:val="00D51262"/>
    <w:rsid w:val="00D92198"/>
    <w:rsid w:val="00D97863"/>
    <w:rsid w:val="00DD194A"/>
    <w:rsid w:val="00DD686D"/>
    <w:rsid w:val="00E040D7"/>
    <w:rsid w:val="00E85F3C"/>
    <w:rsid w:val="00EA30C4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7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4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4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4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4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7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4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4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4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4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5975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5996</izvorni_sadrzaj>
    <derivirana_varijabla naziv="DomainObject.Predmet.Broj_1">5996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St-5996/2015</izvorni_sadrzaj>
    <derivirana_varijabla naziv="DomainObject.Predmet.OznakaBroj_1">St-5996/2015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TOPLO I FRIŠKO d.o.o. zastupanog po punomoćniku Hrvoje Pernar</izvorni_sadrzaj>
    <derivirana_varijabla naziv="DomainObject.Predmet.ProtustrankaFormated_1">  TOPLO I FRIŠKO d.o.o. zastupanog po punomoćniku Hrvoje Pernar</derivirana_varijabla>
  </DomainObject.Predmet.ProtustrankaFormated>
  <DomainObject.Predmet.ProtustrankaFormatedOIB>
    <izvorni_sadrzaj>  TOPLO I FRIŠKO d.o.o., OIB 16276174765 zastupanog po punomoćniku Hrvoje Pernar</izvorni_sadrzaj>
    <derivirana_varijabla naziv="DomainObject.Predmet.ProtustrankaFormatedOIB_1">  TOPLO I FRIŠKO d.o.o., OIB 16276174765 zastupanog po punomoćniku Hrvoje Pernar</derivirana_varijabla>
  </DomainObject.Predmet.ProtustrankaFormatedOIB>
  <DomainObject.Predmet.ProtustrankaFormatedWithAdress>
    <izvorni_sadrzaj> TOPLO I FRIŠKO d.o.o., Požarinje 11, 10000 Zagreb zastupanog po punomoćniku Hrvoje Pernar</izvorni_sadrzaj>
    <derivirana_varijabla naziv="DomainObject.Predmet.ProtustrankaFormatedWithAdress_1"> TOPLO I FRIŠKO d.o.o., Požarinje 11, 10000 Zagreb zastupanog po punomoćniku Hrvoje Pernar</derivirana_varijabla>
  </DomainObject.Predmet.ProtustrankaFormatedWithAdress>
  <DomainObject.Predmet.ProtustrankaFormatedWithAdressOIB>
    <izvorni_sadrzaj> TOPLO I FRIŠKO d.o.o., OIB 16276174765, Požarinje 11, 10000 Zagreb zastupanog po punomoćniku Hrvoje Pernar</izvorni_sadrzaj>
    <derivirana_varijabla naziv="DomainObject.Predmet.ProtustrankaFormatedWithAdressOIB_1"> TOPLO I FRIŠKO d.o.o., OIB 16276174765, Požarinje 11, 10000 Zagreb zastupanog po punomoćniku Hrvoje Pernar</derivirana_varijabla>
  </DomainObject.Predmet.ProtustrankaFormatedWithAdressOIB>
  <DomainObject.Predmet.ProtustrankaWithAdress>
    <izvorni_sadrzaj>TOPLO I FRIŠKO d.o.o. Požarinje 11, 10000 Zagreb</izvorni_sadrzaj>
    <derivirana_varijabla naziv="DomainObject.Predmet.ProtustrankaWithAdress_1">TOPLO I FRIŠKO d.o.o. Požarinje 11, 10000 Zagreb</derivirana_varijabla>
  </DomainObject.Predmet.ProtustrankaWithAdress>
  <DomainObject.Predmet.ProtustrankaWithAdressOIB>
    <izvorni_sadrzaj>TOPLO I FRIŠKO d.o.o., OIB 16276174765, Požarinje 11, 10000 Zagreb</izvorni_sadrzaj>
    <derivirana_varijabla naziv="DomainObject.Predmet.ProtustrankaWithAdressOIB_1">TOPLO I FRIŠKO d.o.o., OIB 16276174765, Požarinje 11, 10000 Zagreb</derivirana_varijabla>
  </DomainObject.Predmet.ProtustrankaWithAdressOIB>
  <DomainObject.Predmet.ProtustrankaNazivFormated>
    <izvorni_sadrzaj>TOPLO I FRIŠKO d.o.o.</izvorni_sadrzaj>
    <derivirana_varijabla naziv="DomainObject.Predmet.ProtustrankaNazivFormated_1">TOPLO I FRIŠKO d.o.o.</derivirana_varijabla>
  </DomainObject.Predmet.ProtustrankaNazivFormated>
  <DomainObject.Predmet.ProtustrankaNazivFormatedOIB>
    <izvorni_sadrzaj>TOPLO I FRIŠKO d.o.o., OIB 16276174765</izvorni_sadrzaj>
    <derivirana_varijabla naziv="DomainObject.Predmet.ProtustrankaNazivFormatedOIB_1">TOPLO I FRIŠKO d.o.o., OIB 16276174765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TOPLO I FRIŠKO d.o.o. zastupanog po punomoćniku Hrvoje Pernar</item>
    </izvorni_sadrzaj>
    <derivirana_varijabla naziv="DomainObject.Predmet.ProtuStrankaListFormated_1">
      <item>TOPLO I FRIŠKO d.o.o. zastupanog po punomoćniku Hrvoje Pernar</item>
    </derivirana_varijabla>
  </DomainObject.Predmet.ProtuStrankaListFormated>
  <DomainObject.Predmet.ProtuStrankaListFormatedOIB>
    <izvorni_sadrzaj>
      <item>TOPLO I FRIŠKO d.o.o., OIB 16276174765 zastupanog po punomoćniku Hrvoje Pernar</item>
    </izvorni_sadrzaj>
    <derivirana_varijabla naziv="DomainObject.Predmet.ProtuStrankaListFormatedOIB_1">
      <item>TOPLO I FRIŠKO d.o.o., OIB 16276174765 zastupanog po punomoćniku Hrvoje Pernar</item>
    </derivirana_varijabla>
  </DomainObject.Predmet.ProtuStrankaListFormatedOIB>
  <DomainObject.Predmet.ProtuStrankaListFormatedWithAdress>
    <izvorni_sadrzaj>
      <item>TOPLO I FRIŠKO d.o.o., Požarinje 11, 10000 Zagreb zastupanog po punomoćniku Hrvoje Pernar</item>
    </izvorni_sadrzaj>
    <derivirana_varijabla naziv="DomainObject.Predmet.ProtuStrankaListFormatedWithAdress_1">
      <item>TOPLO I FRIŠKO d.o.o., Požarinje 11, 10000 Zagreb zastupanog po punomoćniku Hrvoje Pernar</item>
    </derivirana_varijabla>
  </DomainObject.Predmet.ProtuStrankaListFormatedWithAdress>
  <DomainObject.Predmet.ProtuStrankaListFormatedWithAdressOIB>
    <izvorni_sadrzaj>
      <item>TOPLO I FRIŠKO d.o.o., OIB 16276174765, Požarinje 11, 10000 Zagreb zastupanog po punomoćniku Hrvoje Pernar</item>
    </izvorni_sadrzaj>
    <derivirana_varijabla naziv="DomainObject.Predmet.ProtuStrankaListFormatedWithAdressOIB_1">
      <item>TOPLO I FRIŠKO d.o.o., OIB 16276174765, Požarinje 11, 10000 Zagreb zastupanog po punomoćniku Hrvoje Pernar</item>
    </derivirana_varijabla>
  </DomainObject.Predmet.ProtuStrankaListFormatedWithAdressOIB>
  <DomainObject.Predmet.ProtuStrankaListNazivFormated>
    <izvorni_sadrzaj>
      <item>TOPLO I FRIŠKO d.o.o.</item>
    </izvorni_sadrzaj>
    <derivirana_varijabla naziv="DomainObject.Predmet.ProtuStrankaListNazivFormated_1">
      <item>TOPLO I FRIŠKO d.o.o.</item>
    </derivirana_varijabla>
  </DomainObject.Predmet.ProtuStrankaListNazivFormated>
  <DomainObject.Predmet.ProtuStrankaListNazivFormatedOIB>
    <izvorni_sadrzaj>
      <item>TOPLO I FRIŠKO d.o.o., OIB 16276174765</item>
    </izvorni_sadrzaj>
    <derivirana_varijabla naziv="DomainObject.Predmet.ProtuStrankaListNazivFormatedOIB_1">
      <item>TOPLO I FRIŠKO d.o.o., OIB 16276174765</item>
    </derivirana_varijabla>
  </DomainObject.Predmet.ProtuStrankaListNazivFormatedOIB>
  <DomainObject.Predmet.OstaliListFormated>
    <izvorni_sadrzaj>
      <item>Hrvoje Pernar punomoćnik sudionika u postupku TOPLO I FRIŠKO d.o.o.</item>
    </izvorni_sadrzaj>
    <derivirana_varijabla naziv="DomainObject.Predmet.OstaliListFormated_1">
      <item>Hrvoje Pernar punomoćnik sudionika u postupku TOPLO I FRIŠKO d.o.o.</item>
    </derivirana_varijabla>
  </DomainObject.Predmet.OstaliListFormated>
  <DomainObject.Predmet.OstaliListFormatedOIB>
    <izvorni_sadrzaj>
      <item>Hrvoje Pernar, OIB 74945541932 punomoćnik sudionika u postupku TOPLO I FRIŠKO d.o.o.</item>
    </izvorni_sadrzaj>
    <derivirana_varijabla naziv="DomainObject.Predmet.OstaliListFormatedOIB_1">
      <item>Hrvoje Pernar, OIB 74945541932 punomoćnik sudionika u postupku TOPLO I FRIŠKO d.o.o.</item>
    </derivirana_varijabla>
  </DomainObject.Predmet.OstaliListFormatedOIB>
  <DomainObject.Predmet.OstaliListFormatedWithAdress>
    <izvorni_sadrzaj>
      <item>Hrvoje Pernar, Požarinje 11, 10000 Zagreb punomoćnik sudionika u postupku TOPLO I FRIŠKO d.o.o.</item>
    </izvorni_sadrzaj>
    <derivirana_varijabla naziv="DomainObject.Predmet.OstaliListFormatedWithAdress_1">
      <item>Hrvoje Pernar, Požarinje 11, 10000 Zagreb punomoćnik sudionika u postupku TOPLO I FRIŠKO d.o.o.</item>
    </derivirana_varijabla>
  </DomainObject.Predmet.OstaliListFormatedWithAdress>
  <DomainObject.Predmet.OstaliListFormatedWithAdressOIB>
    <izvorni_sadrzaj>
      <item>Hrvoje Pernar, OIB 74945541932, Požarinje 11, 10000 Zagreb punomoćnik sudionika u postupku TOPLO I FRIŠKO d.o.o.</item>
    </izvorni_sadrzaj>
    <derivirana_varijabla naziv="DomainObject.Predmet.OstaliListFormatedWithAdressOIB_1">
      <item>Hrvoje Pernar, OIB 74945541932, Požarinje 11, 10000 Zagreb punomoćnik sudionika u postupku TOPLO I FRIŠKO d.o.o.</item>
    </derivirana_varijabla>
  </DomainObject.Predmet.OstaliListFormatedWithAdressOIB>
  <DomainObject.Predmet.OstaliListNazivFormated>
    <izvorni_sadrzaj>
      <item>Hrvoje Pernar</item>
    </izvorni_sadrzaj>
    <derivirana_varijabla naziv="DomainObject.Predmet.OstaliListNazivFormated_1">
      <item>Hrvoje Pernar</item>
    </derivirana_varijabla>
  </DomainObject.Predmet.OstaliListNazivFormated>
  <DomainObject.Predmet.OstaliListNazivFormatedOIB>
    <izvorni_sadrzaj>
      <item>Hrvoje Pernar, OIB 74945541932</item>
    </izvorni_sadrzaj>
    <derivirana_varijabla naziv="DomainObject.Predmet.OstaliListNazivFormatedOIB_1">
      <item>Hrvoje Pernar, OIB 74945541932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TOPLO I FRIŠKO d.o.o.</izvorni_sadrzaj>
    <derivirana_varijabla naziv="DomainObject.Predmet.ProtustrankaIDrugi_1">TOPLO I FRIŠKO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TOPLO I FRIŠKO d.o.o., OIB 16276174765, Požarinje 11, 10000 Zagreb</izvorni_sadrzaj>
    <derivirana_varijabla naziv="DomainObject.Predmet.ProtustrankaIDrugiAdressOIB_1">TOPLO I FRIŠKO d.o.o., OIB 16276174765, Požarinje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TOPLO I FRIŠKO d.o.o.</item>
      <item>FINA Regionalni centar Zagreb</item>
      <item>Hrvoje Pernar</item>
    </izvorni_sadrzaj>
    <derivirana_varijabla naziv="DomainObject.Predmet.SudioniciListNaziv_1">
      <item>TOPLO I FRIŠKO d.o.o.</item>
      <item>FINA Regionalni centar Zagreb</item>
      <item>Hrvoje Pernar</item>
    </derivirana_varijabla>
  </DomainObject.Predmet.SudioniciListNaziv>
  <DomainObject.Predmet.SudioniciListAdressOIB>
    <izvorni_sadrzaj>
      <item>TOPLO I FRIŠKO d.o.o., OIB 16276174765, Požarinje 11,10000 Zagreb</item>
      <item>FINA Regionalni centar Zagreb, OIB 85821130368, Trg svibanjskih žrtava 1995. 1,10000 Zagreb</item>
      <item>Hrvoje Pernar, OIB 74945541932, Požarinje 11,10000 Zagreb</item>
    </izvorni_sadrzaj>
    <derivirana_varijabla naziv="DomainObject.Predmet.SudioniciListAdressOIB_1">
      <item>TOPLO I FRIŠKO d.o.o., OIB 16276174765, Požarinje 11,10000 Zagreb</item>
      <item>FINA Regionalni centar Zagreb, OIB 85821130368, Trg svibanjskih žrtava 1995. 1,10000 Zagreb</item>
      <item>Hrvoje Pernar, OIB 74945541932, Požarinje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16276174765</item>
      <item>, OIB 85821130368</item>
      <item>, OIB 74945541932</item>
    </izvorni_sadrzaj>
    <derivirana_varijabla naziv="DomainObject.Predmet.SudioniciListNazivOIB_1">
      <item>, OIB 16276174765</item>
      <item>, OIB 85821130368</item>
      <item>, OIB 74945541932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2573</properties:Characters>
  <properties:Lines>69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2016-04-15T08:22:00Z</dcterms:created>
  <dc:creator>Vinka Mihalinčić</dc:creator>
  <cp:lastModifiedBy>Željka Rončević</cp:lastModifiedBy>
  <cp:lastPrinted>2016-05-09T12:16:00Z</cp:lastPrinted>
  <dcterms:modified xmlns:xsi="http://www.w3.org/2001/XMLSchema-instance" xsi:type="dcterms:W3CDTF">2016-05-09T12:17:00Z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