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6474a" w14:paraId="b46474a" w:rsidRDefault="00385558" w:rsidP="00350E93" w:rsidR="00385558">
      <w:pPr>
        <w15:collapsed w:val="false"/>
        <w:rPr>
          <w:rStyle w:val="Naglaeno"/>
        </w:rPr>
      </w:pPr>
      <w:bookmarkStart w:name="_GoBack" w:id="0"/>
      <w:bookmarkEnd w:id="0"/>
    </w:p>
    <w:p w:rsidRDefault="00350E93" w:rsidP="00350E93" w:rsidR="00350E93" w:rsidRPr="00371081">
      <w:r w:rsidRPr="00371081">
        <w:rPr>
          <w:rStyle w:val="Naglaeno"/>
        </w:rPr>
        <w:t xml:space="preserve">          </w:t>
      </w:r>
      <w:r w:rsidR="0070120A">
        <w:rPr>
          <w:rStyle w:val="Naglaeno"/>
        </w:rPr>
        <w:t xml:space="preserve">  </w:t>
      </w:r>
      <w:r w:rsidRPr="00371081">
        <w:rPr>
          <w:rStyle w:val="Naglaeno"/>
        </w:rPr>
        <w:t xml:space="preserve">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0E93" w:rsidP="00350E93" w:rsidR="00350E93" w:rsidRPr="00371081"/>
    <w:p w:rsidRDefault="00350E93" w:rsidP="00350E93" w:rsidR="00350E93" w:rsidRPr="00371081">
      <w:pPr>
        <w:ind w:hanging="720" w:left="360"/>
        <w:rPr>
          <w:b/>
        </w:rPr>
      </w:pPr>
      <w:r w:rsidRPr="00371081">
        <w:rPr>
          <w:b/>
        </w:rPr>
        <w:t xml:space="preserve">    </w:t>
      </w:r>
      <w:r>
        <w:rPr>
          <w:b/>
        </w:rPr>
        <w:t xml:space="preserve">   </w:t>
      </w:r>
      <w:r w:rsidRPr="00371081">
        <w:rPr>
          <w:b/>
        </w:rPr>
        <w:t xml:space="preserve"> REPUBLIKA HRVATSKA</w:t>
      </w:r>
    </w:p>
    <w:p w:rsidRDefault="00350E93" w:rsidP="00350E93" w:rsidR="00350E93" w:rsidRPr="00371081">
      <w:pPr>
        <w:ind w:hanging="720" w:left="360"/>
      </w:pPr>
      <w:r w:rsidRPr="00371081">
        <w:t xml:space="preserve">     TRGOVAČKI SUD U OSIJEKU</w:t>
      </w:r>
    </w:p>
    <w:p w:rsidRDefault="00350E93" w:rsidP="00CE318F" w:rsidR="00350E93" w:rsidRPr="00691E5D">
      <w:pPr>
        <w:ind w:hanging="720" w:left="360"/>
      </w:pPr>
      <w:r w:rsidRPr="00371081">
        <w:t xml:space="preserve">   </w:t>
      </w:r>
    </w:p>
    <w:p w:rsidRDefault="00350E93" w:rsidP="00350E93" w:rsidR="00350E93" w:rsidRPr="00691E5D">
      <w:pPr>
        <w:jc w:val="center"/>
      </w:pPr>
      <w:r w:rsidRPr="00691E5D">
        <w:t>Z A K L J U Č A K</w:t>
      </w:r>
    </w:p>
    <w:p w:rsidRDefault="00CE318F" w:rsidP="00350E93" w:rsidR="00CE318F" w:rsidRPr="00371081">
      <w:pPr>
        <w:rPr>
          <w:b/>
        </w:rPr>
      </w:pPr>
    </w:p>
    <w:p w:rsidRDefault="00350E93" w:rsidP="00350E93" w:rsidR="00350E93" w:rsidRPr="00371081">
      <w:pPr>
        <w:pStyle w:val="Tijeloteksta"/>
        <w:rPr>
          <w:sz w:val="24"/>
        </w:rPr>
      </w:pPr>
      <w:r w:rsidRPr="00371081">
        <w:rPr>
          <w:sz w:val="24"/>
        </w:rPr>
        <w:tab/>
        <w:t xml:space="preserve">Trgovački sud u Osijeku, po stečajnoj sutkinji Nadi Roso, u stečajnom postupku predlagatelja FINA RC Osijek Podružnica Osijek za otvaranje stečajnog postupka nad dužnikom </w:t>
      </w:r>
      <w:r w:rsidR="007F4725" w:rsidRPr="007F4725">
        <w:rPr>
          <w:b/>
          <w:sz w:val="24"/>
        </w:rPr>
        <w:t>GYMMASSA d.o.o. Osijek</w:t>
      </w:r>
      <w:r w:rsidR="009650BF" w:rsidRPr="009650BF">
        <w:rPr>
          <w:b/>
          <w:sz w:val="24"/>
        </w:rPr>
        <w:t xml:space="preserve">, </w:t>
      </w:r>
      <w:r w:rsidR="00990564" w:rsidRPr="00990564">
        <w:rPr>
          <w:b/>
          <w:sz w:val="24"/>
        </w:rPr>
        <w:t>Osijek</w:t>
      </w:r>
      <w:r w:rsidR="009650BF" w:rsidRPr="009650BF">
        <w:rPr>
          <w:b/>
          <w:sz w:val="24"/>
        </w:rPr>
        <w:t xml:space="preserve">, </w:t>
      </w:r>
      <w:r w:rsidR="007F4725" w:rsidRPr="007F4725">
        <w:rPr>
          <w:b/>
          <w:sz w:val="24"/>
        </w:rPr>
        <w:t>J.J.Strossmayera 102</w:t>
      </w:r>
      <w:r w:rsidR="009650BF" w:rsidRPr="009650BF">
        <w:rPr>
          <w:b/>
          <w:sz w:val="24"/>
        </w:rPr>
        <w:t xml:space="preserve">, OIB: </w:t>
      </w:r>
      <w:r w:rsidR="007F4725" w:rsidRPr="007F4725">
        <w:rPr>
          <w:b/>
          <w:sz w:val="24"/>
        </w:rPr>
        <w:t>11163147927</w:t>
      </w:r>
      <w:r w:rsidR="009650BF" w:rsidRPr="009650BF">
        <w:rPr>
          <w:b/>
          <w:sz w:val="24"/>
        </w:rPr>
        <w:t xml:space="preserve">, MBS: </w:t>
      </w:r>
      <w:r w:rsidR="007F4725" w:rsidRPr="007F4725">
        <w:rPr>
          <w:b/>
          <w:sz w:val="24"/>
        </w:rPr>
        <w:t>030025027</w:t>
      </w:r>
      <w:r w:rsidRPr="00371081">
        <w:rPr>
          <w:sz w:val="24"/>
        </w:rPr>
        <w:t xml:space="preserve">, dana </w:t>
      </w:r>
      <w:r>
        <w:rPr>
          <w:sz w:val="24"/>
        </w:rPr>
        <w:t>2</w:t>
      </w:r>
      <w:r w:rsidR="00990564">
        <w:rPr>
          <w:sz w:val="24"/>
        </w:rPr>
        <w:t>9</w:t>
      </w:r>
      <w:r>
        <w:rPr>
          <w:sz w:val="24"/>
        </w:rPr>
        <w:t>. lipnja</w:t>
      </w:r>
      <w:r w:rsidRPr="00371081">
        <w:rPr>
          <w:sz w:val="24"/>
        </w:rPr>
        <w:t xml:space="preserve"> 2016. g.,  </w:t>
      </w:r>
    </w:p>
    <w:p w:rsidRDefault="00350E93" w:rsidP="00350E93" w:rsidR="00CE318F">
      <w:pPr>
        <w:tabs>
          <w:tab w:pos="6345" w:val="left"/>
        </w:tabs>
        <w:jc w:val="both"/>
      </w:pPr>
      <w:r>
        <w:tab/>
      </w:r>
    </w:p>
    <w:p w:rsidRDefault="00350E93" w:rsidP="00350E93" w:rsidR="00350E93" w:rsidRPr="00691E5D">
      <w:pPr>
        <w:jc w:val="center"/>
      </w:pPr>
      <w:r w:rsidRPr="00691E5D">
        <w:t>z a k l j u č i o  j</w:t>
      </w:r>
      <w:r>
        <w:t xml:space="preserve"> e </w:t>
      </w:r>
    </w:p>
    <w:p w:rsidRDefault="00CE318F" w:rsidP="00350E93" w:rsidR="00CE318F">
      <w:pPr>
        <w:pStyle w:val="Tijeloteksta"/>
      </w:pPr>
    </w:p>
    <w:p w:rsidRDefault="00350E93" w:rsidP="00350E93" w:rsidR="00350E93">
      <w:pPr>
        <w:ind w:firstLine="708"/>
        <w:jc w:val="both"/>
      </w:pPr>
      <w:r>
        <w:t xml:space="preserve">1. Poziva se zakonski zastupnik dužnika </w:t>
      </w:r>
      <w:r w:rsidR="007F4725" w:rsidRPr="007F4725">
        <w:t>Marta Pavić</w:t>
      </w:r>
      <w:r w:rsidR="00BB19C1" w:rsidRPr="00BB19C1">
        <w:t>,</w:t>
      </w:r>
      <w:r w:rsidR="00BB19C1">
        <w:t xml:space="preserve"> </w:t>
      </w:r>
      <w:r w:rsidR="007F4725" w:rsidRPr="007F4725">
        <w:t>Osijek, J.J.Strossmayera 102</w:t>
      </w:r>
      <w:r>
        <w:t xml:space="preserve">, da u roku od 8 dana od dana primitka ovog zaključka uplati iznos od </w:t>
      </w:r>
      <w:r>
        <w:rPr>
          <w:b/>
        </w:rPr>
        <w:t>1.000,00 kn</w:t>
      </w:r>
      <w:r>
        <w:t xml:space="preserve"> predujma za namirenje troškova stečajnog postupka u </w:t>
      </w:r>
      <w:r>
        <w:rPr>
          <w:b/>
        </w:rPr>
        <w:t xml:space="preserve">Fond </w:t>
      </w:r>
      <w:r>
        <w:t>za namirenje troškova stečajnog postupka na depozitni račun Trgovačkog suda u Osijeku broj HR31 2390 0011 3000 0020 0 model HR05 272-</w:t>
      </w:r>
      <w:r>
        <w:rPr>
          <w:b/>
        </w:rPr>
        <w:t>8500</w:t>
      </w:r>
      <w:r>
        <w:t xml:space="preserve"> koji se vodi kod Hrvatske poštanske banke d.d. za stečajnog dužnika </w:t>
      </w:r>
      <w:r w:rsidR="007F4725">
        <w:rPr>
          <w:b/>
        </w:rPr>
        <w:t>GYMMASSA d.o.o. Osijek, Osijek, J.J.Strossmayera 102, OIB: 11163147927, MBS: 030025027</w:t>
      </w:r>
      <w:r>
        <w:rPr>
          <w:b/>
        </w:rPr>
        <w:t xml:space="preserve">, </w:t>
      </w:r>
      <w:r>
        <w:t xml:space="preserve">te dodatni iznos predujma u iznosu od </w:t>
      </w:r>
      <w:r w:rsidR="007F4725">
        <w:rPr>
          <w:b/>
        </w:rPr>
        <w:t>4.0</w:t>
      </w:r>
      <w:r w:rsidRPr="008D6062">
        <w:rPr>
          <w:b/>
        </w:rPr>
        <w:t>00,00</w:t>
      </w:r>
      <w:r>
        <w:t xml:space="preserve"> kn na račun Trgovačkog suda u Osijeku broj HR31 2390 0011 3000 0020 0 model HR05 272-</w:t>
      </w:r>
      <w:r w:rsidR="00CD54AA">
        <w:rPr>
          <w:b/>
        </w:rPr>
        <w:t>5</w:t>
      </w:r>
      <w:r w:rsidR="007F4725">
        <w:rPr>
          <w:b/>
        </w:rPr>
        <w:t>24</w:t>
      </w:r>
      <w:r>
        <w:rPr>
          <w:b/>
        </w:rPr>
        <w:t>-16</w:t>
      </w:r>
      <w:r>
        <w:t xml:space="preserve"> (čl. 113. st. 1. Stečajnog zakona – NN 71/15 u vezi s čl. 114. st. 1. SZ).</w:t>
      </w:r>
    </w:p>
    <w:p w:rsidRDefault="00350E93" w:rsidP="00350E93" w:rsidR="00350E93">
      <w:pPr>
        <w:ind w:left="851"/>
        <w:jc w:val="both"/>
      </w:pPr>
    </w:p>
    <w:p w:rsidRDefault="00350E93" w:rsidP="00350E93" w:rsidR="00350E93">
      <w:pPr>
        <w:ind w:firstLine="708"/>
        <w:jc w:val="both"/>
      </w:pPr>
      <w:r>
        <w:t xml:space="preserve">2. Ako zakonski zastupnik dužnika </w:t>
      </w:r>
      <w:r w:rsidR="006736C6" w:rsidRPr="007F4725">
        <w:t>Marta Pavić</w:t>
      </w:r>
      <w:r w:rsidR="006736C6" w:rsidRPr="00BB19C1">
        <w:t>,</w:t>
      </w:r>
      <w:r w:rsidR="006736C6">
        <w:t xml:space="preserve"> </w:t>
      </w:r>
      <w:r w:rsidR="006736C6" w:rsidRPr="007F4725">
        <w:t>Osijek, J.J.Strossmayera 102</w:t>
      </w:r>
      <w:r w:rsidR="00251117" w:rsidRPr="00251117">
        <w:t>,</w:t>
      </w:r>
      <w:r w:rsidR="00251117">
        <w:t xml:space="preserve"> </w:t>
      </w:r>
      <w:r>
        <w:t>ne plati iznos iz točke 1 ovoga zaključka u propisanom roku na odgovarajući način primijenit će se pravila o prisilnoj naplati novčane kazne u parničnom postupku (čl. 113. st. 2. Stečajnog zakona – NN 71/15).</w:t>
      </w:r>
    </w:p>
    <w:p w:rsidRDefault="00CD54AA" w:rsidP="00350E93" w:rsidR="00CD54AA">
      <w:pPr>
        <w:ind w:firstLine="708"/>
        <w:jc w:val="both"/>
      </w:pPr>
    </w:p>
    <w:p w:rsidRDefault="00350E93" w:rsidP="00350E93" w:rsidR="00350E93">
      <w:pPr>
        <w:pStyle w:val="Tijeloteksta"/>
        <w:jc w:val="center"/>
        <w:rPr>
          <w:sz w:val="24"/>
        </w:rPr>
      </w:pPr>
      <w:r w:rsidRPr="009D4D2B">
        <w:rPr>
          <w:sz w:val="24"/>
        </w:rPr>
        <w:t xml:space="preserve">U Osijeku </w:t>
      </w:r>
      <w:r>
        <w:rPr>
          <w:sz w:val="24"/>
        </w:rPr>
        <w:t>2</w:t>
      </w:r>
      <w:r w:rsidR="00CD54AA">
        <w:rPr>
          <w:sz w:val="24"/>
        </w:rPr>
        <w:t>9</w:t>
      </w:r>
      <w:r>
        <w:rPr>
          <w:sz w:val="24"/>
        </w:rPr>
        <w:t>. lipnja</w:t>
      </w:r>
      <w:r w:rsidRPr="009D4D2B">
        <w:rPr>
          <w:sz w:val="24"/>
        </w:rPr>
        <w:t xml:space="preserve"> 2016. g.</w:t>
      </w:r>
    </w:p>
    <w:p w:rsidRDefault="00350E93" w:rsidP="00350E93" w:rsidR="00350E93" w:rsidRPr="009D4D2B">
      <w:pPr>
        <w:pStyle w:val="Tijeloteksta"/>
        <w:jc w:val="center"/>
        <w:rPr>
          <w:sz w:val="24"/>
        </w:rPr>
      </w:pPr>
    </w:p>
    <w:p w:rsidRDefault="00350E93" w:rsidP="00350E93" w:rsidR="00350E93" w:rsidRPr="009D4D2B">
      <w:pPr>
        <w:pStyle w:val="Tijeloteksta"/>
        <w:jc w:val="lef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9D4D2B">
        <w:rPr>
          <w:sz w:val="24"/>
        </w:rPr>
        <w:tab/>
      </w:r>
      <w:r w:rsidRPr="009D4D2B">
        <w:rPr>
          <w:sz w:val="24"/>
        </w:rPr>
        <w:tab/>
        <w:t xml:space="preserve">                                                STEČAJNA SUTKINJA</w:t>
      </w:r>
    </w:p>
    <w:p w:rsidRDefault="00350E93" w:rsidP="00350E93" w:rsidR="00350E93">
      <w:pPr>
        <w:pStyle w:val="Tijeloteksta"/>
        <w:jc w:val="left"/>
        <w:rPr>
          <w:sz w:val="24"/>
        </w:rPr>
      </w:pPr>
      <w:r w:rsidRPr="009D4D2B">
        <w:rPr>
          <w:sz w:val="24"/>
        </w:rPr>
        <w:tab/>
      </w:r>
      <w:r w:rsidRPr="009D4D2B">
        <w:rPr>
          <w:sz w:val="24"/>
        </w:rPr>
        <w:tab/>
      </w:r>
      <w:r w:rsidRPr="009D4D2B">
        <w:rPr>
          <w:sz w:val="24"/>
        </w:rPr>
        <w:tab/>
      </w:r>
      <w:r w:rsidRPr="009D4D2B">
        <w:rPr>
          <w:sz w:val="24"/>
        </w:rPr>
        <w:tab/>
      </w:r>
      <w:r w:rsidRPr="009D4D2B">
        <w:rPr>
          <w:sz w:val="24"/>
        </w:rPr>
        <w:tab/>
      </w:r>
      <w:r w:rsidRPr="009D4D2B">
        <w:rPr>
          <w:sz w:val="24"/>
        </w:rPr>
        <w:tab/>
      </w:r>
      <w:r w:rsidRPr="009D4D2B">
        <w:rPr>
          <w:sz w:val="24"/>
        </w:rPr>
        <w:tab/>
        <w:t xml:space="preserve">   </w:t>
      </w:r>
      <w:r w:rsidRPr="009D4D2B">
        <w:rPr>
          <w:sz w:val="24"/>
        </w:rPr>
        <w:tab/>
        <w:t xml:space="preserve">                       Nada Roso</w:t>
      </w:r>
    </w:p>
    <w:p w:rsidRDefault="00350E93" w:rsidP="00350E93" w:rsidR="00350E93">
      <w:pPr>
        <w:pStyle w:val="Tijeloteksta"/>
        <w:jc w:val="left"/>
        <w:rPr>
          <w:sz w:val="24"/>
        </w:rPr>
      </w:pPr>
    </w:p>
    <w:p w:rsidRDefault="002F473C" w:rsidP="00350E93" w:rsidR="002F473C">
      <w:pPr>
        <w:pStyle w:val="Tijeloteksta"/>
        <w:jc w:val="left"/>
        <w:rPr>
          <w:sz w:val="24"/>
        </w:rPr>
      </w:pPr>
    </w:p>
    <w:p w:rsidRDefault="00350E93" w:rsidP="00350E93" w:rsidR="00350E93">
      <w:pPr>
        <w:pStyle w:val="Tijeloteksta"/>
        <w:jc w:val="left"/>
        <w:rPr>
          <w:sz w:val="24"/>
        </w:rPr>
      </w:pPr>
      <w:r>
        <w:rPr>
          <w:sz w:val="24"/>
        </w:rPr>
        <w:t>Zapisničar: Danijela Špeletić</w:t>
      </w:r>
    </w:p>
    <w:p w:rsidRDefault="00350E93" w:rsidP="00350E93" w:rsidR="00350E93" w:rsidRPr="009D4D2B">
      <w:pPr>
        <w:pStyle w:val="Tijeloteksta"/>
        <w:jc w:val="left"/>
        <w:rPr>
          <w:sz w:val="24"/>
        </w:rPr>
      </w:pPr>
    </w:p>
    <w:p w:rsidRDefault="00350E93" w:rsidP="00350E93" w:rsidR="00350E93" w:rsidRPr="009D4D2B">
      <w:pPr>
        <w:pStyle w:val="Tijeloteksta"/>
        <w:jc w:val="left"/>
        <w:rPr>
          <w:sz w:val="24"/>
        </w:rPr>
      </w:pPr>
      <w:r w:rsidRPr="009D4D2B">
        <w:rPr>
          <w:sz w:val="24"/>
        </w:rPr>
        <w:t>POUKA O PRAVNOM LIJEKU:</w:t>
      </w:r>
    </w:p>
    <w:p w:rsidRDefault="00350E93" w:rsidP="00350E93" w:rsidR="00350E93" w:rsidRPr="009D4D2B">
      <w:pPr>
        <w:pStyle w:val="Tijeloteksta"/>
        <w:jc w:val="left"/>
        <w:rPr>
          <w:sz w:val="24"/>
        </w:rPr>
      </w:pPr>
      <w:r w:rsidRPr="009D4D2B">
        <w:rPr>
          <w:sz w:val="24"/>
        </w:rPr>
        <w:t>Protiv ovog zaključka nije dopuštena posebna žalba (čl. 19. st. 7. Stečajnog zakona).</w:t>
      </w:r>
    </w:p>
    <w:p w:rsidRDefault="00350E93" w:rsidP="00350E93" w:rsidR="00350E93">
      <w:pPr>
        <w:pStyle w:val="Tijeloteksta"/>
        <w:jc w:val="left"/>
        <w:rPr>
          <w:sz w:val="24"/>
        </w:rPr>
      </w:pPr>
    </w:p>
    <w:p w:rsidRDefault="00350E93" w:rsidP="00350E93" w:rsidR="00350E93" w:rsidRPr="009D4D2B">
      <w:pPr>
        <w:pStyle w:val="Tijeloteksta"/>
        <w:jc w:val="left"/>
        <w:rPr>
          <w:sz w:val="24"/>
        </w:rPr>
      </w:pPr>
      <w:r w:rsidRPr="009D4D2B">
        <w:rPr>
          <w:sz w:val="24"/>
        </w:rPr>
        <w:t>DNA</w:t>
      </w:r>
      <w:r w:rsidRPr="009D4D2B">
        <w:rPr>
          <w:sz w:val="24"/>
        </w:rPr>
        <w:tab/>
      </w:r>
    </w:p>
    <w:p w:rsidRDefault="00350E93" w:rsidP="00350E93" w:rsidR="00AA5F7E">
      <w:pPr>
        <w:numPr>
          <w:ilvl w:val="0"/>
          <w:numId w:val="8"/>
        </w:numPr>
        <w:jc w:val="both"/>
      </w:pPr>
      <w:r>
        <w:t xml:space="preserve">zakonski zastupnik dužnika  </w:t>
      </w:r>
      <w:r w:rsidR="002A32CF" w:rsidRPr="007F4725">
        <w:t>Marta Pavić</w:t>
      </w:r>
      <w:r w:rsidR="002A32CF" w:rsidRPr="00BB19C1">
        <w:t>,</w:t>
      </w:r>
      <w:r w:rsidR="002A32CF">
        <w:t xml:space="preserve"> </w:t>
      </w:r>
      <w:r w:rsidR="002A32CF" w:rsidRPr="007F4725">
        <w:t>Osijek, J.J.Strossmayera 102</w:t>
      </w:r>
    </w:p>
    <w:p w:rsidRDefault="00350E93" w:rsidP="00350E93" w:rsidR="00350E93" w:rsidRPr="009D4D2B">
      <w:pPr>
        <w:numPr>
          <w:ilvl w:val="0"/>
          <w:numId w:val="8"/>
        </w:numPr>
        <w:jc w:val="both"/>
      </w:pPr>
      <w:r w:rsidRPr="009D4D2B">
        <w:t xml:space="preserve">e-oglasna ploča </w:t>
      </w:r>
    </w:p>
    <w:p w:rsidRDefault="00350E93" w:rsidP="00350E93" w:rsidR="00350E93" w:rsidRPr="009D4D2B">
      <w:pPr>
        <w:numPr>
          <w:ilvl w:val="0"/>
          <w:numId w:val="8"/>
        </w:numPr>
        <w:jc w:val="both"/>
      </w:pPr>
      <w:r>
        <w:t xml:space="preserve">kal. </w:t>
      </w:r>
      <w:r w:rsidR="00AA5F7E">
        <w:t>25/8</w:t>
      </w:r>
    </w:p>
    <w:p w:rsidRDefault="00350E93" w:rsidP="00350E93" w:rsidR="00350E93" w:rsidRPr="009D4D2B">
      <w:pPr>
        <w:jc w:val="both"/>
      </w:pPr>
    </w:p>
    <w:p w:rsidRDefault="00350E93" w:rsidP="00350E93" w:rsidR="00350E93" w:rsidRPr="009D4D2B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371081"/>
    <w:p w:rsidRDefault="00350E93" w:rsidP="00350E93" w:rsidR="00350E93" w:rsidRPr="00371081">
      <w:pPr>
        <w:pStyle w:val="Tijeloteksta"/>
        <w:jc w:val="left"/>
        <w:rPr>
          <w:sz w:val="24"/>
        </w:rPr>
      </w:pP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  <w:t xml:space="preserve"> </w:t>
      </w:r>
      <w:r w:rsidRPr="00371081">
        <w:rPr>
          <w:sz w:val="24"/>
        </w:rPr>
        <w:tab/>
        <w:t xml:space="preserve">                                                                             </w:t>
      </w: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  <w:r w:rsidRPr="00371081">
        <w:rPr>
          <w:sz w:val="24"/>
        </w:rPr>
        <w:t xml:space="preserve">                                                                                                                                </w:t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</w:p>
    <w:p w:rsidRDefault="00350E93" w:rsidP="00350E93" w:rsidR="00350E93" w:rsidRPr="00371081">
      <w:pPr>
        <w:pStyle w:val="Tijeloteksta"/>
        <w:jc w:val="left"/>
        <w:rPr>
          <w:sz w:val="24"/>
        </w:rPr>
      </w:pP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  <w:t xml:space="preserve">   </w:t>
      </w:r>
      <w:r w:rsidRPr="00371081">
        <w:rPr>
          <w:sz w:val="24"/>
        </w:rPr>
        <w:tab/>
        <w:t xml:space="preserve">                                                </w:t>
      </w: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/>
    <w:p w:rsidRDefault="006D3C3F" w:rsidP="00350E93" w:rsidR="006D3C3F" w:rsidRPr="00350E93"/>
    <w:sectPr w:rsidSect="00606835" w:rsidR="006D3C3F" w:rsidRPr="00350E93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6225" w:rsidR="00836225">
      <w:r>
        <w:separator/>
      </w:r>
    </w:p>
  </w:endnote>
  <w:endnote w:id="0" w:type="continuationSeparator">
    <w:p w:rsidRDefault="00836225" w:rsidR="008362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6225" w:rsidR="00836225">
      <w:r>
        <w:separator/>
      </w:r>
    </w:p>
  </w:footnote>
  <w:footnote w:id="0" w:type="continuationSeparator">
    <w:p w:rsidRDefault="00836225" w:rsidR="008362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0E7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B32E72" w:rsidR="00B32E7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B32E72">
      <w:t>6 St-5</w:t>
    </w:r>
    <w:r w:rsidR="001F2D6D">
      <w:t>24</w:t>
    </w:r>
    <w:r w:rsidR="00B32E72">
      <w:t>/16-3</w:t>
    </w:r>
  </w:p>
  <w:p w:rsidRDefault="00ED2E73" w:rsidP="00ED2E73" w:rsidR="00ED2E73">
    <w:pPr>
      <w:jc w:val="right"/>
    </w:pPr>
  </w:p>
  <w:p w:rsidRDefault="00BF3E59" w:rsidP="0001463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B32E72">
      <w:t>5</w:t>
    </w:r>
    <w:r w:rsidR="001F2D6D">
      <w:t>24</w:t>
    </w:r>
    <w:r w:rsidR="00B74FDD">
      <w:t>/</w:t>
    </w:r>
    <w:r w:rsidR="00294A49">
      <w:t>1</w:t>
    </w:r>
    <w:r w:rsidR="00057C3F">
      <w:t>6</w:t>
    </w:r>
    <w:r w:rsidR="00294A49">
      <w:t>-</w:t>
    </w:r>
    <w:r w:rsidR="00B32E72">
      <w:t>3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7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631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1E0C"/>
    <w:rsid w:val="00033093"/>
    <w:rsid w:val="00034891"/>
    <w:rsid w:val="000350A4"/>
    <w:rsid w:val="00045B24"/>
    <w:rsid w:val="00047817"/>
    <w:rsid w:val="00052F17"/>
    <w:rsid w:val="00054EB8"/>
    <w:rsid w:val="000561D9"/>
    <w:rsid w:val="00057C3F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5E4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97A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01F7"/>
    <w:rsid w:val="00141772"/>
    <w:rsid w:val="001442C0"/>
    <w:rsid w:val="00144D3E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40A0"/>
    <w:rsid w:val="001A619E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1D56"/>
    <w:rsid w:val="001D3B07"/>
    <w:rsid w:val="001D65A9"/>
    <w:rsid w:val="001E12BE"/>
    <w:rsid w:val="001E2409"/>
    <w:rsid w:val="001E53C8"/>
    <w:rsid w:val="001E5D4F"/>
    <w:rsid w:val="001E6626"/>
    <w:rsid w:val="001E6E23"/>
    <w:rsid w:val="001F0363"/>
    <w:rsid w:val="001F07BF"/>
    <w:rsid w:val="001F2D6D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3DF"/>
    <w:rsid w:val="00247478"/>
    <w:rsid w:val="00250324"/>
    <w:rsid w:val="00250DCF"/>
    <w:rsid w:val="00251117"/>
    <w:rsid w:val="00252A61"/>
    <w:rsid w:val="00254466"/>
    <w:rsid w:val="00257E9B"/>
    <w:rsid w:val="00260815"/>
    <w:rsid w:val="0026217E"/>
    <w:rsid w:val="00262A35"/>
    <w:rsid w:val="00262F86"/>
    <w:rsid w:val="00273B2E"/>
    <w:rsid w:val="00273B39"/>
    <w:rsid w:val="0027615D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4A49"/>
    <w:rsid w:val="0029509B"/>
    <w:rsid w:val="002A0B28"/>
    <w:rsid w:val="002A0D13"/>
    <w:rsid w:val="002A0EDC"/>
    <w:rsid w:val="002A2B71"/>
    <w:rsid w:val="002A2D81"/>
    <w:rsid w:val="002A32CF"/>
    <w:rsid w:val="002A406E"/>
    <w:rsid w:val="002A40E7"/>
    <w:rsid w:val="002A66B4"/>
    <w:rsid w:val="002A7A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E2327"/>
    <w:rsid w:val="002E32F1"/>
    <w:rsid w:val="002E4945"/>
    <w:rsid w:val="002E67D0"/>
    <w:rsid w:val="002E741D"/>
    <w:rsid w:val="002F2EA0"/>
    <w:rsid w:val="002F473C"/>
    <w:rsid w:val="002F48B0"/>
    <w:rsid w:val="002F6466"/>
    <w:rsid w:val="0031019E"/>
    <w:rsid w:val="003105D4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27AA1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0E93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081D"/>
    <w:rsid w:val="003818D8"/>
    <w:rsid w:val="00382E90"/>
    <w:rsid w:val="00385558"/>
    <w:rsid w:val="00392066"/>
    <w:rsid w:val="00394C6C"/>
    <w:rsid w:val="00397F89"/>
    <w:rsid w:val="003A1B4C"/>
    <w:rsid w:val="003A248A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2036"/>
    <w:rsid w:val="003C7070"/>
    <w:rsid w:val="003D0D80"/>
    <w:rsid w:val="003D184F"/>
    <w:rsid w:val="003D1F50"/>
    <w:rsid w:val="003D2CA4"/>
    <w:rsid w:val="003D2D72"/>
    <w:rsid w:val="003D6312"/>
    <w:rsid w:val="003D7680"/>
    <w:rsid w:val="003E2666"/>
    <w:rsid w:val="003E27D3"/>
    <w:rsid w:val="003E2ED8"/>
    <w:rsid w:val="003E3C7B"/>
    <w:rsid w:val="003E3FF7"/>
    <w:rsid w:val="003E4C42"/>
    <w:rsid w:val="003E7017"/>
    <w:rsid w:val="003F035E"/>
    <w:rsid w:val="003F451F"/>
    <w:rsid w:val="003F686D"/>
    <w:rsid w:val="0040025C"/>
    <w:rsid w:val="0040305A"/>
    <w:rsid w:val="00404318"/>
    <w:rsid w:val="00404742"/>
    <w:rsid w:val="0040496C"/>
    <w:rsid w:val="00404CD2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55127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6211"/>
    <w:rsid w:val="005C7107"/>
    <w:rsid w:val="005C7600"/>
    <w:rsid w:val="005D0A65"/>
    <w:rsid w:val="005D1327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7AB"/>
    <w:rsid w:val="006018EF"/>
    <w:rsid w:val="006021E3"/>
    <w:rsid w:val="0060264C"/>
    <w:rsid w:val="00602F62"/>
    <w:rsid w:val="00604AD6"/>
    <w:rsid w:val="0060518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3E1C"/>
    <w:rsid w:val="00624CCB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36C6"/>
    <w:rsid w:val="00675C44"/>
    <w:rsid w:val="00676171"/>
    <w:rsid w:val="00676D81"/>
    <w:rsid w:val="006813D5"/>
    <w:rsid w:val="00681ED4"/>
    <w:rsid w:val="00682B75"/>
    <w:rsid w:val="00687130"/>
    <w:rsid w:val="006874B5"/>
    <w:rsid w:val="0068790D"/>
    <w:rsid w:val="006904CA"/>
    <w:rsid w:val="00691E5D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120A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4FF3"/>
    <w:rsid w:val="007460A1"/>
    <w:rsid w:val="007500E9"/>
    <w:rsid w:val="00756545"/>
    <w:rsid w:val="00757015"/>
    <w:rsid w:val="00763E6B"/>
    <w:rsid w:val="00764642"/>
    <w:rsid w:val="00766937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C5F"/>
    <w:rsid w:val="00782238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68D3"/>
    <w:rsid w:val="007A7B5D"/>
    <w:rsid w:val="007B1AD5"/>
    <w:rsid w:val="007B1CCF"/>
    <w:rsid w:val="007B28D3"/>
    <w:rsid w:val="007B4166"/>
    <w:rsid w:val="007B5510"/>
    <w:rsid w:val="007B5995"/>
    <w:rsid w:val="007B784C"/>
    <w:rsid w:val="007C05EF"/>
    <w:rsid w:val="007C0B2F"/>
    <w:rsid w:val="007C1DC5"/>
    <w:rsid w:val="007C70C0"/>
    <w:rsid w:val="007D0AF9"/>
    <w:rsid w:val="007D1059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725"/>
    <w:rsid w:val="007F4B7C"/>
    <w:rsid w:val="007F5B40"/>
    <w:rsid w:val="008015CF"/>
    <w:rsid w:val="00802615"/>
    <w:rsid w:val="008062BF"/>
    <w:rsid w:val="008122CF"/>
    <w:rsid w:val="008134E3"/>
    <w:rsid w:val="008148F8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225"/>
    <w:rsid w:val="00837C5B"/>
    <w:rsid w:val="00841584"/>
    <w:rsid w:val="008419D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1FCD"/>
    <w:rsid w:val="00872876"/>
    <w:rsid w:val="00877FF1"/>
    <w:rsid w:val="0088070F"/>
    <w:rsid w:val="00880DC7"/>
    <w:rsid w:val="00881463"/>
    <w:rsid w:val="008823AB"/>
    <w:rsid w:val="00882502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9C1"/>
    <w:rsid w:val="008C5F8A"/>
    <w:rsid w:val="008C6C31"/>
    <w:rsid w:val="008D13DA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535A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0BF"/>
    <w:rsid w:val="00965775"/>
    <w:rsid w:val="009657AA"/>
    <w:rsid w:val="00965929"/>
    <w:rsid w:val="0096702B"/>
    <w:rsid w:val="009672A9"/>
    <w:rsid w:val="00967478"/>
    <w:rsid w:val="009723C8"/>
    <w:rsid w:val="00976B8E"/>
    <w:rsid w:val="00976BC0"/>
    <w:rsid w:val="00980CC4"/>
    <w:rsid w:val="00981933"/>
    <w:rsid w:val="00983EE2"/>
    <w:rsid w:val="0098486F"/>
    <w:rsid w:val="00984C9F"/>
    <w:rsid w:val="0098551F"/>
    <w:rsid w:val="00987B17"/>
    <w:rsid w:val="00990564"/>
    <w:rsid w:val="00993B46"/>
    <w:rsid w:val="00995222"/>
    <w:rsid w:val="009968B0"/>
    <w:rsid w:val="00996EFC"/>
    <w:rsid w:val="00997C8E"/>
    <w:rsid w:val="009A0956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E08A8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40A5"/>
    <w:rsid w:val="00AA5F7E"/>
    <w:rsid w:val="00AA6663"/>
    <w:rsid w:val="00AA6A71"/>
    <w:rsid w:val="00AB018A"/>
    <w:rsid w:val="00AB038C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AD9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2E72"/>
    <w:rsid w:val="00B3537E"/>
    <w:rsid w:val="00B36972"/>
    <w:rsid w:val="00B36B82"/>
    <w:rsid w:val="00B3765C"/>
    <w:rsid w:val="00B37B85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E76"/>
    <w:rsid w:val="00BB19C1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0B4D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261"/>
    <w:rsid w:val="00BF7E1D"/>
    <w:rsid w:val="00C00292"/>
    <w:rsid w:val="00C05047"/>
    <w:rsid w:val="00C06DBA"/>
    <w:rsid w:val="00C07AD7"/>
    <w:rsid w:val="00C07C90"/>
    <w:rsid w:val="00C10480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FA"/>
    <w:rsid w:val="00C46E0F"/>
    <w:rsid w:val="00C472E9"/>
    <w:rsid w:val="00C47707"/>
    <w:rsid w:val="00C50D82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28EA"/>
    <w:rsid w:val="00C73E39"/>
    <w:rsid w:val="00C74B21"/>
    <w:rsid w:val="00C81CAD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1B6"/>
    <w:rsid w:val="00CC3A70"/>
    <w:rsid w:val="00CC6031"/>
    <w:rsid w:val="00CC6DCF"/>
    <w:rsid w:val="00CD1962"/>
    <w:rsid w:val="00CD46AF"/>
    <w:rsid w:val="00CD47DB"/>
    <w:rsid w:val="00CD4836"/>
    <w:rsid w:val="00CD54AA"/>
    <w:rsid w:val="00CD5B65"/>
    <w:rsid w:val="00CE318F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327D"/>
    <w:rsid w:val="00D4562F"/>
    <w:rsid w:val="00D45CFC"/>
    <w:rsid w:val="00D46D67"/>
    <w:rsid w:val="00D51039"/>
    <w:rsid w:val="00D513AB"/>
    <w:rsid w:val="00D51508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2ED4"/>
    <w:rsid w:val="00D8305A"/>
    <w:rsid w:val="00D84808"/>
    <w:rsid w:val="00D856F0"/>
    <w:rsid w:val="00D91412"/>
    <w:rsid w:val="00D917CC"/>
    <w:rsid w:val="00D91FA6"/>
    <w:rsid w:val="00D93845"/>
    <w:rsid w:val="00D93907"/>
    <w:rsid w:val="00D93B28"/>
    <w:rsid w:val="00D94595"/>
    <w:rsid w:val="00D94764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0FB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4075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56DAC"/>
    <w:rsid w:val="00E60962"/>
    <w:rsid w:val="00E6113A"/>
    <w:rsid w:val="00E61781"/>
    <w:rsid w:val="00E625CB"/>
    <w:rsid w:val="00E62F34"/>
    <w:rsid w:val="00E66DED"/>
    <w:rsid w:val="00E7072E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2E9B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2E73"/>
    <w:rsid w:val="00ED437C"/>
    <w:rsid w:val="00ED6321"/>
    <w:rsid w:val="00EE1E00"/>
    <w:rsid w:val="00EE4028"/>
    <w:rsid w:val="00EE4204"/>
    <w:rsid w:val="00EE67D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90246"/>
    <w:rsid w:val="00F92006"/>
    <w:rsid w:val="00F9354C"/>
    <w:rsid w:val="00F94499"/>
    <w:rsid w:val="00FA0930"/>
    <w:rsid w:val="00FA1325"/>
    <w:rsid w:val="00FA1E75"/>
    <w:rsid w:val="00FA227C"/>
    <w:rsid w:val="00FA51DA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32E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0E7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BB0E7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B0E7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0E7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0E7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32E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0E7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BB0E7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B0E7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0E7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0E7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524</izvorni_sadrzaj>
    <derivirana_varijabla naziv="DomainObject.Predmet.Broj_1">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St-524/2016</izvorni_sadrzaj>
    <derivirana_varijabla naziv="DomainObject.Predmet.OznakaBroj_1">St-524/2016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GYMMASSA d.o.o. za trgovinu i usluge Osijek</izvorni_sadrzaj>
    <derivirana_varijabla naziv="DomainObject.Predmet.ProtustrankaFormated_1">  GYMMASSA d.o.o. za trgovinu i usluge Osijek</derivirana_varijabla>
  </DomainObject.Predmet.ProtustrankaFormated>
  <DomainObject.Predmet.ProtustrankaFormatedOIB>
    <izvorni_sadrzaj>  GYMMASSA d.o.o. za trgovinu i usluge Osijek, OIB 11163147927</izvorni_sadrzaj>
    <derivirana_varijabla naziv="DomainObject.Predmet.ProtustrankaFormatedOIB_1">  GYMMASSA d.o.o. za trgovinu i usluge Osijek, OIB 11163147927</derivirana_varijabla>
  </DomainObject.Predmet.ProtustrankaFormatedOIB>
  <DomainObject.Predmet.ProtustrankaFormatedWithAdress>
    <izvorni_sadrzaj> GYMMASSA d.o.o. za trgovinu i usluge Osijek, J.J.Strossmayera 102, 31000 Osijek</izvorni_sadrzaj>
    <derivirana_varijabla naziv="DomainObject.Predmet.ProtustrankaFormatedWithAdress_1"> GYMMASSA d.o.o. za trgovinu i usluge Osijek, J.J.Strossmayera 102, 31000 Osijek</derivirana_varijabla>
  </DomainObject.Predmet.ProtustrankaFormatedWithAdress>
  <DomainObject.Predmet.ProtustrankaFormatedWithAdressOIB>
    <izvorni_sadrzaj> GYMMASSA d.o.o. za trgovinu i usluge Osijek, OIB 11163147927, J.J.Strossmayera 102, 31000 Osijek</izvorni_sadrzaj>
    <derivirana_varijabla naziv="DomainObject.Predmet.ProtustrankaFormatedWithAdressOIB_1"> GYMMASSA d.o.o. za trgovinu i usluge Osijek, OIB 11163147927, J.J.Strossmayera 102, 31000 Osijek</derivirana_varijabla>
  </DomainObject.Predmet.ProtustrankaFormatedWithAdressOIB>
  <DomainObject.Predmet.ProtustrankaWithAdress>
    <izvorni_sadrzaj>GYMMASSA d.o.o. za trgovinu i usluge Osijek J.J.Strossmayera 102, 31000 Osijek</izvorni_sadrzaj>
    <derivirana_varijabla naziv="DomainObject.Predmet.ProtustrankaWithAdress_1">GYMMASSA d.o.o. za trgovinu i usluge Osijek J.J.Strossmayera 102, 31000 Osijek</derivirana_varijabla>
  </DomainObject.Predmet.ProtustrankaWithAdress>
  <DomainObject.Predmet.ProtustrankaWithAdressOIB>
    <izvorni_sadrzaj>GYMMASSA d.o.o. za trgovinu i usluge Osijek, OIB 11163147927, J.J.Strossmayera 102, 31000 Osijek</izvorni_sadrzaj>
    <derivirana_varijabla naziv="DomainObject.Predmet.ProtustrankaWithAdressOIB_1">GYMMASSA d.o.o. za trgovinu i usluge Osijek, OIB 11163147927, J.J.Strossmayera 102, 31000 Osijek</derivirana_varijabla>
  </DomainObject.Predmet.ProtustrankaWithAdressOIB>
  <DomainObject.Predmet.ProtustrankaNazivFormated>
    <izvorni_sadrzaj>GYMMASSA d.o.o. za trgovinu i usluge Osijek</izvorni_sadrzaj>
    <derivirana_varijabla naziv="DomainObject.Predmet.ProtustrankaNazivFormated_1">GYMMASSA d.o.o. za trgovinu i usluge Osijek</derivirana_varijabla>
  </DomainObject.Predmet.ProtustrankaNazivFormated>
  <DomainObject.Predmet.ProtustrankaNazivFormatedOIB>
    <izvorni_sadrzaj>GYMMASSA d.o.o. za trgovinu i usluge Osijek, OIB 11163147927</izvorni_sadrzaj>
    <derivirana_varijabla naziv="DomainObject.Predmet.ProtustrankaNazivFormatedOIB_1">GYMMASSA d.o.o. za trgovinu i usluge Osijek, OIB 11163147927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GYMMASSA d.o.o. za trgovinu i usluge Osijek</item>
    </izvorni_sadrzaj>
    <derivirana_varijabla naziv="DomainObject.Predmet.ProtuStrankaListFormated_1">
      <item>GYMMASSA d.o.o. za trgovinu i usluge Osijek</item>
    </derivirana_varijabla>
  </DomainObject.Predmet.ProtuStrankaListFormated>
  <DomainObject.Predmet.ProtuStrankaListFormatedOIB>
    <izvorni_sadrzaj>
      <item>GYMMASSA d.o.o. za trgovinu i usluge Osijek, OIB 11163147927</item>
    </izvorni_sadrzaj>
    <derivirana_varijabla naziv="DomainObject.Predmet.ProtuStrankaListFormatedOIB_1">
      <item>GYMMASSA d.o.o. za trgovinu i usluge Osijek, OIB 11163147927</item>
    </derivirana_varijabla>
  </DomainObject.Predmet.ProtuStrankaListFormatedOIB>
  <DomainObject.Predmet.ProtuStrankaListFormatedWithAdress>
    <izvorni_sadrzaj>
      <item>GYMMASSA d.o.o. za trgovinu i usluge Osijek, J.J.Strossmayera 102, 31000 Osijek</item>
    </izvorni_sadrzaj>
    <derivirana_varijabla naziv="DomainObject.Predmet.ProtuStrankaListFormatedWithAdress_1">
      <item>GYMMASSA d.o.o. za trgovinu i usluge Osijek, J.J.Strossmayera 102, 31000 Osijek</item>
    </derivirana_varijabla>
  </DomainObject.Predmet.ProtuStrankaListFormatedWithAdress>
  <DomainObject.Predmet.ProtuStrankaListFormatedWithAdressOIB>
    <izvorni_sadrzaj>
      <item>GYMMASSA d.o.o. za trgovinu i usluge Osijek, OIB 11163147927, J.J.Strossmayera 102, 31000 Osijek</item>
    </izvorni_sadrzaj>
    <derivirana_varijabla naziv="DomainObject.Predmet.ProtuStrankaListFormatedWithAdressOIB_1">
      <item>GYMMASSA d.o.o. za trgovinu i usluge Osijek, OIB 11163147927, J.J.Strossmayera 102, 31000 Osijek</item>
    </derivirana_varijabla>
  </DomainObject.Predmet.ProtuStrankaListFormatedWithAdressOIB>
  <DomainObject.Predmet.ProtuStrankaListNazivFormated>
    <izvorni_sadrzaj>
      <item>GYMMASSA d.o.o. za trgovinu i usluge Osijek</item>
    </izvorni_sadrzaj>
    <derivirana_varijabla naziv="DomainObject.Predmet.ProtuStrankaListNazivFormated_1">
      <item>GYMMASSA d.o.o. za trgovinu i usluge Osijek</item>
    </derivirana_varijabla>
  </DomainObject.Predmet.ProtuStrankaListNazivFormated>
  <DomainObject.Predmet.ProtuStrankaListNazivFormatedOIB>
    <izvorni_sadrzaj>
      <item>GYMMASSA d.o.o. za trgovinu i usluge Osijek, OIB 11163147927</item>
    </izvorni_sadrzaj>
    <derivirana_varijabla naziv="DomainObject.Predmet.ProtuStrankaListNazivFormatedOIB_1">
      <item>GYMMASSA d.o.o. za trgovinu i usluge Osijek, OIB 11163147927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GYMMASSA d.o.o. za trgovinu i usluge Osijek</izvorni_sadrzaj>
    <derivirana_varijabla naziv="DomainObject.Predmet.ProtustrankaIDrugi_1">GYMMASSA d.o.o. za trgovinu i usluge Osijek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GYMMASSA d.o.o. za trgovinu i usluge Osijek, OIB 11163147927, J.J.Strossmayera 102, 31000 Osijek</izvorni_sadrzaj>
    <derivirana_varijabla naziv="DomainObject.Predmet.ProtustrankaIDrugiAdressOIB_1">GYMMASSA d.o.o. za trgovinu i usluge Osijek, OIB 11163147927, J.J.Strossmayera 102,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GYMMASSA d.o.o. za trgovinu i usluge Osijek</item>
    </izvorni_sadrzaj>
    <derivirana_varijabla naziv="DomainObject.Predmet.SudioniciListNaziv_1">
      <item>FINA RC OSIJEK</item>
      <item>GYMMASSA d.o.o. za trgovinu i usluge Osijek</item>
    </derivirana_varijabla>
  </DomainObject.Predmet.SudioniciListNaziv>
  <DomainObject.Predmet.SudioniciListAdressOIB>
    <izvorni_sadrzaj>
      <item>FINA RC OSIJEK, OIB 85821130368</item>
      <item>GYMMASSA d.o.o. za trgovinu i usluge Osijek, OIB 11163147927, J.J.Strossmayera 102,31000 Osijek</item>
    </izvorni_sadrzaj>
    <derivirana_varijabla naziv="DomainObject.Predmet.SudioniciListAdressOIB_1">
      <item>FINA RC OSIJEK, OIB 85821130368</item>
      <item>GYMMASSA d.o.o. za trgovinu i usluge Osijek, OIB 11163147927, J.J.Strossmayera 102,31000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11163147927</item>
    </izvorni_sadrzaj>
    <derivirana_varijabla naziv="DomainObject.Predmet.SudioniciListNazivOIB_1">
      <item>, OIB 85821130368</item>
      <item>, OIB 11163147927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2DCA13-4D89-4C9E-8522-6A389FED10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274</properties:Words>
  <properties:Characters>1412</properties:Characters>
  <properties:Lines>78</properties:Lines>
  <properties:Paragraphs>17</properties:Paragraphs>
  <properties:TotalTime>108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2016-06-08T08:02:00Z</dcterms:created>
  <dc:creator>Baran Mirjana</dc:creator>
  <cp:lastModifiedBy>Danijela Špeletić</cp:lastModifiedBy>
  <cp:lastPrinted>2016-06-09T07:04:00Z</cp:lastPrinted>
  <dcterms:modified xmlns:xsi="http://www.w3.org/2001/XMLSchema-instance" xsi:type="dcterms:W3CDTF">2016-06-29T11:51:00Z</dcterms:modified>
  <cp:revision>82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