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d444" w14:paraId="ae3d444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E263EA">
        <w:rPr>
          <w:b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1C2F60" w:rsidP="00615013" w:rsidR="001C2F60">
      <w:pPr>
        <w:tabs>
          <w:tab w:pos="180" w:val="left"/>
          <w:tab w:pos="4251" w:val="center"/>
        </w:tabs>
        <w:jc w:val="right"/>
      </w:pPr>
    </w:p>
    <w:p w:rsidRDefault="00F550C8" w:rsidP="00615013" w:rsidR="00341F6F">
      <w:pPr>
        <w:tabs>
          <w:tab w:pos="180" w:val="left"/>
          <w:tab w:pos="4251" w:val="center"/>
        </w:tabs>
        <w:jc w:val="right"/>
      </w:pP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1A4FFC">
        <w:t>309/2009</w:t>
      </w:r>
      <w:r>
        <w:t xml:space="preserve">  </w:t>
      </w: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341F6F" w:rsidP="00615013" w:rsidR="00341F6F">
      <w:pPr>
        <w:tabs>
          <w:tab w:pos="180" w:val="left"/>
          <w:tab w:pos="4251" w:val="center"/>
        </w:tabs>
        <w:jc w:val="right"/>
      </w:pP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42493F" w:rsidP="00615013" w:rsidR="00615013">
      <w:pPr>
        <w:ind w:firstLine="660" w:left="2880"/>
      </w:pPr>
      <w:r>
        <w:t xml:space="preserve">    </w:t>
      </w:r>
      <w:r w:rsidR="00615013">
        <w:t>R J E Š E NJ E</w:t>
      </w:r>
    </w:p>
    <w:p w:rsidRDefault="00962747" w:rsidP="00615013" w:rsidR="00962747">
      <w:pPr>
        <w:jc w:val="center"/>
        <w:rPr>
          <w:b/>
        </w:rPr>
      </w:pPr>
    </w:p>
    <w:p w:rsidRDefault="00F550C8" w:rsidP="00F550C8" w:rsidR="00F550C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>sucu pojedincu</w:t>
      </w:r>
      <w:r w:rsidR="0034252D">
        <w:t>,</w:t>
      </w:r>
      <w:r>
        <w:t xml:space="preserve"> </w:t>
      </w:r>
      <w:r w:rsidRPr="00C73B42">
        <w:t xml:space="preserve">u stečajnom postupku nad </w:t>
      </w:r>
      <w:r w:rsidR="005454C2">
        <w:t>s</w:t>
      </w:r>
      <w:r>
        <w:t xml:space="preserve">tečajnom masom iza </w:t>
      </w:r>
      <w:r w:rsidR="001A4FFC">
        <w:t>EMIK d.o.o.</w:t>
      </w:r>
      <w:r w:rsidR="0034252D">
        <w:t xml:space="preserve">, u </w:t>
      </w:r>
      <w:r w:rsidR="008F2B92">
        <w:t>s</w:t>
      </w:r>
      <w:r w:rsidR="0034252D">
        <w:t xml:space="preserve">tečaju, </w:t>
      </w:r>
      <w:r w:rsidR="00A92026">
        <w:t xml:space="preserve">Zagreb, </w:t>
      </w:r>
      <w:r w:rsidR="007E57AA">
        <w:t>Supetarska 6.</w:t>
      </w:r>
      <w:r w:rsidR="0034252D">
        <w:t>,</w:t>
      </w:r>
      <w:r w:rsidR="003D1E01">
        <w:t xml:space="preserve"> </w:t>
      </w:r>
      <w:r w:rsidRPr="00C73B42">
        <w:t xml:space="preserve">dana </w:t>
      </w:r>
      <w:r w:rsidR="00871F7F">
        <w:t>4</w:t>
      </w:r>
      <w:r w:rsidR="00727393">
        <w:t>.srpnja</w:t>
      </w:r>
      <w:r w:rsidRPr="00C73B42">
        <w:t xml:space="preserve"> 201</w:t>
      </w:r>
      <w:r w:rsidR="003D1E01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 w:rsidR="005454C2">
        <w:rPr>
          <w:noProof w:val="false"/>
        </w:rPr>
        <w:t>s</w:t>
      </w:r>
      <w:r>
        <w:t>tečajn</w:t>
      </w:r>
      <w:r w:rsidR="00366998">
        <w:t>a masa iza</w:t>
      </w:r>
      <w:r w:rsidR="007E57AA">
        <w:t xml:space="preserve"> EMIK d.o.o., u stečaju, Zagreb, Supetarska 6.</w:t>
      </w:r>
      <w:r w:rsidR="00366998">
        <w:t xml:space="preserve"> </w:t>
      </w:r>
      <w:r>
        <w:rPr>
          <w:noProof w:val="false"/>
        </w:rPr>
        <w:t xml:space="preserve">nastavlja se stečajni postupak. </w:t>
      </w:r>
    </w:p>
    <w:p w:rsidRDefault="00B339B7" w:rsidP="00B339B7" w:rsidR="00B339B7" w:rsidRPr="009B1B01">
      <w:pPr>
        <w:ind w:firstLine="720"/>
        <w:jc w:val="both"/>
      </w:pPr>
      <w:r>
        <w:t>II</w:t>
      </w:r>
      <w:r w:rsidRPr="009B1B01">
        <w:t>.</w:t>
      </w:r>
      <w:r>
        <w:t xml:space="preserve"> </w:t>
      </w:r>
      <w:r w:rsidRPr="009B1B01">
        <w:t xml:space="preserve">Stečajna masa iza </w:t>
      </w:r>
      <w:r w:rsidR="007E57AA">
        <w:t>EMIK d.o.o., u stečaju, Zagreb, Supetarska 6.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</w:pPr>
      <w:r w:rsidRPr="009B1B01">
        <w:t>I</w:t>
      </w:r>
      <w:r w:rsidR="00774D33">
        <w:t>II</w:t>
      </w:r>
      <w:r w:rsidRPr="009B1B01">
        <w:t>.</w:t>
      </w:r>
      <w:r w:rsidR="008F2B92">
        <w:t xml:space="preserve"> </w:t>
      </w:r>
      <w:r w:rsidR="00441382">
        <w:t>Mato Čičak iz Donje Lomnice, II odvojak Deverićeve 5</w:t>
      </w:r>
      <w:r w:rsidR="00C1276A">
        <w:t xml:space="preserve">, OIB </w:t>
      </w:r>
      <w:r w:rsidR="00441382">
        <w:t>63670108668</w:t>
      </w:r>
      <w:r w:rsidR="00C1276A">
        <w:t xml:space="preserve">, </w:t>
      </w:r>
      <w:r w:rsidRPr="009B1B01">
        <w:t xml:space="preserve">nastavlja zastupati stečajnu masu iza </w:t>
      </w:r>
      <w:r w:rsidR="00441382">
        <w:t>EMIK d.o.o., u stečaju, Zagreb, Supetarska 6.</w:t>
      </w:r>
      <w:r w:rsidR="00C1276A">
        <w:t xml:space="preserve">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C5455" w:rsidP="003C5455" w:rsidR="003C5455">
      <w:pPr>
        <w:ind w:firstLine="708"/>
        <w:jc w:val="both"/>
      </w:pPr>
      <w:r>
        <w:t>Uvidom u spis utvrđeno je kako slijedi:</w:t>
      </w:r>
    </w:p>
    <w:p w:rsidRDefault="003C5455" w:rsidP="003C5455" w:rsidR="003C5455">
      <w:pPr>
        <w:ind w:firstLine="708"/>
        <w:jc w:val="both"/>
      </w:pPr>
      <w:r w:rsidRPr="00351FD7">
        <w:t>-</w:t>
      </w:r>
      <w:r>
        <w:t xml:space="preserve">pravomoćnim </w:t>
      </w:r>
      <w:r w:rsidRPr="00351FD7">
        <w:t xml:space="preserve">rješenjem ovog suda </w:t>
      </w:r>
      <w:r>
        <w:t xml:space="preserve">od </w:t>
      </w:r>
      <w:r w:rsidR="005E08A2">
        <w:t>15.svibnja</w:t>
      </w:r>
      <w:r w:rsidR="00427205">
        <w:t xml:space="preserve"> 20</w:t>
      </w:r>
      <w:r w:rsidR="00064A00">
        <w:t>1</w:t>
      </w:r>
      <w:r w:rsidR="005E08A2">
        <w:t>3</w:t>
      </w:r>
      <w:r w:rsidR="00427205">
        <w:t>.</w:t>
      </w:r>
      <w:r>
        <w:t xml:space="preserve"> </w:t>
      </w:r>
      <w:r w:rsidR="00167AD6">
        <w:t>o</w:t>
      </w:r>
      <w:r w:rsidR="00427205">
        <w:t>bustavljen je</w:t>
      </w:r>
      <w:r w:rsidR="00064A00">
        <w:t xml:space="preserve"> </w:t>
      </w:r>
      <w:r w:rsidR="00427205">
        <w:t>i zaključen stečajni postupak nad dužnikom</w:t>
      </w:r>
      <w:r w:rsidR="00337853">
        <w:t>, te naloženo brisanje dužnika iz su</w:t>
      </w:r>
      <w:r w:rsidR="00167AD6">
        <w:t>d</w:t>
      </w:r>
      <w:r w:rsidR="00337853">
        <w:t>skog registra</w:t>
      </w:r>
      <w:r w:rsidR="00427205">
        <w:t>.</w:t>
      </w:r>
    </w:p>
    <w:p w:rsidRDefault="003C5455" w:rsidP="003C5455" w:rsidR="003C5455">
      <w:pPr>
        <w:ind w:firstLine="708"/>
        <w:jc w:val="both"/>
      </w:pPr>
      <w:r>
        <w:t xml:space="preserve">-podneskom od </w:t>
      </w:r>
      <w:r w:rsidR="00A84BB1">
        <w:t>1</w:t>
      </w:r>
      <w:r w:rsidR="005E08A2">
        <w:t>2.lipnja</w:t>
      </w:r>
      <w:r w:rsidR="00064A00">
        <w:t xml:space="preserve"> 201</w:t>
      </w:r>
      <w:r w:rsidR="005E08A2">
        <w:t>9</w:t>
      </w:r>
      <w:r w:rsidR="00064A00">
        <w:t>.</w:t>
      </w:r>
      <w:r>
        <w:t xml:space="preserve"> stečajni je upravitelj predložio nastavak </w:t>
      </w:r>
      <w:r w:rsidR="005F4DDF">
        <w:t>stečajnog postupka</w:t>
      </w:r>
      <w:r w:rsidR="00064A00">
        <w:t>, upis stečajne mase u sudski registar, te dodjelu OIB</w:t>
      </w:r>
      <w:r w:rsidR="001C2F60">
        <w:t>-stečajnoj masi</w:t>
      </w:r>
      <w:r w:rsidR="005E08A2">
        <w:t>, radi naknadno pronađene stečajne mase</w:t>
      </w:r>
      <w:r w:rsidR="001C2F60">
        <w:t>.</w:t>
      </w:r>
      <w:r>
        <w:t xml:space="preserve"> </w:t>
      </w:r>
    </w:p>
    <w:p w:rsidRDefault="005F4DDF" w:rsidP="003C5455" w:rsidR="005F4DD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C5455" w:rsidP="003C5455" w:rsidR="003C5455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>Prema odredbi čl</w:t>
      </w:r>
      <w:r w:rsidR="00F706BB">
        <w:rPr>
          <w:noProof w:val="false"/>
        </w:rPr>
        <w:t>anka</w:t>
      </w:r>
      <w:r w:rsidRPr="00351FD7">
        <w:rPr>
          <w:noProof w:val="false"/>
        </w:rPr>
        <w:t xml:space="preserve"> 289. st</w:t>
      </w:r>
      <w:r w:rsidR="00F706BB">
        <w:rPr>
          <w:noProof w:val="false"/>
        </w:rPr>
        <w:t>avak</w:t>
      </w:r>
      <w:r w:rsidRPr="00351FD7">
        <w:rPr>
          <w:noProof w:val="false"/>
        </w:rPr>
        <w:t xml:space="preserve"> 1.</w:t>
      </w:r>
      <w:r w:rsidR="00F706BB">
        <w:rPr>
          <w:noProof w:val="false"/>
        </w:rPr>
        <w:t xml:space="preserve"> </w:t>
      </w:r>
      <w:r w:rsidRPr="00351FD7">
        <w:rPr>
          <w:noProof w:val="false"/>
        </w:rPr>
        <w:t xml:space="preserve">toč. </w:t>
      </w:r>
      <w:r>
        <w:rPr>
          <w:noProof w:val="false"/>
        </w:rPr>
        <w:t>3</w:t>
      </w:r>
      <w:r w:rsidRPr="00351FD7">
        <w:rPr>
          <w:noProof w:val="false"/>
        </w:rPr>
        <w:t xml:space="preserve">. </w:t>
      </w:r>
      <w:r>
        <w:t>Stečajnog zakona (N.N.br.71/15 i 104/17, dalje: SZ)</w:t>
      </w:r>
      <w:r>
        <w:rPr>
          <w:noProof w:val="false"/>
        </w:rPr>
        <w:t xml:space="preserve"> </w:t>
      </w:r>
      <w:r w:rsidR="00FF31CB">
        <w:rPr>
          <w:noProof w:val="false"/>
        </w:rPr>
        <w:t>koji Zakon se u konkretnom slučaju primjenjuje temeljem odredbe članka 441. stavak 2. SZ-a</w:t>
      </w:r>
      <w:r w:rsidR="00F706BB">
        <w:rPr>
          <w:noProof w:val="false"/>
        </w:rPr>
        <w:t xml:space="preserve"> </w:t>
      </w:r>
      <w:r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</w:t>
      </w:r>
      <w:r w:rsidR="00501DE9">
        <w:rPr>
          <w:noProof w:val="false"/>
        </w:rPr>
        <w:t xml:space="preserve"> (toč.I rješenja)</w:t>
      </w:r>
      <w:r w:rsidRPr="00351FD7">
        <w:rPr>
          <w:noProof w:val="false"/>
        </w:rPr>
        <w:t xml:space="preserve">. </w:t>
      </w:r>
    </w:p>
    <w:p w:rsidRDefault="001C2F60" w:rsidP="003C5455" w:rsidR="001C2F60">
      <w:pPr>
        <w:ind w:firstLine="720"/>
        <w:jc w:val="both"/>
      </w:pPr>
    </w:p>
    <w:p w:rsidRDefault="003C5455" w:rsidP="003C5455" w:rsidR="003C5455">
      <w:pPr>
        <w:ind w:firstLine="720"/>
        <w:jc w:val="both"/>
      </w:pPr>
      <w:r w:rsidRPr="00CA2FC3"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  <w:r>
        <w:t>.</w:t>
      </w:r>
      <w:r w:rsidR="00501DE9">
        <w:t>(toč.II rješenja)</w:t>
      </w:r>
    </w:p>
    <w:p w:rsidRDefault="003C5455" w:rsidP="003C5455" w:rsidR="003C5455">
      <w:pPr>
        <w:ind w:firstLine="720"/>
        <w:jc w:val="both"/>
      </w:pPr>
    </w:p>
    <w:p w:rsidRDefault="001C2F60" w:rsidP="003C5455" w:rsidR="001C2F60" w:rsidRPr="00CA2FC3">
      <w:pPr>
        <w:ind w:firstLine="720"/>
        <w:jc w:val="both"/>
      </w:pPr>
    </w:p>
    <w:p w:rsidRDefault="003C5455" w:rsidP="003C5455" w:rsidR="003C5455">
      <w:pPr>
        <w:ind w:firstLine="720"/>
        <w:jc w:val="both"/>
        <w:rPr>
          <w:noProof w:val="false"/>
        </w:rPr>
      </w:pPr>
      <w:r w:rsidRPr="00CA2FC3">
        <w:lastRenderedPageBreak/>
        <w:t>Odredbom članka 89. stavak 1. toč. 13 SZ-a propisano je da će stečajni upravitelj i nakon zaključenja stečajnog postupka zastupati stečajnu masu.</w:t>
      </w:r>
      <w:r>
        <w:t xml:space="preserve"> Stoga je stečajni upravitelj </w:t>
      </w:r>
      <w:r>
        <w:rPr>
          <w:noProof w:val="false"/>
        </w:rPr>
        <w:t>imenovan metodom ručnog odabira  obzirom je upravo taj stečajni upravitelj obavljao dužnost stečajnog upravitelja na  dan donošenja ovog rješenja</w:t>
      </w:r>
      <w:r w:rsidR="00501DE9">
        <w:rPr>
          <w:noProof w:val="false"/>
        </w:rPr>
        <w:t xml:space="preserve"> (toč.III rješenja)</w:t>
      </w:r>
      <w:r>
        <w:rPr>
          <w:noProof w:val="false"/>
        </w:rPr>
        <w:t>.</w:t>
      </w:r>
    </w:p>
    <w:p w:rsidRDefault="00501DE9" w:rsidP="00501DE9" w:rsidR="00501DE9">
      <w:pPr>
        <w:ind w:firstLine="720"/>
        <w:jc w:val="both"/>
      </w:pPr>
    </w:p>
    <w:p w:rsidRDefault="00615013" w:rsidP="00615013" w:rsidR="00615013" w:rsidRPr="00CA2FC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8924D9">
        <w:rPr>
          <w:bCs/>
          <w:noProof w:val="false"/>
        </w:rPr>
        <w:t>4.srpnja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285524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5040"/>
        <w:jc w:val="both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D5690C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noProof w:val="false"/>
        </w:rPr>
      </w:pPr>
      <w:r w:rsidRPr="00351FD7">
        <w:rPr>
          <w:noProof w:val="false"/>
        </w:rPr>
        <w:t xml:space="preserve">              Ante Galić </w:t>
      </w:r>
      <w:r w:rsidR="004A4EB1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A03847" w:rsidP="00615013" w:rsidR="00A03847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4A4EB1" w:rsidP="004A4EB1" w:rsidR="004A4EB1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4A4EB1" w:rsidP="0062083B" w:rsidR="004A4EB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4A4EB1" w:rsidP="0062083B" w:rsidR="004A4EB1" w:rsidRPr="0062083B">
      <w:pPr>
        <w:rPr>
          <w:sz w:val="22"/>
          <w:szCs w:val="22"/>
        </w:rPr>
      </w:pPr>
    </w:p>
    <w:p w:rsidRDefault="004A4EB1" w:rsidP="0062083B" w:rsidR="004A4EB1" w:rsidRPr="0062083B">
      <w:pPr>
        <w:rPr>
          <w:sz w:val="22"/>
          <w:szCs w:val="22"/>
        </w:rPr>
      </w:pPr>
    </w:p>
    <w:p w:rsidRDefault="004A4EB1" w:rsidP="0062083B" w:rsidR="004A4EB1">
      <w:pPr>
        <w:rPr>
          <w:sz w:val="22"/>
          <w:szCs w:val="22"/>
        </w:rPr>
      </w:pPr>
    </w:p>
    <w:p w:rsidRDefault="004A4EB1" w:rsidP="0062083B" w:rsidR="004A4EB1">
      <w:pPr>
        <w:rPr>
          <w:sz w:val="22"/>
          <w:szCs w:val="22"/>
        </w:rPr>
      </w:pPr>
    </w:p>
    <w:p w:rsidRDefault="004A4EB1" w:rsidP="004B6D6B" w:rsidR="004A4EB1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9011CB" w:rsidP="004A4EB1" w:rsidR="009011C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9011CB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882" w:rsidR="00AF5882">
      <w:r>
        <w:separator/>
      </w:r>
    </w:p>
  </w:endnote>
  <w:endnote w:id="0" w:type="continuationSeparator">
    <w:p w:rsidRDefault="00AF5882" w:rsidR="00AF5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882" w:rsidR="00AF5882">
      <w:r>
        <w:separator/>
      </w:r>
    </w:p>
  </w:footnote>
  <w:footnote w:id="0" w:type="continuationSeparator">
    <w:p w:rsidRDefault="00AF5882" w:rsidR="00AF5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BBE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</w:t>
    </w:r>
    <w:r w:rsidR="008924D9">
      <w:rPr>
        <w:bCs/>
        <w:noProof w:val="false"/>
      </w:rPr>
      <w:t>-</w:t>
    </w:r>
    <w:r w:rsidR="00F714B7">
      <w:rPr>
        <w:bCs/>
        <w:noProof w:val="false"/>
      </w:rPr>
      <w:t>309</w:t>
    </w:r>
    <w:r>
      <w:rPr>
        <w:bCs/>
        <w:noProof w:val="false"/>
      </w:rPr>
      <w:t>/</w:t>
    </w:r>
    <w:r w:rsidR="00CF1777">
      <w:rPr>
        <w:bCs/>
        <w:noProof w:val="false"/>
      </w:rPr>
      <w:t>20</w:t>
    </w:r>
    <w:r w:rsidR="00F714B7">
      <w:rPr>
        <w:bCs/>
        <w:noProof w:val="false"/>
      </w:rPr>
      <w:t>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0BBE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6E4"/>
    <w:rsid w:val="00061C24"/>
    <w:rsid w:val="0006205E"/>
    <w:rsid w:val="0006351D"/>
    <w:rsid w:val="00064A00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509C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75A2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67AD6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4FF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2F60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41E5"/>
    <w:rsid w:val="001F7448"/>
    <w:rsid w:val="001F7613"/>
    <w:rsid w:val="001F76EB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1C61"/>
    <w:rsid w:val="002730F4"/>
    <w:rsid w:val="002748D6"/>
    <w:rsid w:val="00274DEC"/>
    <w:rsid w:val="00275C31"/>
    <w:rsid w:val="00277F3C"/>
    <w:rsid w:val="00283998"/>
    <w:rsid w:val="0028478C"/>
    <w:rsid w:val="00285524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4B24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853"/>
    <w:rsid w:val="00337DC5"/>
    <w:rsid w:val="00341ADD"/>
    <w:rsid w:val="00341BA4"/>
    <w:rsid w:val="00341CEC"/>
    <w:rsid w:val="00341F6F"/>
    <w:rsid w:val="0034252D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2058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5455"/>
    <w:rsid w:val="003C73A3"/>
    <w:rsid w:val="003C7B6C"/>
    <w:rsid w:val="003D1D3C"/>
    <w:rsid w:val="003D1E01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05"/>
    <w:rsid w:val="004272CE"/>
    <w:rsid w:val="004272DF"/>
    <w:rsid w:val="0043258A"/>
    <w:rsid w:val="00436E07"/>
    <w:rsid w:val="00441382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4EB1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5000C6"/>
    <w:rsid w:val="00500D73"/>
    <w:rsid w:val="00501DE9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54C2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0E6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5D9E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08A2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DDF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BF6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5B5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3840"/>
    <w:rsid w:val="00704C27"/>
    <w:rsid w:val="00705A3F"/>
    <w:rsid w:val="0071026F"/>
    <w:rsid w:val="00716E3E"/>
    <w:rsid w:val="0071751E"/>
    <w:rsid w:val="0072027C"/>
    <w:rsid w:val="007248D3"/>
    <w:rsid w:val="00725FF6"/>
    <w:rsid w:val="00727393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4D3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02B5"/>
    <w:rsid w:val="007935D6"/>
    <w:rsid w:val="00796052"/>
    <w:rsid w:val="00797F70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57AA"/>
    <w:rsid w:val="007E617F"/>
    <w:rsid w:val="007E6606"/>
    <w:rsid w:val="007E6939"/>
    <w:rsid w:val="007F04E8"/>
    <w:rsid w:val="007F05B5"/>
    <w:rsid w:val="007F5FF4"/>
    <w:rsid w:val="00801B26"/>
    <w:rsid w:val="008044EB"/>
    <w:rsid w:val="00807341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1F7F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4D9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B92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747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546B"/>
    <w:rsid w:val="009F66F2"/>
    <w:rsid w:val="009F6846"/>
    <w:rsid w:val="00A00A40"/>
    <w:rsid w:val="00A03847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49A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BB1"/>
    <w:rsid w:val="00A84E54"/>
    <w:rsid w:val="00A85DA0"/>
    <w:rsid w:val="00A8613A"/>
    <w:rsid w:val="00A8691F"/>
    <w:rsid w:val="00A90488"/>
    <w:rsid w:val="00A90AB5"/>
    <w:rsid w:val="00A91CF5"/>
    <w:rsid w:val="00A92026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63F2"/>
    <w:rsid w:val="00AE7288"/>
    <w:rsid w:val="00AF0549"/>
    <w:rsid w:val="00AF1126"/>
    <w:rsid w:val="00AF1D40"/>
    <w:rsid w:val="00AF2732"/>
    <w:rsid w:val="00AF2904"/>
    <w:rsid w:val="00AF3501"/>
    <w:rsid w:val="00AF5882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0913"/>
    <w:rsid w:val="00B3286F"/>
    <w:rsid w:val="00B335F2"/>
    <w:rsid w:val="00B33633"/>
    <w:rsid w:val="00B339B7"/>
    <w:rsid w:val="00B34761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76A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7C1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1777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157"/>
    <w:rsid w:val="00E00D8A"/>
    <w:rsid w:val="00E013CF"/>
    <w:rsid w:val="00E038ED"/>
    <w:rsid w:val="00E0474B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63E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73A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6D5E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3D66"/>
    <w:rsid w:val="00F64AC5"/>
    <w:rsid w:val="00F6578A"/>
    <w:rsid w:val="00F67059"/>
    <w:rsid w:val="00F676FA"/>
    <w:rsid w:val="00F7045D"/>
    <w:rsid w:val="00F706BB"/>
    <w:rsid w:val="00F712A3"/>
    <w:rsid w:val="00F714B7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31CB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B1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B1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B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B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B1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B1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B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B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St-309/2009-109</izvorni_sadrzaj>
    <derivirana_varijabla naziv="DomainObject.Oznaka_1">St-309/2009-109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2009.</izvorni_sadrzaj>
    <derivirana_varijabla naziv="DomainObject.Predmet.DatumOsnivanja_1">29. listopada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2013.</izvorni_sadrzaj>
    <derivirana_varijabla naziv="DomainObject.Predmet.DatumRjesavanja_1">16. svibnja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može kalendirati samo na godinu dana</izvorni_sadrzaj>
    <derivirana_varijabla naziv="DomainObject.Predmet.Opis_1">spis se može kalendirati samo na godinu dana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St-309/2009</izvorni_sadrzaj>
    <derivirana_varijabla naziv="DomainObject.Predmet.OznakaBroj_1">St-309/2009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EMIK d.o.o. zastupanog po punomoćniku ZORAN GALIĆ</izvorni_sadrzaj>
    <derivirana_varijabla naziv="DomainObject.Predmet.ProtustrankaFormated_1">  EMIK d.o.o. zastupanog po punomoćniku ZORAN GALIĆ</derivirana_varijabla>
  </DomainObject.Predmet.ProtustrankaFormated>
  <DomainObject.Predmet.ProtustrankaFormatedOIB>
    <izvorni_sadrzaj>  EMIK d.o.o. zastupanog po punomoćniku ZORAN GALIĆ</izvorni_sadrzaj>
    <derivirana_varijabla naziv="DomainObject.Predmet.ProtustrankaFormatedOIB_1">  EMIK d.o.o. zastupanog po punomoćniku ZORAN GALIĆ</derivirana_varijabla>
  </DomainObject.Predmet.ProtustrankaFormatedOIB>
  <DomainObject.Predmet.ProtustrankaFormatedWithAdress>
    <izvorni_sadrzaj> EMIK d.o.o., Svetonedeljski breg 70, Sveta Nedelja zastupanog po punomoćniku ZORAN GALIĆ</izvorni_sadrzaj>
    <derivirana_varijabla naziv="DomainObject.Predmet.ProtustrankaFormatedWithAdress_1"> EMIK d.o.o., Svetonedeljski breg 70, Sveta Nedelja zastupanog po punomoćniku ZORAN GALIĆ</derivirana_varijabla>
  </DomainObject.Predmet.ProtustrankaFormatedWithAdress>
  <DomainObject.Predmet.ProtustrankaFormatedWithAdressOIB>
    <izvorni_sadrzaj> EMIK d.o.o., Svetonedeljski breg 70, Sveta Nedelja zastupanog po punomoćniku ZORAN GALIĆ</izvorni_sadrzaj>
    <derivirana_varijabla naziv="DomainObject.Predmet.ProtustrankaFormatedWithAdressOIB_1"> EMIK d.o.o., Svetonedeljski breg 70, Sveta Nedelja zastupanog po punomoćniku ZORAN GALIĆ</derivirana_varijabla>
  </DomainObject.Predmet.ProtustrankaFormatedWithAdressOIB>
  <DomainObject.Predmet.ProtustrankaWithAdress>
    <izvorni_sadrzaj>EMIK d.o.o. Svetonedeljski breg 70, Sveta Nedelja</izvorni_sadrzaj>
    <derivirana_varijabla naziv="DomainObject.Predmet.ProtustrankaWithAdress_1">EMIK d.o.o. Svetonedeljski breg 70, Sveta Nedelja</derivirana_varijabla>
  </DomainObject.Predmet.ProtustrankaWithAdress>
  <DomainObject.Predmet.ProtustrankaWithAdressOIB>
    <izvorni_sadrzaj>EMIK d.o.o., Svetonedeljski breg 70, Sveta Nedelja</izvorni_sadrzaj>
    <derivirana_varijabla naziv="DomainObject.Predmet.ProtustrankaWithAdressOIB_1">EMIK d.o.o., Svetonedeljski breg 70, Sveta Nedelja</derivirana_varijabla>
  </DomainObject.Predmet.ProtustrankaWithAdressOIB>
  <DomainObject.Predmet.ProtustrankaNazivFormated>
    <izvorni_sadrzaj>EMIK d.o.o.</izvorni_sadrzaj>
    <derivirana_varijabla naziv="DomainObject.Predmet.ProtustrankaNazivFormated_1">EMIK d.o.o.</derivirana_varijabla>
  </DomainObject.Predmet.ProtustrankaNazivFormated>
  <DomainObject.Predmet.ProtustrankaNazivFormatedOIB>
    <izvorni_sadrzaj>EMIK d.o.o.</izvorni_sadrzaj>
    <derivirana_varijabla naziv="DomainObject.Predmet.ProtustrankaNazivFormatedOIB_1">EMIK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EMIK d.o.o.</izvorni_sadrzaj>
    <derivirana_varijabla naziv="DomainObject.Predmet.StrankaFormated_1">  EMIK d.o.o.</derivirana_varijabla>
  </DomainObject.Predmet.StrankaFormated>
  <DomainObject.Predmet.StrankaFormatedOIB>
    <izvorni_sadrzaj>  EMIK d.o.o.</izvorni_sadrzaj>
    <derivirana_varijabla naziv="DomainObject.Predmet.StrankaFormatedOIB_1">  EMIK d.o.o.</derivirana_varijabla>
  </DomainObject.Predmet.StrankaFormatedOIB>
  <DomainObject.Predmet.StrankaFormatedWithAdress>
    <izvorni_sadrzaj> EMIK d.o.o., Svetonedeljski breg 70, Sveta Nedelja</izvorni_sadrzaj>
    <derivirana_varijabla naziv="DomainObject.Predmet.StrankaFormatedWithAdress_1"> EMIK d.o.o., Svetonedeljski breg 70, Sveta Nedelja</derivirana_varijabla>
  </DomainObject.Predmet.StrankaFormatedWithAdress>
  <DomainObject.Predmet.StrankaFormatedWithAdressOIB>
    <izvorni_sadrzaj> EMIK d.o.o., Svetonedeljski breg 70, Sveta Nedelja</izvorni_sadrzaj>
    <derivirana_varijabla naziv="DomainObject.Predmet.StrankaFormatedWithAdressOIB_1"> EMIK d.o.o., Svetonedeljski breg 70, Sveta Nedelja</derivirana_varijabla>
  </DomainObject.Predmet.StrankaFormatedWithAdressOIB>
  <DomainObject.Predmet.StrankaWithAdress>
    <izvorni_sadrzaj>EMIK d.o.o. Svetonedeljski breg 70,Sveta Nedelja</izvorni_sadrzaj>
    <derivirana_varijabla naziv="DomainObject.Predmet.StrankaWithAdress_1">EMIK d.o.o. Svetonedeljski breg 70,Sveta Nedelja</derivirana_varijabla>
  </DomainObject.Predmet.StrankaWithAdress>
  <DomainObject.Predmet.StrankaWithAdressOIB>
    <izvorni_sadrzaj>EMIK d.o.o., Svetonedeljski breg 70,Sveta Nedelja</izvorni_sadrzaj>
    <derivirana_varijabla naziv="DomainObject.Predmet.StrankaWithAdressOIB_1">EMIK d.o.o., Svetonedeljski breg 70,Sveta Nedelja</derivirana_varijabla>
  </DomainObject.Predmet.StrankaWithAdressOIB>
  <DomainObject.Predmet.StrankaNazivFormated>
    <izvorni_sadrzaj>EMIK d.o.o.</izvorni_sadrzaj>
    <derivirana_varijabla naziv="DomainObject.Predmet.StrankaNazivFormated_1">EMIK d.o.o.</derivirana_varijabla>
  </DomainObject.Predmet.StrankaNazivFormated>
  <DomainObject.Predmet.StrankaNazivFormatedOIB>
    <izvorni_sadrzaj>EMIK d.o.o.</izvorni_sadrzaj>
    <derivirana_varijabla naziv="DomainObject.Predmet.StrankaNazivFormatedOIB_1">EMIK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EMIK d.o.o.</item>
    </izvorni_sadrzaj>
    <derivirana_varijabla naziv="DomainObject.Predmet.StrankaListFormated_1">
      <item>EMIK d.o.o.</item>
    </derivirana_varijabla>
  </DomainObject.Predmet.StrankaListFormated>
  <DomainObject.Predmet.StrankaListFormatedOIB>
    <izvorni_sadrzaj>
      <item>EMIK d.o.o.</item>
    </izvorni_sadrzaj>
    <derivirana_varijabla naziv="DomainObject.Predmet.StrankaListFormatedOIB_1">
      <item>EMIK d.o.o.</item>
    </derivirana_varijabla>
  </DomainObject.Predmet.StrankaListFormatedOIB>
  <DomainObject.Predmet.StrankaListFormatedWithAdress>
    <izvorni_sadrzaj>
      <item>EMIK d.o.o., Svetonedeljski breg 70, Sveta Nedelja</item>
    </izvorni_sadrzaj>
    <derivirana_varijabla naziv="DomainObject.Predmet.StrankaListFormatedWithAdress_1">
      <item>EMIK d.o.o., Svetonedeljski breg 70, Sveta Nedelja</item>
    </derivirana_varijabla>
  </DomainObject.Predmet.StrankaListFormatedWithAdress>
  <DomainObject.Predmet.StrankaListFormatedWithAdressOIB>
    <izvorni_sadrzaj>
      <item>EMIK d.o.o., Svetonedeljski breg 70, Sveta Nedelja</item>
    </izvorni_sadrzaj>
    <derivirana_varijabla naziv="DomainObject.Predmet.StrankaListFormatedWithAdressOIB_1">
      <item>EMIK d.o.o., Svetonedeljski breg 70, Sveta Nedelja</item>
    </derivirana_varijabla>
  </DomainObject.Predmet.StrankaListFormatedWithAdressOIB>
  <DomainObject.Predmet.StrankaListNazivFormated>
    <izvorni_sadrzaj>
      <item>EMIK d.o.o.</item>
    </izvorni_sadrzaj>
    <derivirana_varijabla naziv="DomainObject.Predmet.StrankaListNazivFormated_1">
      <item>EMIK d.o.o.</item>
    </derivirana_varijabla>
  </DomainObject.Predmet.StrankaListNazivFormated>
  <DomainObject.Predmet.StrankaListNazivFormatedOIB>
    <izvorni_sadrzaj>
      <item>EMIK d.o.o.</item>
    </izvorni_sadrzaj>
    <derivirana_varijabla naziv="DomainObject.Predmet.StrankaListNazivFormatedOIB_1">
      <item>EMIK d.o.o.</item>
    </derivirana_varijabla>
  </DomainObject.Predmet.StrankaListNazivFormatedOIB>
  <DomainObject.Predmet.ProtuStrankaListFormated>
    <izvorni_sadrzaj>
      <item>EMIK d.o.o. zastupanog po punomoćniku ZORAN GALIĆ</item>
    </izvorni_sadrzaj>
    <derivirana_varijabla naziv="DomainObject.Predmet.ProtuStrankaListFormated_1">
      <item>EMIK d.o.o. zastupanog po punomoćniku ZORAN GALIĆ</item>
    </derivirana_varijabla>
  </DomainObject.Predmet.ProtuStrankaListFormated>
  <DomainObject.Predmet.ProtuStrankaListFormatedOIB>
    <izvorni_sadrzaj>
      <item>EMIK d.o.o. zastupanog po punomoćniku ZORAN GALIĆ</item>
    </izvorni_sadrzaj>
    <derivirana_varijabla naziv="DomainObject.Predmet.ProtuStrankaListFormatedOIB_1">
      <item>EMIK d.o.o. zastupanog po punomoćniku ZORAN GALIĆ</item>
    </derivirana_varijabla>
  </DomainObject.Predmet.ProtuStrankaListFormatedOIB>
  <DomainObject.Predmet.ProtuStrankaListFormatedWithAdress>
    <izvorni_sadrzaj>
      <item>EMIK d.o.o., Svetonedeljski breg 70, Sveta Nedelja zastupanog po punomoćniku ZORAN GALIĆ</item>
    </izvorni_sadrzaj>
    <derivirana_varijabla naziv="DomainObject.Predmet.ProtuStrankaListFormatedWithAdress_1">
      <item>EMIK d.o.o., Svetonedeljski breg 70, Sveta Nedelja zastupanog po punomoćniku ZORAN GALIĆ</item>
    </derivirana_varijabla>
  </DomainObject.Predmet.ProtuStrankaListFormatedWithAdress>
  <DomainObject.Predmet.ProtuStrankaListFormatedWithAdressOIB>
    <izvorni_sadrzaj>
      <item>EMIK d.o.o., Svetonedeljski breg 70, Sveta Nedelja zastupanog po punomoćniku ZORAN GALIĆ</item>
    </izvorni_sadrzaj>
    <derivirana_varijabla naziv="DomainObject.Predmet.ProtuStrankaListFormatedWithAdressOIB_1">
      <item>EMIK d.o.o., Svetonedeljski breg 70, Sveta Nedelja zastupanog po punomoćniku ZORAN GALIĆ</item>
    </derivirana_varijabla>
  </DomainObject.Predmet.ProtuStrankaListFormatedWithAdressOIB>
  <DomainObject.Predmet.ProtuStrankaListNazivFormated>
    <izvorni_sadrzaj>
      <item>EMIK d.o.o.</item>
    </izvorni_sadrzaj>
    <derivirana_varijabla naziv="DomainObject.Predmet.ProtuStrankaListNazivFormated_1">
      <item>EMIK d.o.o.</item>
    </derivirana_varijabla>
  </DomainObject.Predmet.ProtuStrankaListNazivFormated>
  <DomainObject.Predmet.ProtuStrankaListNazivFormatedOIB>
    <izvorni_sadrzaj>
      <item>EMIK d.o.o.</item>
    </izvorni_sadrzaj>
    <derivirana_varijabla naziv="DomainObject.Predmet.ProtuStrankaListNazivFormatedOIB_1">
      <item>EMIK d.o.o.</item>
    </derivirana_varijabla>
  </DomainObject.Predmet.ProtuStrankaListNazivFormatedOIB>
  <DomainObject.Predmet.OstaliListFormated>
    <izvorni_sadrzaj>
      <item>ZORAN GALIĆ punomoćnik sudionika u postupku EMIK d.o.o.</item>
      <item>MATO ČIČAK</item>
      <item>Bruno Deverić</item>
    </izvorni_sadrzaj>
    <derivirana_varijabla naziv="DomainObject.Predmet.OstaliListFormated_1">
      <item>ZORAN GALIĆ punomoćnik sudionika u postupku EMIK d.o.o.</item>
      <item>MATO ČIČAK</item>
      <item>Bruno Deverić</item>
    </derivirana_varijabla>
  </DomainObject.Predmet.OstaliListFormated>
  <DomainObject.Predmet.OstaliListFormatedOIB>
    <izvorni_sadrzaj>
      <item>ZORAN GALIĆ punomoćnik sudionika u postupku EMIK d.o.o.</item>
      <item>MATO ČIČAK, OIB 63670108668</item>
      <item>Bruno Deverić</item>
    </izvorni_sadrzaj>
    <derivirana_varijabla naziv="DomainObject.Predmet.OstaliListFormatedOIB_1">
      <item>ZORAN GALIĆ punomoćnik sudionika u postupku EMIK d.o.o.</item>
      <item>MATO ČIČAK, OIB 63670108668</item>
      <item>Bruno Deverić</item>
    </derivirana_varijabla>
  </DomainObject.Predmet.OstaliListFormatedOIB>
  <DomainObject.Predmet.OstaliListFormatedWithAdress>
    <izvorni_sadrzaj>
      <item>ZORAN GALIĆ, Ilica 146/I, 10000 ZAGREB punomoćnik sudionika u postupku EMIK d.o.o.</item>
      <item>MATO ČIČAK, Donja Lomnica,II Odv.Deverićeva 5, 10000 Zagreb</item>
      <item>Bruno Deverić, VIII. Vrbik 42, 10000 Zagreb</item>
    </izvorni_sadrzaj>
    <derivirana_varijabla naziv="DomainObject.Predmet.OstaliListFormatedWithAdress_1">
      <item>ZORAN GALIĆ, Ilica 146/I, 10000 ZAGREB punomoćnik sudionika u postupku EMIK d.o.o.</item>
      <item>MATO ČIČAK, Donja Lomnica,II Odv.Deverićeva 5, 10000 Zagreb</item>
      <item>Bruno Deverić, VIII. Vrbik 42, 10000 Zagreb</item>
    </derivirana_varijabla>
  </DomainObject.Predmet.OstaliListFormatedWithAdress>
  <DomainObject.Predmet.OstaliListFormatedWithAdressOIB>
    <izvorni_sadrzaj>
      <item>ZORAN GALIĆ, Ilica 146/I, 10000 ZAGREB punomoćnik sudionika u postupku EMIK d.o.o.</item>
      <item>MATO ČIČAK, OIB 63670108668, Donja Lomnica,II Odv.Deverićeva 5, 10000 Zagreb</item>
      <item>Bruno Deverić, VIII. Vrbik 42, 10000 Zagreb</item>
    </izvorni_sadrzaj>
    <derivirana_varijabla naziv="DomainObject.Predmet.OstaliListFormatedWithAdressOIB_1">
      <item>ZORAN GALIĆ, Ilica 146/I, 10000 ZAGREB punomoćnik sudionika u postupku EMIK d.o.o.</item>
      <item>MATO ČIČAK, OIB 63670108668, Donja Lomnica,II Odv.Deverićeva 5, 10000 Zagreb</item>
      <item>Bruno Deverić, VIII. Vrbik 42, 10000 Zagreb</item>
    </derivirana_varijabla>
  </DomainObject.Predmet.OstaliListFormatedWithAdressOIB>
  <DomainObject.Predmet.OstaliListNazivFormated>
    <izvorni_sadrzaj>
      <item>ZORAN GALIĆ</item>
      <item>MATO ČIČAK</item>
      <item>Bruno Deverić</item>
    </izvorni_sadrzaj>
    <derivirana_varijabla naziv="DomainObject.Predmet.OstaliListNazivFormated_1">
      <item>ZORAN GALIĆ</item>
      <item>MATO ČIČAK</item>
      <item>Bruno Deverić</item>
    </derivirana_varijabla>
  </DomainObject.Predmet.OstaliListNazivFormated>
  <DomainObject.Predmet.OstaliListNazivFormatedOIB>
    <izvorni_sadrzaj>
      <item>ZORAN GALIĆ</item>
      <item>MATO ČIČAK, OIB 63670108668</item>
      <item>Bruno Deverić</item>
    </izvorni_sadrzaj>
    <derivirana_varijabla naziv="DomainObject.Predmet.OstaliListNazivFormatedOIB_1">
      <item>ZORAN GALIĆ</item>
      <item>MATO ČIČAK, OIB 63670108668</item>
      <item>Bruno Deverić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St-309/2009-109</izvorni_sadrzaj>
    <derivirana_varijabla naziv="DomainObject.PoslovniBrojDokumenta_1">St-309/2009-109</derivirana_varijabla>
  </DomainObject.PoslovniBrojDokumenta>
  <DomainObject.Predmet.StrankaIDrugi>
    <izvorni_sadrzaj>EMIK d.o.o.</izvorni_sadrzaj>
    <derivirana_varijabla naziv="DomainObject.Predmet.StrankaIDrugi_1">EMIK d.o.o.</derivirana_varijabla>
  </DomainObject.Predmet.StrankaIDrugi>
  <DomainObject.Predmet.ProtustrankaIDrugi>
    <izvorni_sadrzaj>EMIK d.o.o.</izvorni_sadrzaj>
    <derivirana_varijabla naziv="DomainObject.Predmet.ProtustrankaIDrugi_1">EMIK d.o.o.</derivirana_varijabla>
  </DomainObject.Predmet.ProtustrankaIDrugi>
  <DomainObject.Predmet.StrankaIDrugiAdressOIB>
    <izvorni_sadrzaj>EMIK d.o.o., Svetonedeljski breg 70, Sveta Nedelja</izvorni_sadrzaj>
    <derivirana_varijabla naziv="DomainObject.Predmet.StrankaIDrugiAdressOIB_1">EMIK d.o.o., Svetonedeljski breg 70, Sveta Nedelja</derivirana_varijabla>
  </DomainObject.Predmet.StrankaIDrugiAdressOIB>
  <DomainObject.Predmet.ProtustrankaIDrugiAdressOIB>
    <izvorni_sadrzaj>EMIK d.o.o., Svetonedeljski breg 70, Sveta Nedelja</izvorni_sadrzaj>
    <derivirana_varijabla naziv="DomainObject.Predmet.ProtustrankaIDrugiAdressOIB_1">EMIK d.o.o., Svetonedeljski breg 70,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2013.</izvorni_sadrzaj>
    <derivirana_varijabla naziv="DomainObject.Predmet.OdlukaRjesenje.DatumDonosenjaOdluke_1">15. svibnja 2013.</derivirana_varijabla>
  </DomainObject.Predmet.OdlukaRjesenje.DatumDonosenjaOdluke>
  <DomainObject.Predmet.OdlukaRjesenje.DatumPravomocnosti>
    <izvorni_sadrzaj>4. lipnja 2013.</izvorni_sadrzaj>
    <derivirana_varijabla naziv="DomainObject.Predmet.OdlukaRjesenje.DatumPravomocnosti_1">4. lipnja 2013.</derivirana_varijabla>
  </DomainObject.Predmet.OdlukaRjesenje.DatumPravomocnosti>
  <DomainObject.Predmet.OdlukaRjesenje.Oznaka>
    <izvorni_sadrzaj>St-309/2009-100</izvorni_sadrzaj>
    <derivirana_varijabla naziv="DomainObject.Predmet.OdlukaRjesenje.Oznaka_1">St-309/2009-100</derivirana_varijabla>
  </DomainObject.Predmet.OdlukaRjesenje.Oznaka>
  <DomainObject.Predmet.SudioniciListNaziv>
    <izvorni_sadrzaj>
      <item>ZORAN GALIĆ</item>
      <item>EMIK d.o.o.</item>
      <item>EMIK d.o.o.</item>
      <item>MATO ČIČAK</item>
      <item>Bruno Deverić</item>
    </izvorni_sadrzaj>
    <derivirana_varijabla naziv="DomainObject.Predmet.SudioniciListNaziv_1">
      <item>ZORAN GALIĆ</item>
      <item>EMIK d.o.o.</item>
      <item>EMIK d.o.o.</item>
      <item>MATO ČIČAK</item>
      <item>Bruno Deverić</item>
    </derivirana_varijabla>
  </DomainObject.Predmet.SudioniciListNaziv>
  <DomainObject.Predmet.SudioniciListAdressOIB>
    <izvorni_sadrzaj>
      <item>ZORAN GALIĆ, Ilica 146/I,10000 ZAGREB</item>
      <item>EMIK d.o.o., Svetonedeljski breg 70,Sveta Nedelja</item>
      <item>EMIK d.o.o., Svetonedeljski breg 70,Sveta Nedelja</item>
      <item>MATO ČIČAK, OIB 63670108668, Donja Lomnica,II Odv.Deverićeva 5,10000 Zagreb</item>
      <item>Bruno Deverić, VIII. Vrbik 42,10000 Zagreb</item>
    </izvorni_sadrzaj>
    <derivirana_varijabla naziv="DomainObject.Predmet.SudioniciListAdressOIB_1">
      <item>ZORAN GALIĆ, Ilica 146/I,10000 ZAGREB</item>
      <item>EMIK d.o.o., Svetonedeljski breg 70,Sveta Nedelja</item>
      <item>EMIK d.o.o., Svetonedeljski breg 70,Sveta Nedelja</item>
      <item>MATO ČIČAK, OIB 63670108668, Donja Lomnica,II Odv.Deverićeva 5,10000 Zagreb</item>
      <item>Bruno Deverić, VIII. Vrbik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63670108668</item>
      <item>, OIB null</item>
    </izvorni_sadrzaj>
    <derivirana_varijabla naziv="DomainObject.Predmet.SudioniciListNazivOIB_1">
      <item>, OIB null</item>
      <item>, OIB null</item>
      <item>, OIB null</item>
      <item>, OIB 63670108668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2013.</izvorni_sadrzaj>
    <derivirana_varijabla naziv="DomainObject.Predmet.DatumZadnjeOdrzaneSudskeRadnje_1">15. svibnja 2013.</derivirana_varijabla>
  </DomainObject.Predmet.DatumZadnjeOdrzaneSudskeRadnje>
  <DomainObject.PredzadnjaOdlukaIzPredmeta.DatumDonosenjaOdluke>
    <izvorni_sadrzaj>15. svibnja 2013.</izvorni_sadrzaj>
    <derivirana_varijabla naziv="DomainObject.PredzadnjaOdlukaIzPredmeta.DatumDonosenjaOdluke_1">15. svibnja 2013.</derivirana_varijabla>
  </DomainObject.PredzadnjaOdlukaIzPredmeta.DatumDonosenjaOdluke>
  <DomainObject.PredzadnjaOdlukaIzPredmeta.Oznaka>
    <izvorni_sadrzaj>St-309/2009-101</izvorni_sadrzaj>
    <derivirana_varijabla naziv="DomainObject.PredzadnjaOdlukaIzPredmeta.Oznaka_1">St-309/2009-101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2169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2019-07-04T09:27:00Z</dcterms:created>
  <dc:creator>galica</dc:creator>
  <cp:lastModifiedBy>Valentina Delač</cp:lastModifiedBy>
  <cp:lastPrinted>2019-07-04T09:31:00Z</cp:lastPrinted>
  <dcterms:modified xmlns:xsi="http://www.w3.org/2001/XMLSchema-instance" xsi:type="dcterms:W3CDTF">2019-07-04T09:31:00Z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St-309/2009-109 / Odluka - Rješenje - nastavak postupka zbog naknadne diobe (EMIK__nastavak_upis_mase.docx)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