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c796" w14:paraId="06bc796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AA35FA">
        <w:t>575</w:t>
      </w:r>
      <w:r w:rsidR="007F19C5">
        <w:t>/17</w:t>
      </w:r>
      <w:r w:rsidR="0072710A">
        <w:t>-</w:t>
      </w:r>
      <w:r w:rsidR="00D709C5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491C03">
        <w:t>Financijska agencija, RC Osijek</w:t>
      </w:r>
      <w:r w:rsidR="002B005B">
        <w:t>, Osijek, L. Jagera 3</w:t>
      </w:r>
      <w:r w:rsidR="00F24BBF" w:rsidRPr="00810FE8">
        <w:t xml:space="preserve">, za otvaranje stečajnog  postupka nad dužnikom </w:t>
      </w:r>
      <w:r w:rsidR="00AA35FA">
        <w:t>MUSTANG d.o.o. za trgovinu i ugostiteljstvo, Osijek, J. R. Kira 69/a, MBS: 030097543, OIB: 50609072498</w:t>
      </w:r>
      <w:r w:rsidR="0072710A">
        <w:t xml:space="preserve">, </w:t>
      </w:r>
      <w:r w:rsidR="003B4C28">
        <w:t xml:space="preserve">dana </w:t>
      </w:r>
      <w:r w:rsidR="00AA35FA">
        <w:t>8. lipnja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AA35FA">
        <w:t>Željka Mršo, OIB: 09448838933, Osijek, Pulska 3</w:t>
      </w:r>
      <w:r w:rsidR="00EE3DEE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AA35FA">
        <w:t>575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AA35FA">
        <w:t xml:space="preserve">MUSTANG d.o.o. za trgovinu i ugostiteljstvo, Osijek, J. R. Kira 69/a, MBS: 030097543, OIB: 50609072498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</w:t>
      </w:r>
      <w:r w:rsidR="00AA35FA">
        <w:t>Željka Mršo, OIB: 09448838933, Osijek, Pulska 3</w:t>
      </w:r>
      <w:r w:rsidR="00A276A6">
        <w:t xml:space="preserve">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AA35FA">
        <w:t>Željka Mršo, OIB: 09448838933, Osijek, Pulska 3</w:t>
      </w:r>
      <w:r w:rsidR="009855A5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AA35FA">
        <w:t>Željka Mršo, OIB: 09448838933, Osijek, Pulska 3</w:t>
      </w:r>
      <w:r w:rsidR="002B005B">
        <w:t xml:space="preserve">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lastRenderedPageBreak/>
        <w:t>Broj: 6 St-</w:t>
      </w:r>
      <w:r w:rsidR="00AA35FA">
        <w:t>575</w:t>
      </w:r>
      <w:r w:rsidR="00A276A6">
        <w:t>/17</w:t>
      </w:r>
      <w:r w:rsidR="00D709C5">
        <w:t>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AA35FA">
        <w:t xml:space="preserve">Željka Mršo, OIB: 09448838933, Osijek, Pulska 3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A35FA">
        <w:t>8. lipnja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</w:t>
      </w:r>
      <w:r w:rsidR="00AA35FA">
        <w:t>. 8/7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62AC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A62AC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855A5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A35FA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6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6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St-575/2017</izvorni_sadrzaj>
    <derivirana_varijabla naziv="DomainObject.Predmet.OznakaBroj_1">St-575/2017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 trgovinu i ugostiteljstvo</izvorni_sadrzaj>
    <derivirana_varijabla naziv="DomainObject.Predmet.ProtustrankaFormated_1">  MUSTANG d.o.o. za trgovinu i ugostiteljstvo</derivirana_varijabla>
  </DomainObject.Predmet.ProtustrankaFormated>
  <DomainObject.Predmet.ProtustrankaFormatedOIB>
    <izvorni_sadrzaj>  MUSTANG d.o.o. za trgovinu i ugostiteljstvo, OIB 50609072498</izvorni_sadrzaj>
    <derivirana_varijabla naziv="DomainObject.Predmet.ProtustrankaFormatedOIB_1">  MUSTANG d.o.o. za trgovinu i ugostiteljstvo, OIB 50609072498</derivirana_varijabla>
  </DomainObject.Predmet.ProtustrankaFormatedOIB>
  <DomainObject.Predmet.ProtustrankaFormatedWithAdress>
    <izvorni_sadrzaj> MUSTANG d.o.o. za trgovinu i ugostiteljstvo, J.R.Kira 69a, 31000 Osijek</izvorni_sadrzaj>
    <derivirana_varijabla naziv="DomainObject.Predmet.ProtustrankaFormatedWithAdress_1"> MUSTANG d.o.o. za trgovinu i ugostiteljstvo, J.R.Kira 69a, 31000 Osijek</derivirana_varijabla>
  </DomainObject.Predmet.ProtustrankaFormatedWithAdress>
  <DomainObject.Predmet.ProtustrankaFormatedWithAdressOIB>
    <izvorni_sadrzaj> MUSTANG d.o.o. za trgovinu i ugostiteljstvo, OIB 50609072498, J.R.Kira 69a, 31000 Osijek</izvorni_sadrzaj>
    <derivirana_varijabla naziv="DomainObject.Predmet.ProtustrankaFormatedWithAdressOIB_1"> MUSTANG d.o.o. za trgovinu i ugostiteljstvo, OIB 50609072498, J.R.Kira 69a, 31000 Osijek</derivirana_varijabla>
  </DomainObject.Predmet.ProtustrankaFormatedWithAdressOIB>
  <DomainObject.Predmet.ProtustrankaWithAdress>
    <izvorni_sadrzaj>MUSTANG d.o.o. za trgovinu i ugostiteljstvo J.R.Kira 69a, 31000 Osijek</izvorni_sadrzaj>
    <derivirana_varijabla naziv="DomainObject.Predmet.ProtustrankaWithAdress_1">MUSTANG d.o.o. za trgovinu i ugostiteljstvo J.R.Kira 69a, 31000 Osijek</derivirana_varijabla>
  </DomainObject.Predmet.ProtustrankaWithAdress>
  <DomainObject.Predmet.ProtustrankaWithAdressOIB>
    <izvorni_sadrzaj>MUSTANG d.o.o. za trgovinu i ugostiteljstvo, OIB 50609072498, J.R.Kira 69a, 31000 Osijek</izvorni_sadrzaj>
    <derivirana_varijabla naziv="DomainObject.Predmet.ProtustrankaWithAdressOIB_1">MUSTANG d.o.o. za trgovinu i ugostiteljstvo, OIB 50609072498, J.R.Kira 69a, 31000 Osijek</derivirana_varijabla>
  </DomainObject.Predmet.ProtustrankaWithAdressOIB>
  <DomainObject.Predmet.ProtustrankaNazivFormated>
    <izvorni_sadrzaj>MUSTANG d.o.o. za trgovinu i ugostiteljstvo</izvorni_sadrzaj>
    <derivirana_varijabla naziv="DomainObject.Predmet.ProtustrankaNazivFormated_1">MUSTANG d.o.o. za trgovinu i ugostiteljstvo</derivirana_varijabla>
  </DomainObject.Predmet.ProtustrankaNazivFormated>
  <DomainObject.Predmet.ProtustrankaNazivFormatedOIB>
    <izvorni_sadrzaj>MUSTANG d.o.o. za trgovinu i ugostiteljstvo, OIB 50609072498</izvorni_sadrzaj>
    <derivirana_varijabla naziv="DomainObject.Predmet.ProtustrankaNazivFormatedOIB_1">MUSTANG d.o.o. za trgovinu i ugostiteljstvo, OIB 50609072498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MUSTANG d.o.o. za trgovinu i ugostiteljstvo</item>
    </izvorni_sadrzaj>
    <derivirana_varijabla naziv="DomainObject.Predmet.ProtuStrankaListFormated_1">
      <item>MUSTANG d.o.o. za trgovinu i ugostiteljstvo</item>
    </derivirana_varijabla>
  </DomainObject.Predmet.ProtuStrankaListFormated>
  <DomainObject.Predmet.ProtuStrankaListFormatedOIB>
    <izvorni_sadrzaj>
      <item>MUSTANG d.o.o. za trgovinu i ugostiteljstvo, OIB 50609072498</item>
    </izvorni_sadrzaj>
    <derivirana_varijabla naziv="DomainObject.Predmet.ProtuStrankaListFormatedOIB_1">
      <item>MUSTANG d.o.o. za trgovinu i ugostiteljstvo, OIB 50609072498</item>
    </derivirana_varijabla>
  </DomainObject.Predmet.ProtuStrankaListFormatedOIB>
  <DomainObject.Predmet.ProtuStrankaListFormatedWithAdress>
    <izvorni_sadrzaj>
      <item>MUSTANG d.o.o. za trgovinu i ugostiteljstvo, J.R.Kira 69a, 31000 Osijek</item>
    </izvorni_sadrzaj>
    <derivirana_varijabla naziv="DomainObject.Predmet.ProtuStrankaListFormatedWithAdress_1">
      <item>MUSTANG d.o.o. za trgovinu i ugostiteljstvo, J.R.Kira 69a, 31000 Osijek</item>
    </derivirana_varijabla>
  </DomainObject.Predmet.ProtuStrankaListFormatedWithAdress>
  <DomainObject.Predmet.ProtuStrankaListFormatedWithAdressOIB>
    <izvorni_sadrzaj>
      <item>MUSTANG d.o.o. za trgovinu i ugostiteljstvo, OIB 50609072498, J.R.Kira 69a, 31000 Osijek</item>
    </izvorni_sadrzaj>
    <derivirana_varijabla naziv="DomainObject.Predmet.ProtuStrankaListFormatedWithAdressOIB_1">
      <item>MUSTANG d.o.o. za trgovinu i ugostiteljstvo, OIB 50609072498, J.R.Kira 69a, 31000 Osijek</item>
    </derivirana_varijabla>
  </DomainObject.Predmet.ProtuStrankaListFormatedWithAdressOIB>
  <DomainObject.Predmet.ProtuStrankaListNazivFormated>
    <izvorni_sadrzaj>
      <item>MUSTANG d.o.o. za trgovinu i ugostiteljstvo</item>
    </izvorni_sadrzaj>
    <derivirana_varijabla naziv="DomainObject.Predmet.ProtuStrankaListNazivFormated_1">
      <item>MUSTANG d.o.o. za trgovinu i ugostiteljstvo</item>
    </derivirana_varijabla>
  </DomainObject.Predmet.ProtuStrankaListNazivFormated>
  <DomainObject.Predmet.ProtuStrankaListNazivFormatedOIB>
    <izvorni_sadrzaj>
      <item>MUSTANG d.o.o. za trgovinu i ugostiteljstvo, OIB 50609072498</item>
    </izvorni_sadrzaj>
    <derivirana_varijabla naziv="DomainObject.Predmet.ProtuStrankaListNazivFormatedOIB_1">
      <item>MUSTANG d.o.o. za trgovinu i ugostiteljstvo, OIB 50609072498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MUSTANG d.o.o. za trgovinu i ugostiteljstvo</izvorni_sadrzaj>
    <derivirana_varijabla naziv="DomainObject.Predmet.ProtustrankaIDrugi_1">MUSTANG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MUSTANG d.o.o. za trgovinu i ugostiteljstvo, OIB 50609072498, J.R.Kira 69a, 31000 Osijek</izvorni_sadrzaj>
    <derivirana_varijabla naziv="DomainObject.Predmet.ProtustrankaIDrugiAdressOIB_1">MUSTANG d.o.o. za trgovinu i ugostiteljstvo, OIB 50609072498, J.R.Kira 69a,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MUSTANG d.o.o. za trgovinu i ugostiteljstvo</item>
    </izvorni_sadrzaj>
    <derivirana_varijabla naziv="DomainObject.Predmet.SudioniciListNaziv_1">
      <item>FINA RC OSIJEK</item>
      <item>MUSTANG d.o.o. za trgovinu i ugostiteljstvo</item>
    </derivirana_varijabla>
  </DomainObject.Predmet.SudioniciListNaziv>
  <DomainObject.Predmet.SudioniciListAdressOIB>
    <izvorni_sadrzaj>
      <item>FINA RC OSIJEK, OIB 85821130368</item>
      <item>MUSTANG d.o.o. za trgovinu i ugostiteljstvo, OIB 50609072498, J.R.Kira 69a,31000 Osijek</item>
    </izvorni_sadrzaj>
    <derivirana_varijabla naziv="DomainObject.Predmet.SudioniciListAdressOIB_1">
      <item>FINA RC OSIJEK, OIB 85821130368</item>
      <item>MUSTANG d.o.o. za trgovinu i ugostiteljstvo, OIB 50609072498, J.R.Kira 69a,31000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50609072498</item>
    </izvorni_sadrzaj>
    <derivirana_varijabla naziv="DomainObject.Predmet.SudioniciListNazivOIB_1">
      <item>, OIB 85821130368</item>
      <item>, OIB 50609072498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503C1-9726-4D89-A72C-32061D19B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2434</properties:Characters>
  <properties:Lines>92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2017-06-08T06:51:00Z</dcterms:created>
  <dc:creator>hermanj</dc:creator>
  <cp:lastModifiedBy>Žana Bem</cp:lastModifiedBy>
  <cp:lastPrinted>2017-04-13T09:47:00Z</cp:lastPrinted>
  <dcterms:modified xmlns:xsi="http://www.w3.org/2001/XMLSchema-instance" xsi:type="dcterms:W3CDTF">2017-06-08T06:52:00Z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