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984f" w14:paraId="d81984f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</w:t>
      </w:r>
      <w:proofErr w:type="spellStart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>7893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</w:p>
    <w:p w:rsidRDefault="00181A5A" w:rsidP="00126163" w:rsidR="00181A5A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181A5A" w:rsidP="00363E90" w:rsidR="00181A5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09B7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A K</w:t>
      </w:r>
    </w:p>
    <w:p w:rsidRDefault="00001280" w:rsidP="00363E90" w:rsidR="0000128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50407D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</w:t>
      </w:r>
      <w:r w:rsid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>nad</w:t>
      </w:r>
      <w:r w:rsidR="009D41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FA4D46" w:rsidRP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>INTERKORP</w:t>
      </w:r>
      <w:proofErr w:type="spellEnd"/>
      <w:r w:rsidR="00FA4D46" w:rsidRP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66CEA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FA4D46" w:rsidRP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trgovinu, posredovanje i usluge, </w:t>
      </w:r>
      <w:proofErr w:type="spellStart"/>
      <w:r w:rsidR="00FA4D46" w:rsidRP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>OIB</w:t>
      </w:r>
      <w:proofErr w:type="spellEnd"/>
      <w:r w:rsidR="00FA4D46" w:rsidRP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77755090661, Zagreb, </w:t>
      </w:r>
      <w:proofErr w:type="spellStart"/>
      <w:r w:rsidR="00FA4D46" w:rsidRP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>Trnsko</w:t>
      </w:r>
      <w:proofErr w:type="spellEnd"/>
      <w:r w:rsidR="00FA4D46" w:rsidRP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34B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909B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09B7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909B7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909B7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j e 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Određuje se ročište vjerovnika na kojem će se ispitati prijavljene tražbine (opće ispitno ročište) za dan</w:t>
      </w:r>
      <w:r w:rsidR="00885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85B32" w:rsidRPr="00885B3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6909B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="00885B32" w:rsidRPr="00885B3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6909B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veljače</w:t>
      </w:r>
      <w:r w:rsidR="00885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36E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897EB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9D415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6909B7" w:rsidP="00363E90" w:rsidR="00363E9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="00363E90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="00363E90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="00363E90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9D415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55</w:t>
      </w:r>
      <w:r w:rsidR="00363E90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909B7" w:rsidP="00B5125F" w:rsidR="006909B7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B5125F" w:rsidR="00363E9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909B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09B7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909B7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22E6D" w:rsidP="00B5125F" w:rsidR="00E22E6D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F636E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100F8B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E22E6D" w:rsidP="00363E90" w:rsidR="00E22E6D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01280" w:rsidP="00100F8B" w:rsidR="00001280" w:rsidRPr="00100F8B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100F8B" w:rsidP="00100F8B" w:rsidR="00100F8B" w:rsidRPr="00100F8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00F8B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100F8B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100F8B">
        <w:rPr>
          <w:rFonts w:cs="Times New Roman" w:hAnsi="Times New Roman" w:ascii="Times New Roman"/>
          <w:sz w:val="24"/>
          <w:szCs w:val="24"/>
        </w:rPr>
        <w:t xml:space="preserve"> - ovlašteni službenik</w:t>
      </w:r>
    </w:p>
    <w:p w:rsidRDefault="00100F8B" w:rsidP="00100F8B" w:rsidR="00100F8B" w:rsidRPr="00100F8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00F8B">
        <w:rPr>
          <w:rFonts w:cs="Times New Roman" w:hAnsi="Times New Roman" w:ascii="Times New Roman"/>
          <w:sz w:val="24"/>
          <w:szCs w:val="24"/>
        </w:rPr>
        <w:tab/>
        <w:t xml:space="preserve">      Ivana Stampf</w:t>
      </w:r>
    </w:p>
    <w:p w:rsidRDefault="00225F03" w:rsidP="00100F8B" w:rsidR="00225F03" w:rsidRPr="00100F8B">
      <w:pPr>
        <w:spacing w:lineRule="atLeast" w:line="0" w:after="0"/>
        <w:rPr>
          <w:rFonts w:cs="Times New Roman" w:hAnsi="Times New Roman" w:ascii="Times New Roman"/>
          <w:sz w:val="24"/>
          <w:szCs w:val="24"/>
        </w:rPr>
      </w:pPr>
    </w:p>
    <w:sectPr w:rsidSect="00F636E0" w:rsidR="00225F03" w:rsidRPr="00100F8B">
      <w:headerReference w:type="default" r:id="rId10"/>
      <w:pgSz w:h="16838" w:w="11906"/>
      <w:pgMar w:gutter="0" w:footer="708" w:header="708" w:left="1417" w:bottom="1276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909B7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FA4D46">
      <w:t>7893</w:t>
    </w:r>
    <w:r>
      <w:t>/1</w:t>
    </w:r>
    <w:r w:rsidR="00FA4D46">
      <w:t>5</w:t>
    </w:r>
  </w:p>
  <w:p w:rsidRDefault="00100F8B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0E3C34B8"/>
    <w:multiLevelType w:val="hybridMultilevel"/>
    <w:tmpl w:val="588A32F0"/>
    <w:lvl w:tplc="D358927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34501FBA"/>
    <w:multiLevelType w:val="hybridMultilevel"/>
    <w:tmpl w:val="F192EFFA"/>
    <w:lvl w:tplc="679C3DEC" w:ilvl="0">
      <w:start w:val="1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FFA6271"/>
    <w:multiLevelType w:val="hybridMultilevel"/>
    <w:tmpl w:val="8504751C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FE0BF2"/>
    <w:multiLevelType w:val="hybridMultilevel"/>
    <w:tmpl w:val="FD728C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BB1DCA"/>
    <w:multiLevelType w:val="hybridMultilevel"/>
    <w:tmpl w:val="02E8F09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945495F"/>
    <w:multiLevelType w:val="hybridMultilevel"/>
    <w:tmpl w:val="F9527A4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235C6B"/>
    <w:multiLevelType w:val="hybridMultilevel"/>
    <w:tmpl w:val="288C0414"/>
    <w:lvl w:tplc="F05489F6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01280"/>
    <w:rsid w:val="0005296B"/>
    <w:rsid w:val="00052E35"/>
    <w:rsid w:val="00066BBE"/>
    <w:rsid w:val="000A156C"/>
    <w:rsid w:val="000C4A51"/>
    <w:rsid w:val="00100F8B"/>
    <w:rsid w:val="00110B2F"/>
    <w:rsid w:val="00124877"/>
    <w:rsid w:val="00126163"/>
    <w:rsid w:val="0016152D"/>
    <w:rsid w:val="001633AE"/>
    <w:rsid w:val="00166CEA"/>
    <w:rsid w:val="00181A5A"/>
    <w:rsid w:val="001D667B"/>
    <w:rsid w:val="00225AE3"/>
    <w:rsid w:val="00225F03"/>
    <w:rsid w:val="002465B3"/>
    <w:rsid w:val="00281564"/>
    <w:rsid w:val="002A5ECC"/>
    <w:rsid w:val="002D0A4E"/>
    <w:rsid w:val="00306762"/>
    <w:rsid w:val="00323199"/>
    <w:rsid w:val="00355D32"/>
    <w:rsid w:val="00363E90"/>
    <w:rsid w:val="00393EDA"/>
    <w:rsid w:val="0042617C"/>
    <w:rsid w:val="0042634E"/>
    <w:rsid w:val="00432DED"/>
    <w:rsid w:val="00444877"/>
    <w:rsid w:val="004C43EF"/>
    <w:rsid w:val="004F06D0"/>
    <w:rsid w:val="0050407D"/>
    <w:rsid w:val="0051793C"/>
    <w:rsid w:val="00555660"/>
    <w:rsid w:val="0059530D"/>
    <w:rsid w:val="005F6BD0"/>
    <w:rsid w:val="006909B7"/>
    <w:rsid w:val="007146E2"/>
    <w:rsid w:val="00727443"/>
    <w:rsid w:val="00735E80"/>
    <w:rsid w:val="00780E75"/>
    <w:rsid w:val="00881DA9"/>
    <w:rsid w:val="00885B32"/>
    <w:rsid w:val="00894765"/>
    <w:rsid w:val="00897EBF"/>
    <w:rsid w:val="008A0731"/>
    <w:rsid w:val="008C5025"/>
    <w:rsid w:val="008F3957"/>
    <w:rsid w:val="009275B7"/>
    <w:rsid w:val="0099198B"/>
    <w:rsid w:val="0099599F"/>
    <w:rsid w:val="009A5C2F"/>
    <w:rsid w:val="009C3A74"/>
    <w:rsid w:val="009D415F"/>
    <w:rsid w:val="00A22AAE"/>
    <w:rsid w:val="00A24620"/>
    <w:rsid w:val="00A571CA"/>
    <w:rsid w:val="00A60CB2"/>
    <w:rsid w:val="00AD413F"/>
    <w:rsid w:val="00AF1638"/>
    <w:rsid w:val="00B02529"/>
    <w:rsid w:val="00B1179E"/>
    <w:rsid w:val="00B12FAF"/>
    <w:rsid w:val="00B25874"/>
    <w:rsid w:val="00B5125F"/>
    <w:rsid w:val="00B627D3"/>
    <w:rsid w:val="00BC25EC"/>
    <w:rsid w:val="00C248FB"/>
    <w:rsid w:val="00C41C40"/>
    <w:rsid w:val="00C8443D"/>
    <w:rsid w:val="00C97562"/>
    <w:rsid w:val="00CA6AB4"/>
    <w:rsid w:val="00CB5E78"/>
    <w:rsid w:val="00D251D8"/>
    <w:rsid w:val="00D746D2"/>
    <w:rsid w:val="00DA42CC"/>
    <w:rsid w:val="00DA6FAB"/>
    <w:rsid w:val="00E10B70"/>
    <w:rsid w:val="00E22E6D"/>
    <w:rsid w:val="00E4445F"/>
    <w:rsid w:val="00E45CCB"/>
    <w:rsid w:val="00EC17FF"/>
    <w:rsid w:val="00F43B1B"/>
    <w:rsid w:val="00F636E0"/>
    <w:rsid w:val="00F74AF7"/>
    <w:rsid w:val="00F9003F"/>
    <w:rsid w:val="00FA4D46"/>
    <w:rsid w:val="00FE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F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0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F8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0F8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0F8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0F8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100F8B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F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0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F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0F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0F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0F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100F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ispitno ročište nakon odgode
	DNA:
1.	e-oglasna ploča 8 dana</izvorni_sadrzaj>
    <derivirana_varijabla naziv="DomainObject.Primjedba_1">određeno ispitno ročište nakon odgode
	DNA:
1.	e-oglasna ploča 8 dana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7893</izvorni_sadrzaj>
    <derivirana_varijabla naziv="DomainObject.Predmet.Broj_1">7893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St-7893/2015</izvorni_sadrzaj>
    <derivirana_varijabla naziv="DomainObject.Predmet.OznakaBroj_1">St-7893/2015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INTERKORP d.o.o.</izvorni_sadrzaj>
    <derivirana_varijabla naziv="DomainObject.Predmet.ProtustrankaFormated_1">  INTERKORP d.o.o.</derivirana_varijabla>
  </DomainObject.Predmet.ProtustrankaFormated>
  <DomainObject.Predmet.ProtustrankaFormatedOIB>
    <izvorni_sadrzaj>  INTERKORP d.o.o., OIB 77755090661</izvorni_sadrzaj>
    <derivirana_varijabla naziv="DomainObject.Predmet.ProtustrankaFormatedOIB_1">  INTERKORP d.o.o., OIB 77755090661</derivirana_varijabla>
  </DomainObject.Predmet.ProtustrankaFormatedOIB>
  <DomainObject.Predmet.ProtustrankaFormatedWithAdress>
    <izvorni_sadrzaj> INTERKORP d.o.o., Trnsko 34/B, 10000 Zagreb</izvorni_sadrzaj>
    <derivirana_varijabla naziv="DomainObject.Predmet.ProtustrankaFormatedWithAdress_1"> INTERKORP d.o.o., Trnsko 34/B, 10000 Zagreb</derivirana_varijabla>
  </DomainObject.Predmet.ProtustrankaFormatedWithAdress>
  <DomainObject.Predmet.ProtustrankaFormatedWithAdressOIB>
    <izvorni_sadrzaj> INTERKORP d.o.o., OIB 77755090661, Trnsko 34/B, 10000 Zagreb</izvorni_sadrzaj>
    <derivirana_varijabla naziv="DomainObject.Predmet.ProtustrankaFormatedWithAdressOIB_1"> INTERKORP d.o.o., OIB 77755090661, Trnsko 34/B, 10000 Zagreb</derivirana_varijabla>
  </DomainObject.Predmet.ProtustrankaFormatedWithAdressOIB>
  <DomainObject.Predmet.ProtustrankaWithAdress>
    <izvorni_sadrzaj>INTERKORP d.o.o. Trnsko 34/B, 10000 Zagreb</izvorni_sadrzaj>
    <derivirana_varijabla naziv="DomainObject.Predmet.ProtustrankaWithAdress_1">INTERKORP d.o.o. Trnsko 34/B, 10000 Zagreb</derivirana_varijabla>
  </DomainObject.Predmet.ProtustrankaWithAdress>
  <DomainObject.Predmet.ProtustrankaWithAdressOIB>
    <izvorni_sadrzaj>INTERKORP d.o.o., OIB 77755090661, Trnsko 34/B, 10000 Zagreb</izvorni_sadrzaj>
    <derivirana_varijabla naziv="DomainObject.Predmet.ProtustrankaWithAdressOIB_1">INTERKORP d.o.o., OIB 77755090661, Trnsko 34/B, 10000 Zagreb</derivirana_varijabla>
  </DomainObject.Predmet.ProtustrankaWithAdressOIB>
  <DomainObject.Predmet.ProtustrankaNazivFormated>
    <izvorni_sadrzaj>INTERKORP d.o.o.</izvorni_sadrzaj>
    <derivirana_varijabla naziv="DomainObject.Predmet.ProtustrankaNazivFormated_1">INTERKORP d.o.o.</derivirana_varijabla>
  </DomainObject.Predmet.ProtustrankaNazivFormated>
  <DomainObject.Predmet.ProtustrankaNazivFormatedOIB>
    <izvorni_sadrzaj>INTERKORP d.o.o., OIB 77755090661</izvorni_sadrzaj>
    <derivirana_varijabla naziv="DomainObject.Predmet.ProtustrankaNazivFormatedOIB_1">INTERKORP d.o.o., OIB 77755090661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INTERKORP d.o.o.</item>
    </izvorni_sadrzaj>
    <derivirana_varijabla naziv="DomainObject.Predmet.ProtuStrankaListFormated_1">
      <item>INTERKORP d.o.o.</item>
    </derivirana_varijabla>
  </DomainObject.Predmet.ProtuStrankaListFormated>
  <DomainObject.Predmet.ProtuStrankaListFormatedOIB>
    <izvorni_sadrzaj>
      <item>INTERKORP d.o.o., OIB 77755090661</item>
    </izvorni_sadrzaj>
    <derivirana_varijabla naziv="DomainObject.Predmet.ProtuStrankaListFormatedOIB_1">
      <item>INTERKORP d.o.o., OIB 77755090661</item>
    </derivirana_varijabla>
  </DomainObject.Predmet.ProtuStrankaListFormatedOIB>
  <DomainObject.Predmet.ProtuStrankaListFormatedWithAdress>
    <izvorni_sadrzaj>
      <item>INTERKORP d.o.o., Trnsko 34/B, 10000 Zagreb</item>
    </izvorni_sadrzaj>
    <derivirana_varijabla naziv="DomainObject.Predmet.ProtuStrankaListFormatedWithAdress_1">
      <item>INTERKORP d.o.o., Trnsko 34/B, 10000 Zagreb</item>
    </derivirana_varijabla>
  </DomainObject.Predmet.ProtuStrankaListFormatedWithAdress>
  <DomainObject.Predmet.ProtuStrankaListFormatedWithAdressOIB>
    <izvorni_sadrzaj>
      <item>INTERKORP d.o.o., OIB 77755090661, Trnsko 34/B, 10000 Zagreb</item>
    </izvorni_sadrzaj>
    <derivirana_varijabla naziv="DomainObject.Predmet.ProtuStrankaListFormatedWithAdressOIB_1">
      <item>INTERKORP d.o.o., OIB 77755090661, Trnsko 34/B, 10000 Zagreb</item>
    </derivirana_varijabla>
  </DomainObject.Predmet.ProtuStrankaListFormatedWithAdressOIB>
  <DomainObject.Predmet.ProtuStrankaListNazivFormated>
    <izvorni_sadrzaj>
      <item>INTERKORP d.o.o.</item>
    </izvorni_sadrzaj>
    <derivirana_varijabla naziv="DomainObject.Predmet.ProtuStrankaListNazivFormated_1">
      <item>INTERKORP d.o.o.</item>
    </derivirana_varijabla>
  </DomainObject.Predmet.ProtuStrankaListNazivFormated>
  <DomainObject.Predmet.ProtuStrankaListNazivFormatedOIB>
    <izvorni_sadrzaj>
      <item>INTERKORP d.o.o., OIB 77755090661</item>
    </izvorni_sadrzaj>
    <derivirana_varijabla naziv="DomainObject.Predmet.ProtuStrankaListNazivFormatedOIB_1">
      <item>INTERKORP d.o.o., OIB 77755090661</item>
    </derivirana_varijabla>
  </DomainObject.Predmet.ProtuStrankaListNazivFormatedOIB>
  <DomainObject.Predmet.OstaliListFormated>
    <izvorni_sadrzaj>
      <item>LJUBOMIR BELAMARIĆ</item>
      <item>Antonia Selak</item>
    </izvorni_sadrzaj>
    <derivirana_varijabla naziv="DomainObject.Predmet.OstaliListFormated_1">
      <item>LJUBOMIR BELAMARIĆ</item>
      <item>Antonia Selak</item>
    </derivirana_varijabla>
  </DomainObject.Predmet.OstaliListFormated>
  <DomainObject.Predmet.OstaliListFormatedOIB>
    <izvorni_sadrzaj>
      <item>LJUBOMIR BELAMARIĆ, OIB 14150360164</item>
      <item>Antonia Selak, OIB 91237926182</item>
    </izvorni_sadrzaj>
    <derivirana_varijabla naziv="DomainObject.Predmet.OstaliListFormatedOIB_1">
      <item>LJUBOMIR BELAMARIĆ, OIB 14150360164</item>
      <item>Antonia Selak, OIB 91237926182</item>
    </derivirana_varijabla>
  </DomainObject.Predmet.OstaliListFormatedOIB>
  <DomainObject.Predmet.OstaliListFormatedWithAdress>
    <izvorni_sadrzaj>
      <item>LJUBOMIR BELAMARIĆ, Magovca Božidara 163, 10000 Zagreb</item>
      <item>Antonia Selak, Drenovačka 3/2, 10000 Zagreb</item>
    </izvorni_sadrzaj>
    <derivirana_varijabla naziv="DomainObject.Predmet.OstaliListFormatedWithAdress_1">
      <item>LJUBOMIR BELAMARIĆ, Magovca Božidara 163, 10000 Zagreb</item>
      <item>Antonia Selak, Drenovačka 3/2, 10000 Zagreb</item>
    </derivirana_varijabla>
  </DomainObject.Predmet.OstaliListFormatedWithAdress>
  <DomainObject.Predmet.OstaliListFormatedWithAdressOIB>
    <izvorni_sadrzaj>
      <item>LJUBOMIR BELAMARIĆ, OIB 14150360164, Magovca Božidara 163, 10000 Zagreb</item>
      <item>Antonia Selak, OIB 91237926182, Drenovačka 3/2, 10000 Zagreb</item>
    </izvorni_sadrzaj>
    <derivirana_varijabla naziv="DomainObject.Predmet.OstaliListFormatedWithAdressOIB_1">
      <item>LJUBOMIR BELAMARIĆ, OIB 14150360164, Magovca Božidara 163, 10000 Zagreb</item>
      <item>Antonia Selak, OIB 91237926182, Drenovačka 3/2, 10000 Zagreb</item>
    </derivirana_varijabla>
  </DomainObject.Predmet.OstaliListFormatedWithAdressOIB>
  <DomainObject.Predmet.OstaliListNazivFormated>
    <izvorni_sadrzaj>
      <item>LJUBOMIR BELAMARIĆ</item>
      <item>Antonia Selak</item>
    </izvorni_sadrzaj>
    <derivirana_varijabla naziv="DomainObject.Predmet.OstaliListNazivFormated_1">
      <item>LJUBOMIR BELAMARIĆ</item>
      <item>Antonia Selak</item>
    </derivirana_varijabla>
  </DomainObject.Predmet.OstaliListNazivFormated>
  <DomainObject.Predmet.OstaliListNazivFormatedOIB>
    <izvorni_sadrzaj>
      <item>LJUBOMIR BELAMARIĆ, OIB 14150360164</item>
      <item>Antonia Selak, OIB 91237926182</item>
    </izvorni_sadrzaj>
    <derivirana_varijabla naziv="DomainObject.Predmet.OstaliListNazivFormatedOIB_1">
      <item>LJUBOMIR BELAMARIĆ, OIB 14150360164</item>
      <item>Antonia Selak, OIB 91237926182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INTERKORP d.o.o.</izvorni_sadrzaj>
    <derivirana_varijabla naziv="DomainObject.Predmet.ProtustrankaIDrugi_1">INTERKORP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INTERKORP d.o.o., OIB 77755090661, Trnsko 34/B, 10000 Zagreb</izvorni_sadrzaj>
    <derivirana_varijabla naziv="DomainObject.Predmet.ProtustrankaIDrugiAdressOIB_1">INTERKORP d.o.o., OIB 77755090661, Trnsko 34/B,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INTERKORP d.o.o.</item>
      <item>LJUBOMIR BELAMARIĆ</item>
      <item>Antonia Selak</item>
    </izvorni_sadrzaj>
    <derivirana_varijabla naziv="DomainObject.Predmet.SudioniciListNaziv_1">
      <item>FINA Regionalni centar Zagreb</item>
      <item>INTERKORP d.o.o.</item>
      <item>LJUBOMIR BELAMARIĆ</item>
      <item>Antonia Selak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INTERKORP d.o.o., OIB 77755090661, Trnsko 34/B,10000 Zagreb</item>
      <item>LJUBOMIR BELAMARIĆ, OIB 14150360164, Magovca Božidara 163,10000 Zagreb</item>
      <item>Antonia Selak, OIB 91237926182, Drenovačka 3/2,10000 Zagreb</item>
    </izvorni_sadrzaj>
    <derivirana_varijabla naziv="DomainObject.Predmet.SudioniciListAdressOIB_1">
      <item>FINA Regionalni centar Zagreb, OIB 85821130368, Trg svibanjskih žrtava 1995. 1,10000 Zagreb</item>
      <item>INTERKORP d.o.o., OIB 77755090661, Trnsko 34/B,10000 Zagreb</item>
      <item>LJUBOMIR BELAMARIĆ, OIB 14150360164, Magovca Božidara 163,10000 Zagreb</item>
      <item>Antonia Selak, OIB 91237926182, Drenovačka 3/2,10000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77755090661</item>
      <item>, OIB 14150360164</item>
      <item>, OIB 91237926182</item>
    </izvorni_sadrzaj>
    <derivirana_varijabla naziv="DomainObject.Predmet.SudioniciListNazivOIB_1">
      <item>, OIB 85821130368</item>
      <item>, OIB 77755090661</item>
      <item>, OIB 14150360164</item>
      <item>, OIB 91237926182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753</properties:Characters>
  <properties:Lines>31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2018-01-26T08:29:00Z</dcterms:created>
  <dc:creator>Mislav Kolakušić</dc:creator>
  <cp:lastModifiedBy>Ivana Stampf</cp:lastModifiedBy>
  <dcterms:modified xmlns:xsi="http://www.w3.org/2001/XMLSchema-instance" xsi:type="dcterms:W3CDTF">2018-01-26T09:06:00Z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