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7567" w14:paraId="bed7567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7125F">
        <w:t>761</w:t>
      </w:r>
      <w:r w:rsidR="0028327B">
        <w:t>/16</w:t>
      </w:r>
      <w:r>
        <w:t xml:space="preserve">, temeljem odredbe članka 430. Stečajnog zakona (Narodne novine br. 71/15.), dana </w:t>
      </w:r>
      <w:r w:rsidR="00222323">
        <w:t>24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17125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7125F" w:rsidRPr="0017125F">
        <w:t>ČETRI VITRA j.d.o.o., Zabok, Matije Gupca 90, OIB: 34143817706, MBS: 080845097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D1AE7">
        <w:t>2.173,82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22323">
        <w:t>24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440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440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D1AE7"/>
    <w:rsid w:val="002D4408"/>
    <w:rsid w:val="003839BE"/>
    <w:rsid w:val="003D2404"/>
    <w:rsid w:val="003F6C0C"/>
    <w:rsid w:val="008367F3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ČETRI VITRA jednostavno društvo s ograničenom odgovornošću za ugostiteljstvo i turizam</izvorni_sadrzaj>
    <derivirana_varijabla naziv="DomainObject.Predmet.ProtustrankaFormated_1">  ČETRI VITRA jednostavno društvo s ograničenom odgovornošću za ugostiteljstvo i turizam</derivirana_varijabla>
  </DomainObject.Predmet.ProtustrankaFormated>
  <DomainObject.Predmet.ProtustrankaFormatedOIB>
    <izvorni_sadrzaj>  ČETRI VITRA jednostavno društvo s ograničenom odgovornošću za ugostiteljstvo i turizam, OIB 34143817706</izvorni_sadrzaj>
    <derivirana_varijabla naziv="DomainObject.Predmet.ProtustrankaFormatedOIB_1">  ČETRI VITRA jednostavno društvo s ograničenom odgovornošću za ugostiteljstvo i turizam, OIB 34143817706</derivirana_varijabla>
  </DomainObject.Predmet.ProtustrankaFormatedOIB>
  <DomainObject.Predmet.ProtustrankaFormatedWithAdress>
    <izvorni_sadrzaj> ČETRI VITRA jednostavno društvo s ograničenom odgovornošću za ugostiteljstvo i turizam, Matije Gupca 90, 49210 Zabok</izvorni_sadrzaj>
    <derivirana_varijabla naziv="DomainObject.Predmet.ProtustrankaFormatedWithAdress_1"> ČETRI VITRA jednostavno društvo s ograničenom odgovornošću za ugostiteljstvo i turizam, Matije Gupca 90, 49210 Zabok</derivirana_varijabla>
  </DomainObject.Predmet.ProtustrankaFormatedWithAdress>
  <DomainObject.Predmet.ProtustrankaFormatedWithAdressOIB>
    <izvorni_sadrzaj> ČETRI VITRA jednostavno društvo s ograničenom odgovornošću za ugostiteljstvo i turizam, OIB 34143817706, Matije Gupca 90, 49210 Zabok</izvorni_sadrzaj>
    <derivirana_varijabla naziv="DomainObject.Predmet.ProtustrankaFormatedWithAdressOIB_1"> ČETRI VITRA jednostavno društvo s ograničenom odgovornošću za ugostiteljstvo i turizam, OIB 34143817706, Matije Gupca 90, 49210 Zabok</derivirana_varijabla>
  </DomainObject.Predmet.ProtustrankaFormatedWithAdressOIB>
  <DomainObject.Predmet.ProtustrankaWithAdress>
    <izvorni_sadrzaj>ČETRI VITRA jednostavno društvo s ograničenom odgovornošću za ugostiteljstvo i turizam Matije Gupca 90, 49210 Zabok</izvorni_sadrzaj>
    <derivirana_varijabla naziv="DomainObject.Predmet.ProtustrankaWithAdress_1">ČETRI VITRA jednostavno društvo s ograničenom odgovornošću za ugostiteljstvo i turizam Matije Gupca 90, 49210 Zabok</derivirana_varijabla>
  </DomainObject.Predmet.ProtustrankaWithAdress>
  <DomainObject.Predmet.ProtustrankaWithAdressOIB>
    <izvorni_sadrzaj>ČETRI VITRA jednostavno društvo s ograničenom odgovornošću za ugostiteljstvo i turizam, OIB 34143817706, Matije Gupca 90, 49210 Zabok</izvorni_sadrzaj>
    <derivirana_varijabla naziv="DomainObject.Predmet.ProtustrankaWithAdressOIB_1">ČETRI VITRA jednostavno društvo s ograničenom odgovornošću za ugostiteljstvo i turizam, OIB 34143817706, Matije Gupca 90, 49210 Zabok</derivirana_varijabla>
  </DomainObject.Predmet.ProtustrankaWithAdressOIB>
  <DomainObject.Predmet.ProtustrankaNazivFormated>
    <izvorni_sadrzaj>ČETRI VITRA jednostavno društvo s ograničenom odgovornošću za ugostiteljstvo i turizam</izvorni_sadrzaj>
    <derivirana_varijabla naziv="DomainObject.Predmet.ProtustrankaNazivFormated_1">ČETRI VITRA jednostavno društvo s ograničenom odgovornošću za ugostiteljstvo i turizam</derivirana_varijabla>
  </DomainObject.Predmet.ProtustrankaNazivFormated>
  <DomainObject.Predmet.ProtustrankaNazivFormatedOIB>
    <izvorni_sadrzaj>ČETRI VITRA jednostavno društvo s ograničenom odgovornošću za ugostiteljstvo i turizam, OIB 34143817706</izvorni_sadrzaj>
    <derivirana_varijabla naziv="DomainObject.Predmet.ProtustrankaNazivFormatedOIB_1">ČETRI VITRA jednostavno društvo s ograničenom odgovornošću za ugostiteljstvo i turizam, OIB 34143817706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ČETRI VITRA jednostavno društvo s ograničenom odgovornošću za ugostiteljstvo i turizam</item>
    </izvorni_sadrzaj>
    <derivirana_varijabla naziv="DomainObject.Predmet.ProtuStrankaListFormated_1">
      <item>ČETRI VITRA jednostavno društvo s ograničenom odgovornošću za ugostiteljstvo i turizam</item>
    </derivirana_varijabla>
  </DomainObject.Predmet.ProtuStrankaListFormated>
  <DomainObject.Predmet.ProtuStrankaListFormatedOIB>
    <izvorni_sadrzaj>
      <item>ČETRI VITRA jednostavno društvo s ograničenom odgovornošću za ugostiteljstvo i turizam, OIB 34143817706</item>
    </izvorni_sadrzaj>
    <derivirana_varijabla naziv="DomainObject.Predmet.ProtuStrankaListFormatedOIB_1">
      <item>ČETRI VITRA jednostavno društvo s ograničenom odgovornošću za ugostiteljstvo i turizam, OIB 34143817706</item>
    </derivirana_varijabla>
  </DomainObject.Predmet.ProtuStrankaListFormatedOIB>
  <DomainObject.Predmet.ProtuStrankaListFormatedWithAdress>
    <izvorni_sadrzaj>
      <item>ČETRI VITRA jednostavno društvo s ograničenom odgovornošću za ugostiteljstvo i turizam, Matije Gupca 90, 49210 Zabok</item>
    </izvorni_sadrzaj>
    <derivirana_varijabla naziv="DomainObject.Predmet.ProtuStrankaListFormatedWithAdress_1">
      <item>ČETRI VITRA jednostavno društvo s ograničenom odgovornošću za ugostiteljstvo i turizam, Matije Gupca 90, 49210 Zabok</item>
    </derivirana_varijabla>
  </DomainObject.Predmet.ProtuStrankaListFormatedWithAdress>
  <DomainObject.Predmet.ProtuStrankaListFormatedWithAdressOIB>
    <izvorni_sadrzaj>
      <item>ČETRI VITRA jednostavno društvo s ograničenom odgovornošću za ugostiteljstvo i turizam, OIB 34143817706, Matije Gupca 90, 49210 Zabok</item>
    </izvorni_sadrzaj>
    <derivirana_varijabla naziv="DomainObject.Predmet.ProtuStrankaListFormatedWithAdressOIB_1">
      <item>ČETRI VITRA jednostavno društvo s ograničenom odgovornošću za ugostiteljstvo i turizam, OIB 34143817706, Matije Gupca 90, 49210 Zabok</item>
    </derivirana_varijabla>
  </DomainObject.Predmet.ProtuStrankaListFormatedWithAdressOIB>
  <DomainObject.Predmet.ProtuStrankaListNazivFormated>
    <izvorni_sadrzaj>
      <item>ČETRI VITRA jednostavno društvo s ograničenom odgovornošću za ugostiteljstvo i turizam</item>
    </izvorni_sadrzaj>
    <derivirana_varijabla naziv="DomainObject.Predmet.ProtuStrankaListNazivFormated_1">
      <item>ČETRI VITRA jednostavno društvo s ograničenom odgovornošću za ugostiteljstvo i turizam</item>
    </derivirana_varijabla>
  </DomainObject.Predmet.ProtuStrankaListNazivFormated>
  <DomainObject.Predmet.ProtuStrankaListNazivFormatedOIB>
    <izvorni_sadrzaj>
      <item>ČETRI VITRA jednostavno društvo s ograničenom odgovornošću za ugostiteljstvo i turizam, OIB 34143817706</item>
    </izvorni_sadrzaj>
    <derivirana_varijabla naziv="DomainObject.Predmet.ProtuStrankaListNazivFormatedOIB_1">
      <item>ČETRI VITRA jednostavno društvo s ograničenom odgovornošću za ugostiteljstvo i turizam, OIB 34143817706</item>
    </derivirana_varijabla>
  </DomainObject.Predmet.ProtuStrankaListNazivFormatedOIB>
  <DomainObject.Predmet.OstaliListFormated>
    <izvorni_sadrzaj>
      <item>Vlatka Hercigonja</item>
    </izvorni_sadrzaj>
    <derivirana_varijabla naziv="DomainObject.Predmet.OstaliListFormated_1">
      <item>Vlatka Hercigonja</item>
    </derivirana_varijabla>
  </DomainObject.Predmet.OstaliListFormated>
  <DomainObject.Predmet.OstaliListFormatedOIB>
    <izvorni_sadrzaj>
      <item>Vlatka Hercigonja, OIB 72519756784</item>
    </izvorni_sadrzaj>
    <derivirana_varijabla naziv="DomainObject.Predmet.OstaliListFormatedOIB_1">
      <item>Vlatka Hercigonja, OIB 72519756784</item>
    </derivirana_varijabla>
  </DomainObject.Predmet.OstaliListFormatedOIB>
  <DomainObject.Predmet.OstaliListFormatedWithAdress>
    <izvorni_sadrzaj>
      <item>Vlatka Hercigonja, Matije Gupca 90, 49210 Zabok</item>
    </izvorni_sadrzaj>
    <derivirana_varijabla naziv="DomainObject.Predmet.OstaliListFormatedWithAdress_1">
      <item>Vlatka Hercigonja, Matije Gupca 90, 49210 Zabok</item>
    </derivirana_varijabla>
  </DomainObject.Predmet.OstaliListFormatedWithAdress>
  <DomainObject.Predmet.OstaliListFormatedWithAdressOIB>
    <izvorni_sadrzaj>
      <item>Vlatka Hercigonja, OIB 72519756784, Matije Gupca 90, 49210 Zabok</item>
    </izvorni_sadrzaj>
    <derivirana_varijabla naziv="DomainObject.Predmet.OstaliListFormatedWithAdressOIB_1">
      <item>Vlatka Hercigonja, OIB 72519756784, Matije Gupca 90, 49210 Zabok</item>
    </derivirana_varijabla>
  </DomainObject.Predmet.OstaliListFormatedWithAdressOIB>
  <DomainObject.Predmet.OstaliListNazivFormated>
    <izvorni_sadrzaj>
      <item>Vlatka Hercigonja</item>
    </izvorni_sadrzaj>
    <derivirana_varijabla naziv="DomainObject.Predmet.OstaliListNazivFormated_1">
      <item>Vlatka Hercigonja</item>
    </derivirana_varijabla>
  </DomainObject.Predmet.OstaliListNazivFormated>
  <DomainObject.Predmet.OstaliListNazivFormatedOIB>
    <izvorni_sadrzaj>
      <item>Vlatka Hercigonja, OIB 72519756784</item>
    </izvorni_sadrzaj>
    <derivirana_varijabla naziv="DomainObject.Predmet.OstaliListNazivFormatedOIB_1">
      <item>Vlatka Hercigonja, OIB 72519756784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ČETRI VITRA jednostavno društvo s ograničenom odgovornošću za ugostiteljstvo i turizam</izvorni_sadrzaj>
    <derivirana_varijabla naziv="DomainObject.Predmet.ProtustrankaIDrugi_1">ČETRI VITRA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ČETRI VITRA jednostavno društvo s ograničenom odgovornošću za ugostiteljstvo i turizam, OIB 34143817706, Matije Gupca 90, 49210 Zabok</izvorni_sadrzaj>
    <derivirana_varijabla naziv="DomainObject.Predmet.ProtustrankaIDrugiAdressOIB_1">ČETRI VITRA jednostavno društvo s ograničenom odgovornošću za ugostiteljstvo i turizam, OIB 34143817706, Matije Gupca 90,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ČETRI VITRA jednostavno društvo s ograničenom odgovornošću za ugostiteljstvo i turizam</item>
      <item>Vlatka Hercigonja</item>
    </izvorni_sadrzaj>
    <derivirana_varijabla naziv="DomainObject.Predmet.SudioniciListNaziv_1">
      <item>FINA Regionalni centar Zagreb</item>
      <item>ČETRI VITRA jednostavno društvo s ograničenom odgovornošću za ugostiteljstvo i turizam</item>
      <item>Vlatka Hercigonja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ČETRI VITRA jednostavno društvo s ograničenom odgovornošću za ugostiteljstvo i turizam, OIB 34143817706, Matije Gupca 90,49210 Zabok</item>
      <item>Vlatka Hercigonja, OIB 72519756784, Matije Gupca 90,49210 Zabok</item>
    </izvorni_sadrzaj>
    <derivirana_varijabla naziv="DomainObject.Predmet.SudioniciListAdressOIB_1">
      <item>FINA Regionalni centar Zagreb, OIB 85821130368, Trg svibanjskih žrtava 1995. br. 1,10000 Zagreb</item>
      <item>ČETRI VITRA jednostavno društvo s ograničenom odgovornošću za ugostiteljstvo i turizam, OIB 34143817706, Matije Gupca 90,49210 Zabok</item>
      <item>Vlatka Hercigonja, OIB 72519756784, Matije Gupca 90,49210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34143817706</item>
      <item>, OIB 72519756784</item>
    </izvorni_sadrzaj>
    <derivirana_varijabla naziv="DomainObject.Predmet.SudioniciListNazivOIB_1">
      <item>, OIB 85821130368</item>
      <item>, OIB 34143817706</item>
      <item>, OIB 72519756784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1355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2016-02-24T09:02:00Z</dcterms:created>
  <dc:creator>Jelena Vučemilo Manojlovski</dc:creator>
  <cp:lastModifiedBy>Ivana Slaviček</cp:lastModifiedBy>
  <cp:lastPrinted>2016-02-24T08:56:00Z</cp:lastPrinted>
  <dcterms:modified xmlns:xsi="http://www.w3.org/2001/XMLSchema-instance" xsi:type="dcterms:W3CDTF">2016-02-24T09:03:00Z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