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19de8" w14:paraId="5f19de8" w:rsidRDefault="00CB3F44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1303020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</w:pPr>
      <w:bookmarkStart w:name="_GoBack" w:id="0"/>
      <w:bookmarkEnd w:id="0"/>
    </w:p>
    <w:p w:rsidRDefault="00CB3F44" w:rsidP="00CB3F44" w:rsidR="00AE649C">
      <w:pPr>
        <w:pStyle w:val="Bezproreda"/>
      </w:pPr>
      <w:r>
        <w:t xml:space="preserve">    Republika Hrvatska</w:t>
      </w:r>
    </w:p>
    <w:p w:rsidRDefault="00CB3F44" w:rsidP="00CB3F44" w:rsidR="00CB3F44">
      <w:pPr>
        <w:pStyle w:val="Bezproreda"/>
      </w:pPr>
      <w:r>
        <w:t>Trgovački sud u Bjelovaru</w:t>
      </w:r>
    </w:p>
    <w:p w:rsidRDefault="00CB3F44" w:rsidP="00CB3F44" w:rsidR="00CB3F44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  <w:ind w:firstLine="708" w:left="4956"/>
      </w:pPr>
      <w:r>
        <w:t>Poslovni broj: 1 St-128/2018-10</w:t>
      </w:r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  <w:jc w:val="center"/>
      </w:pPr>
      <w:r>
        <w:t>U    I M E     R E P U B L I K E        H R V A T S K E</w:t>
      </w:r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  <w:jc w:val="center"/>
      </w:pPr>
      <w:r>
        <w:t>R J E Š E N J E</w:t>
      </w:r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  <w:ind w:firstLine="708"/>
      </w:pPr>
      <w:r>
        <w:t xml:space="preserve">Trgovački sud u Bjelovaru, po  sucu Branki Pleskalt, u stečajnom predmetu nad Stečajnom masom iza AUTO KLIK d.o.o. za trgovinu i usluge, u stečaju, Zagreb, </w:t>
      </w:r>
      <w:proofErr w:type="spellStart"/>
      <w:r>
        <w:t>Đorđićeva</w:t>
      </w:r>
      <w:proofErr w:type="spellEnd"/>
      <w:r>
        <w:t xml:space="preserve"> 24, OIB: 94378482101,   22.  kolovoza 2018. </w:t>
      </w:r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  <w:jc w:val="center"/>
      </w:pPr>
      <w:r>
        <w:t>r i j e š i o      j e</w:t>
      </w:r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</w:pPr>
      <w:r>
        <w:t>Utvrđuju se slijedeće tražbine:</w:t>
      </w:r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</w:pPr>
      <w:r>
        <w:t>I  Tražbine II Višeg isplatnog reda</w:t>
      </w:r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</w:pPr>
      <w:r>
        <w:t>a)Tražbine utvrđene u cijelosti</w:t>
      </w:r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Prijavljeno           Utvrđeno</w:t>
      </w:r>
    </w:p>
    <w:p w:rsidRDefault="00CB3F44" w:rsidP="00CB3F44" w:rsidR="00CB3F44">
      <w:pPr>
        <w:pStyle w:val="Bezproreda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kn                            </w:t>
      </w:r>
      <w:proofErr w:type="spellStart"/>
      <w:r>
        <w:t>kn</w:t>
      </w:r>
      <w:proofErr w:type="spellEnd"/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</w:pPr>
      <w:r>
        <w:t>1.Republika Hrvatska, OIB: 18683136487                            202.363,29          202.363,29</w:t>
      </w:r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</w:pPr>
    </w:p>
    <w:p w:rsidRDefault="00CB3F44" w:rsidP="00CB3F44" w:rsidR="00CB3F44">
      <w:pPr>
        <w:pStyle w:val="Bezproreda"/>
        <w:jc w:val="both"/>
      </w:pPr>
    </w:p>
    <w:p w:rsidRDefault="00CB3F44" w:rsidP="00CB3F44" w:rsidR="00CB3F44">
      <w:pPr>
        <w:pStyle w:val="Bezproreda"/>
        <w:jc w:val="center"/>
      </w:pPr>
      <w:r>
        <w:t>Obrazloženje</w:t>
      </w:r>
    </w:p>
    <w:p w:rsidRDefault="00CB3F44" w:rsidP="00CB3F44" w:rsidR="00CB3F44">
      <w:pPr>
        <w:pStyle w:val="Bezproreda"/>
        <w:jc w:val="center"/>
      </w:pPr>
    </w:p>
    <w:p w:rsidRDefault="00CB3F44" w:rsidP="00CB3F44" w:rsidR="00CB3F44">
      <w:pPr>
        <w:pStyle w:val="Bezproreda"/>
        <w:ind w:firstLine="708"/>
        <w:jc w:val="both"/>
      </w:pPr>
      <w:r>
        <w:t>Na ispitnom ročištu održanom dana 22.  kolovoza  2018. godine ispitane su sve prijavljene tražbine prema svojim iznosima i redu.</w:t>
      </w:r>
    </w:p>
    <w:p w:rsidRDefault="00CB3F44" w:rsidP="00CB3F44" w:rsidR="00CB3F44">
      <w:pPr>
        <w:pStyle w:val="Bezproreda"/>
        <w:jc w:val="both"/>
      </w:pPr>
    </w:p>
    <w:p w:rsidRDefault="00CB3F44" w:rsidP="00CB3F44" w:rsidR="00CB3F44">
      <w:pPr>
        <w:pStyle w:val="Bezproreda"/>
        <w:ind w:firstLine="708"/>
        <w:jc w:val="both"/>
      </w:pPr>
      <w:r>
        <w:t>Sudac je sastavi sukladno članku 264.  Stečajnog zakona (NN br. 44/96, 29/99, 123/03, 82/06. i 116/10 dalje SZ),  tablicu ispitanih tražbina u koju su za svaku prijavljenu tražbinu uneseni podaci u kojoj mjeri je tražbina utvrđena prema svom iznosu i svom redu.</w:t>
      </w:r>
    </w:p>
    <w:p w:rsidRDefault="00CB3F44" w:rsidP="00CB3F44" w:rsidR="00CB3F44">
      <w:pPr>
        <w:pStyle w:val="Bezproreda"/>
        <w:jc w:val="both"/>
      </w:pPr>
    </w:p>
    <w:p w:rsidRDefault="00CB3F44" w:rsidP="00CB3F44" w:rsidR="00CB3F44">
      <w:pPr>
        <w:pStyle w:val="Bezproreda"/>
        <w:ind w:firstLine="708"/>
        <w:jc w:val="both"/>
      </w:pPr>
      <w:r>
        <w:lastRenderedPageBreak/>
        <w:t>Tražbine koje stečajni upravitelj nije osporio a nije ih osporio niti koji od nazočnih stečajnih vjerovnika, temeljem odredbe članka 263.  Stečajnog zakona utvrđene su u cijelosti.</w:t>
      </w:r>
    </w:p>
    <w:p w:rsidRDefault="00CB3F44" w:rsidP="00CB3F44" w:rsidR="00CB3F44">
      <w:pPr>
        <w:pStyle w:val="Bezproreda"/>
        <w:jc w:val="both"/>
      </w:pPr>
    </w:p>
    <w:p w:rsidRDefault="00CB3F44" w:rsidP="00CB3F44" w:rsidR="00CB3F44">
      <w:pPr>
        <w:pStyle w:val="Bezproreda"/>
        <w:ind w:firstLine="708"/>
        <w:jc w:val="both"/>
      </w:pPr>
      <w:r>
        <w:t>Zbog navedenog riješeno je kao u izreci.</w:t>
      </w:r>
    </w:p>
    <w:p w:rsidRDefault="00CB3F44" w:rsidP="00CB3F44" w:rsidR="00CB3F44">
      <w:pPr>
        <w:pStyle w:val="Bezproreda"/>
        <w:jc w:val="both"/>
      </w:pPr>
    </w:p>
    <w:p w:rsidRDefault="00CB3F44" w:rsidP="00CB3F44" w:rsidR="00CB3F44">
      <w:pPr>
        <w:pStyle w:val="Bezproreda"/>
        <w:ind w:firstLine="708"/>
        <w:jc w:val="both"/>
      </w:pPr>
      <w:r>
        <w:t xml:space="preserve">U Bjelovar  22. kolovoza 2018. </w:t>
      </w:r>
    </w:p>
    <w:p w:rsidRDefault="00CB3F44" w:rsidP="00CB3F44" w:rsidR="00CB3F44">
      <w:pPr>
        <w:pStyle w:val="Bezproreda"/>
        <w:ind w:firstLine="708"/>
        <w:jc w:val="both"/>
      </w:pPr>
    </w:p>
    <w:p w:rsidRDefault="00CB3F44" w:rsidP="00CB3F44" w:rsidR="00CB3F44">
      <w:pPr>
        <w:pStyle w:val="Bezproreda"/>
        <w:jc w:val="center"/>
      </w:pPr>
      <w:r>
        <w:t>S u d a c</w:t>
      </w:r>
    </w:p>
    <w:p w:rsidRDefault="00CB3F44" w:rsidP="00CB3F44" w:rsidR="00CB3F44">
      <w:pPr>
        <w:pStyle w:val="Bezproreda"/>
        <w:jc w:val="center"/>
      </w:pPr>
      <w:r>
        <w:t>Branka Pleskalt  v.r.</w:t>
      </w:r>
    </w:p>
    <w:p w:rsidRDefault="00CB3F44" w:rsidP="00CB3F44" w:rsidR="00CB3F44">
      <w:pPr>
        <w:pStyle w:val="Bezproreda"/>
        <w:jc w:val="center"/>
      </w:pPr>
    </w:p>
    <w:p w:rsidRDefault="00CB3F44" w:rsidP="00CB3F44" w:rsidR="00CB3F44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B3F44" w:rsidP="00CB3F44" w:rsidR="00CB3F44">
      <w:pPr>
        <w:pStyle w:val="Bezproreda"/>
        <w:jc w:val="center"/>
      </w:pPr>
      <w:r>
        <w:t>Vesna Dragišić</w:t>
      </w:r>
    </w:p>
    <w:p w:rsidRDefault="00CB3F44" w:rsidP="00CB3F44" w:rsidR="00CB3F44">
      <w:pPr>
        <w:pStyle w:val="Bezproreda"/>
        <w:jc w:val="center"/>
      </w:pPr>
    </w:p>
    <w:p w:rsidRDefault="00CB3F44" w:rsidP="00CB3F44" w:rsidR="00CB3F44">
      <w:pPr>
        <w:pStyle w:val="Bezproreda"/>
        <w:jc w:val="both"/>
      </w:pPr>
    </w:p>
    <w:p w:rsidRDefault="00CB3F44" w:rsidP="00CB3F44" w:rsidR="00CB3F44">
      <w:pPr>
        <w:pStyle w:val="Bezproreda"/>
        <w:ind w:firstLine="708"/>
        <w:jc w:val="both"/>
      </w:pPr>
      <w:r>
        <w:t xml:space="preserve">Pouka o pravnom lijeku: protiv ovog rješenja pravo na žalbu ima stečajni upravitelj i svaki vjerovnik u dijelu koji se tiče njegove prijavljene tražbine odnosno tražbine koju je osporio (čl. 265. st. 3. Stečajnog zakona). Rok za žalbu iznosi 8 dana računajući od dana dostave pisanog </w:t>
      </w:r>
      <w:proofErr w:type="spellStart"/>
      <w:r>
        <w:t>otpravka</w:t>
      </w:r>
      <w:proofErr w:type="spellEnd"/>
      <w:r>
        <w:t>, odnosno izvatka iz rješenja . Žalba se podnosi ovome sudu u dva primjerka.</w:t>
      </w:r>
    </w:p>
    <w:p w:rsidRDefault="00CB3F44" w:rsidP="00CB3F44" w:rsidR="00CB3F44">
      <w:pPr>
        <w:pStyle w:val="NormaleSPIS"/>
      </w:pPr>
    </w:p>
    <w:p w:rsidRDefault="00CB3F44" w:rsidP="00CB3F44" w:rsidR="00CB3F4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B3F4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16371144"/>
      <w:docPartObj>
        <w:docPartGallery w:val="Page Numbers (Top of Page)"/>
        <w:docPartUnique/>
      </w:docPartObj>
    </w:sdtPr>
    <w:sdtContent>
      <w:p w:rsidRDefault="00CB3F44" w:rsidR="00CB3F4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B3F44" w:rsidR="008333A9">
    <w:pPr>
      <w:pStyle w:val="Zaglavlje"/>
    </w:pPr>
    <w:r>
      <w:t>Poslovni broj: 1 St-128/2018-10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3F44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47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St-128/2018-12</izvorni_sadrzaj>
    <derivirana_varijabla naziv="DomainObject.Oznaka_1">St-128/2018-12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</izvorni_sadrzaj>
    <derivirana_varijabla naziv="DomainObject.Predmet.Broj_1">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St-128/2018</izvorni_sadrzaj>
    <derivirana_varijabla naziv="DomainObject.Predmet.OznakaBroj_1">St-128/2018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AUTO KLIK društvo s ograničenom odgovornošću za trgovinu i usluge u stečaju</izvorni_sadrzaj>
    <derivirana_varijabla naziv="DomainObject.Predmet.StrankaFormated_1">  Stečajna masa iza AUTO KLIK društvo s ograničenom odgovornošću za trgovinu i usluge u stečaju</derivirana_varijabla>
  </DomainObject.Predmet.StrankaFormated>
  <DomainObject.Predmet.StrankaFormatedOIB>
    <izvorni_sadrzaj>  Stečajna masa iza AUTO KLIK društvo s ograničenom odgovornošću za trgovinu i usluge u stečaju, OIB 94378482101</izvorni_sadrzaj>
    <derivirana_varijabla naziv="DomainObject.Predmet.StrankaFormatedOIB_1">  Stečajna masa iza AUTO KLIK društvo s ograničenom odgovornošću za trgovinu i usluge u stečaju, OIB 94378482101</derivirana_varijabla>
  </DomainObject.Predmet.StrankaFormatedOIB>
  <DomainObject.Predmet.StrankaFormatedWithAdress>
    <izvorni_sadrzaj> Stečajna masa iza AUTO KLIK društvo s ograničenom odgovornošću za trgovinu i usluge u stečaju, Đorđićeva 24, 10000 Zagreb</izvorni_sadrzaj>
    <derivirana_varijabla naziv="DomainObject.Predmet.StrankaFormatedWithAdress_1"> Stečajna masa iza AUTO KLIK društvo s ograničenom odgovornošću za trgovinu i usluge u stečaju, Đorđićeva 24, 10000 Zagreb</derivirana_varijabla>
  </DomainObject.Predmet.StrankaFormatedWithAdress>
  <DomainObject.Predmet.StrankaFormatedWithAdressOIB>
    <izvorni_sadrzaj> Stečajna masa iza AUTO KLIK društvo s ograničenom odgovornošću za trgovinu i usluge u stečaju, OIB 94378482101, Đorđićeva 24, 10000 Zagreb</izvorni_sadrzaj>
    <derivirana_varijabla naziv="DomainObject.Predmet.StrankaFormatedWithAdressOIB_1"> Stečajna masa iza AUTO KLIK društvo s ograničenom odgovornošću za trgovinu i usluge u stečaju, OIB 94378482101, Đorđićeva 24, 10000 Zagreb</derivirana_varijabla>
  </DomainObject.Predmet.StrankaFormatedWithAdressOIB>
  <DomainObject.Predmet.StrankaWithAdress>
    <izvorni_sadrzaj>Stečajna masa iza AUTO KLIK društvo s ograničenom odgovornošću za trgovinu i usluge u stečaju Đorđićeva 24,10000 Zagreb</izvorni_sadrzaj>
    <derivirana_varijabla naziv="DomainObject.Predmet.StrankaWithAdress_1">Stečajna masa iza AUTO KLIK društvo s ograničenom odgovornošću za trgovinu i usluge u stečaju Đorđićeva 24,10000 Zagreb</derivirana_varijabla>
  </DomainObject.Predmet.StrankaWithAdress>
  <DomainObject.Predmet.StrankaWithAdressOIB>
    <izvorni_sadrzaj>Stečajna masa iza AUTO KLIK društvo s ograničenom odgovornošću za trgovinu i usluge u stečaju, OIB 94378482101, Đorđićeva 24,10000 Zagreb</izvorni_sadrzaj>
    <derivirana_varijabla naziv="DomainObject.Predmet.StrankaWithAdressOIB_1">Stečajna masa iza AUTO KLIK društvo s ograničenom odgovornošću za trgovinu i usluge u stečaju, OIB 94378482101, Đorđićeva 24,10000 Zagreb</derivirana_varijabla>
  </DomainObject.Predmet.StrankaWithAdressOIB>
  <DomainObject.Predmet.StrankaNazivFormated>
    <izvorni_sadrzaj>Stečajna masa iza AUTO KLIK društvo s ograničenom odgovornošću za trgovinu i usluge u stečaju</izvorni_sadrzaj>
    <derivirana_varijabla naziv="DomainObject.Predmet.StrankaNazivFormated_1">Stečajna masa iza AUTO KLIK društvo s ograničenom odgovornošću za trgovinu i usluge u stečaju</derivirana_varijabla>
  </DomainObject.Predmet.StrankaNazivFormated>
  <DomainObject.Predmet.StrankaNazivFormatedOIB>
    <izvorni_sadrzaj>Stečajna masa iza AUTO KLIK društvo s ograničenom odgovornošću za trgovinu i usluge u stečaju, OIB 94378482101</izvorni_sadrzaj>
    <derivirana_varijabla naziv="DomainObject.Predmet.StrankaNazivFormatedOIB_1">Stečajna masa iza AUTO KLIK društvo s ograničenom odgovornošću za trgovinu i usluge u stečaju, OIB 94378482101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Stečajna masa iza AUTO KLIK društvo s ograničenom odgovornošću za trgovinu i usluge u stečaju</item>
    </izvorni_sadrzaj>
    <derivirana_varijabla naziv="DomainObject.Predmet.StrankaListFormated_1">
      <item>Stečajna masa iza AUTO KLIK društvo s ograničenom odgovornošću za trgovinu i usluge u stečaju</item>
    </derivirana_varijabla>
  </DomainObject.Predmet.StrankaListFormated>
  <DomainObject.Predmet.StrankaListFormatedOIB>
    <izvorni_sadrzaj>
      <item>Stečajna masa iza AUTO KLIK društvo s ograničenom odgovornošću za trgovinu i usluge u stečaju, OIB 94378482101</item>
    </izvorni_sadrzaj>
    <derivirana_varijabla naziv="DomainObject.Predmet.StrankaListFormatedOIB_1">
      <item>Stečajna masa iza AUTO KLIK društvo s ograničenom odgovornošću za trgovinu i usluge u stečaju, OIB 94378482101</item>
    </derivirana_varijabla>
  </DomainObject.Predmet.StrankaListFormatedOIB>
  <DomainObject.Predmet.StrankaListFormatedWithAdress>
    <izvorni_sadrzaj>
      <item>Stečajna masa iza AUTO KLIK društvo s ograničenom odgovornošću za trgovinu i usluge u stečaju, Đorđićeva 24, 10000 Zagreb</item>
    </izvorni_sadrzaj>
    <derivirana_varijabla naziv="DomainObject.Predmet.StrankaListFormatedWithAdress_1">
      <item>Stečajna masa iza AUTO KLIK društvo s ograničenom odgovornošću za trgovinu i usluge u stečaju, Đorđićeva 24, 10000 Zagreb</item>
    </derivirana_varijabla>
  </DomainObject.Predmet.StrankaListFormatedWithAdress>
  <DomainObject.Predmet.StrankaListFormatedWithAdressOIB>
    <izvorni_sadrzaj>
      <item>Stečajna masa iza AUTO KLIK društvo s ograničenom odgovornošću za trgovinu i usluge u stečaju, OIB 94378482101, Đorđićeva 24, 10000 Zagreb</item>
    </izvorni_sadrzaj>
    <derivirana_varijabla naziv="DomainObject.Predmet.StrankaListFormatedWithAdressOIB_1">
      <item>Stečajna masa iza AUTO KLIK društvo s ograničenom odgovornošću za trgovinu i usluge u stečaju, OIB 94378482101, Đorđićeva 24, 10000 Zagreb</item>
    </derivirana_varijabla>
  </DomainObject.Predmet.StrankaListFormatedWithAdressOIB>
  <DomainObject.Predmet.StrankaListNazivFormated>
    <izvorni_sadrzaj>
      <item>Stečajna masa iza AUTO KLIK društvo s ograničenom odgovornošću za trgovinu i usluge u stečaju</item>
    </izvorni_sadrzaj>
    <derivirana_varijabla naziv="DomainObject.Predmet.StrankaListNazivFormated_1">
      <item>Stečajna masa iza AUTO KLIK društvo s ograničenom odgovornošću za trgovinu i usluge u stečaju</item>
    </derivirana_varijabla>
  </DomainObject.Predmet.StrankaListNazivFormated>
  <DomainObject.Predmet.StrankaListNazivFormatedOIB>
    <izvorni_sadrzaj>
      <item>Stečajna masa iza AUTO KLIK društvo s ograničenom odgovornošću za trgovinu i usluge u stečaju, OIB 94378482101</item>
    </izvorni_sadrzaj>
    <derivirana_varijabla naziv="DomainObject.Predmet.StrankaListNazivFormatedOIB_1">
      <item>Stečajna masa iza AUTO KLIK društvo s ograničenom odgovornošću za trgovinu i usluge u stečaju, OIB 94378482101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Senka Bašić</item>
    </izvorni_sadrzaj>
    <derivirana_varijabla naziv="DomainObject.Predmet.OstaliListFormated_1">
      <item>Senka Bašić</item>
    </derivirana_varijabla>
  </DomainObject.Predmet.OstaliListFormated>
  <DomainObject.Predmet.OstaliListFormatedOIB>
    <izvorni_sadrzaj>
      <item>Senka Bašić, OIB 73097163061</item>
    </izvorni_sadrzaj>
    <derivirana_varijabla naziv="DomainObject.Predmet.OstaliListFormatedOIB_1">
      <item>Senka Bašić, OIB 73097163061</item>
    </derivirana_varijabla>
  </DomainObject.Predmet.OstaliListFormatedOIB>
  <DomainObject.Predmet.OstaliListFormatedWithAdress>
    <izvorni_sadrzaj>
      <item>Senka Bašić, Fra Luje Maruna 24., 10000 Zagreb</item>
    </izvorni_sadrzaj>
    <derivirana_varijabla naziv="DomainObject.Predmet.OstaliListFormatedWithAdress_1">
      <item>Senka Bašić, Fra Luje Maruna 24., 10000 Zagreb</item>
    </derivirana_varijabla>
  </DomainObject.Predmet.OstaliListFormatedWithAdress>
  <DomainObject.Predmet.OstaliListFormatedWithAdressOIB>
    <izvorni_sadrzaj>
      <item>Senka Bašić, OIB 73097163061, Fra Luje Maruna 24., 10000 Zagreb</item>
    </izvorni_sadrzaj>
    <derivirana_varijabla naziv="DomainObject.Predmet.OstaliListFormatedWithAdressOIB_1">
      <item>Senka Bašić, OIB 73097163061, Fra Luje Maruna 24., 10000 Zagreb</item>
    </derivirana_varijabla>
  </DomainObject.Predmet.OstaliListFormatedWithAdressOIB>
  <DomainObject.Predmet.OstaliListNazivFormated>
    <izvorni_sadrzaj>
      <item>Senka Bašić</item>
    </izvorni_sadrzaj>
    <derivirana_varijabla naziv="DomainObject.Predmet.OstaliListNazivFormated_1">
      <item>Senka Bašić</item>
    </derivirana_varijabla>
  </DomainObject.Predmet.OstaliListNazivFormated>
  <DomainObject.Predmet.OstaliListNazivFormatedOIB>
    <izvorni_sadrzaj>
      <item>Senka Bašić, OIB 73097163061</item>
    </izvorni_sadrzaj>
    <derivirana_varijabla naziv="DomainObject.Predmet.OstaliListNazivFormatedOIB_1">
      <item>Senka Bašić, OIB 73097163061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>St-128/2018-12</izvorni_sadrzaj>
    <derivirana_varijabla naziv="DomainObject.PoslovniBrojDokumenta_1">St-128/2018-12</derivirana_varijabla>
  </DomainObject.PoslovniBrojDokumenta>
  <DomainObject.Predmet.StrankaIDrugi>
    <izvorni_sadrzaj>Stečajna masa iza AUTO KLIK društvo s ograničenom odgovornošću za trgovinu i usluge u stečaju</izvorni_sadrzaj>
    <derivirana_varijabla naziv="DomainObject.Predmet.StrankaIDrugi_1">Stečajna masa iza AUTO KLIK društvo s ograničenom odgovornošću za trgovinu i usluge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AUTO KLIK društvo s ograničenom odgovornošću za trgovinu i usluge u stečaju, OIB 94378482101, Đorđićeva 24, 10000 Zagreb</izvorni_sadrzaj>
    <derivirana_varijabla naziv="DomainObject.Predmet.StrankaIDrugiAdressOIB_1">Stečajna masa iza AUTO KLIK društvo s ograničenom odgovornošću za trgovinu i usluge u stečaju, OIB 94378482101, Đorđićeva 24,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Senka Bašić</item>
      <item>Stečajna masa iza AUTO KLIK društvo s ograničenom odgovornošću za trgovinu i usluge u stečaju</item>
    </izvorni_sadrzaj>
    <derivirana_varijabla naziv="DomainObject.Predmet.SudioniciListNaziv_1">
      <item>Senka Bašić</item>
      <item>Stečajna masa iza AUTO KLIK društvo s ograničenom odgovornošću za trgovinu i usluge u stečaju</item>
    </derivirana_varijabla>
  </DomainObject.Predmet.SudioniciListNaziv>
  <DomainObject.Predmet.SudioniciListAdressOIB>
    <izvorni_sadrzaj>
      <item>Senka Bašić, OIB 73097163061, Fra Luje Maruna 24.,10000 Zagreb</item>
      <item>Stečajna masa iza AUTO KLIK društvo s ograničenom odgovornošću za trgovinu i usluge u stečaju, OIB 94378482101, Đorđićeva 24,10000 Zagreb</item>
    </izvorni_sadrzaj>
    <derivirana_varijabla naziv="DomainObject.Predmet.SudioniciListAdressOIB_1">
      <item>Senka Bašić, OIB 73097163061, Fra Luje Maruna 24.,10000 Zagreb</item>
      <item>Stečajna masa iza AUTO KLIK društvo s ograničenom odgovornošću za trgovinu i usluge u stečaju, OIB 94378482101,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2E44E2-FE32-4F3C-BFB3-C48ACE8B35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1399</properties:Characters>
  <properties:Lines>69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2018-08-22T09:33:00Z</cp:lastPrinted>
  <dcterms:modified xmlns:xsi="http://www.w3.org/2001/XMLSchema-instance" xsi:type="dcterms:W3CDTF">2018-08-22T09:33:00Z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St-128/2018-12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