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58a9" w14:paraId="39358a9" w:rsidRDefault="007B0164" w:rsidP="00910611" w:rsidR="007B016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0164" w:rsidP="00910611" w:rsidR="007B0164">
      <w:r>
        <w:rPr>
          <w:rFonts w:eastAsia="MS Mincho"/>
        </w:rPr>
        <w:t>REPUBLIKA HRVATSKA</w:t>
      </w:r>
    </w:p>
    <w:p w:rsidRDefault="007B0164" w:rsidP="00910611" w:rsidR="007B0164">
      <w:r>
        <w:rPr>
          <w:rFonts w:eastAsia="MS Mincho"/>
        </w:rPr>
        <w:t>TRGOVAČKI SUD U RIJECI</w:t>
      </w:r>
    </w:p>
    <w:p w:rsidRDefault="007B0164" w:rsidR="007B016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5717C" w:rsidP="00843324" w:rsidR="00813D16" w:rsidRPr="00E143FD">
      <w:pPr>
        <w:jc w:val="both"/>
      </w:pPr>
      <w:r w:rsidRPr="00E143FD">
        <w:t xml:space="preserve"> </w:t>
      </w:r>
    </w:p>
    <w:p w:rsidRDefault="009E4414" w:rsidP="00843324" w:rsidR="009E4414">
      <w:pPr>
        <w:jc w:val="center"/>
        <w:rPr>
          <w:bCs/>
        </w:rPr>
      </w:pPr>
    </w:p>
    <w:p w:rsidRDefault="00C35560" w:rsidP="00843324" w:rsidR="00C35560" w:rsidRPr="00E143FD">
      <w:pPr>
        <w:jc w:val="center"/>
        <w:rPr>
          <w:bCs/>
        </w:rPr>
      </w:pPr>
      <w:r w:rsidRPr="00E143FD">
        <w:rPr>
          <w:bCs/>
        </w:rPr>
        <w:t>R E P U B L I K A    H R V A T S K A</w:t>
      </w:r>
    </w:p>
    <w:p w:rsidRDefault="00813D16" w:rsidP="00843324" w:rsidR="00813D16" w:rsidRPr="00E143FD">
      <w:pPr>
        <w:jc w:val="center"/>
        <w:rPr>
          <w:bCs/>
        </w:rPr>
      </w:pPr>
      <w:r w:rsidRPr="00E143FD">
        <w:rPr>
          <w:bCs/>
        </w:rPr>
        <w:t>R J E Š E N J E</w:t>
      </w:r>
    </w:p>
    <w:p w:rsidRDefault="00813D16" w:rsidP="00843324" w:rsidR="00813D16">
      <w:pPr>
        <w:jc w:val="center"/>
      </w:pPr>
    </w:p>
    <w:p w:rsidRDefault="009E4414" w:rsidP="00843324" w:rsidR="009E4414" w:rsidRPr="00E143FD">
      <w:pPr>
        <w:jc w:val="center"/>
      </w:pPr>
    </w:p>
    <w:p w:rsidRDefault="00D0012B" w:rsidP="00D0012B" w:rsidR="00D0012B" w:rsidRPr="00E143FD">
      <w:pPr>
        <w:jc w:val="both"/>
        <w:rPr>
          <w:color w:val="003366"/>
        </w:rPr>
      </w:pPr>
      <w:r w:rsidRPr="00E143FD">
        <w:tab/>
      </w:r>
      <w:r w:rsidRPr="00E143FD">
        <w:tab/>
        <w:t xml:space="preserve">Trgovački sud u Rijeci, po sucu Veri Jelenović, odlučujući o prijedlogu Financijske agencije, Zagreb, Ulica grada Vukovara 70, Regionalni centar Rijeka, Podružnica Rijeka, Rijeka, F. Kurelca 8, OIB: 85821130368 i FREE - TECHNICS,društvo s ograničenom odgovornošću za poslovne usluge Rijeka (Grad Rijeka), Lužine 1, OIB: 09086658920, MBS: 040116162 za otvaranje stečajnog postupka nad trgovačkim društvom FREE - TECHNICS,društvo s ograničenom odgovornošću za poslovne usluge Rijeka (Grad Rijeka), Lužine 1, OIB: 09086658920, MBS: 040116162, dana 24. siječnja 2017. godine  </w:t>
      </w:r>
    </w:p>
    <w:p w:rsidRDefault="00813D16" w:rsidP="00843324" w:rsidR="00813D16" w:rsidRPr="00E143FD">
      <w:pPr>
        <w:jc w:val="both"/>
      </w:pPr>
    </w:p>
    <w:p w:rsidRDefault="00813D16" w:rsidP="00843324" w:rsidR="00813D16" w:rsidRPr="00E143FD">
      <w:pPr>
        <w:jc w:val="center"/>
      </w:pPr>
      <w:r w:rsidRPr="00E143FD">
        <w:t>r i j e š i o  j e</w:t>
      </w:r>
    </w:p>
    <w:p w:rsidRDefault="00813D16" w:rsidP="00843324" w:rsidR="00813D16" w:rsidRPr="00E143FD">
      <w:pPr>
        <w:jc w:val="both"/>
      </w:pPr>
    </w:p>
    <w:p w:rsidRDefault="00813D16" w:rsidP="00843324" w:rsidR="00813D16" w:rsidRPr="00E143FD">
      <w:pPr>
        <w:jc w:val="both"/>
        <w:rPr>
          <w:color w:val="003366"/>
        </w:rPr>
      </w:pPr>
      <w:r w:rsidRPr="00E143FD">
        <w:rPr>
          <w:bCs/>
        </w:rPr>
        <w:tab/>
      </w:r>
      <w:r w:rsidRPr="00E143FD">
        <w:rPr>
          <w:bCs/>
        </w:rPr>
        <w:tab/>
        <w:t xml:space="preserve">I. Otvara se  stečajni postupak nad dužnikom </w:t>
      </w:r>
      <w:r w:rsidR="00D0012B" w:rsidRPr="00E143FD">
        <w:t>FREE - TECHNICS,društvo s ograničenom odgovornošću za poslovne usluge Rijeka (Grad Rijeka), Lužine 1, OIB: 09086658920, MBS: 040116162</w:t>
      </w:r>
      <w:r w:rsidRPr="00E143FD">
        <w:rPr>
          <w:bCs/>
        </w:rPr>
        <w:t>.</w:t>
      </w:r>
    </w:p>
    <w:p w:rsidRDefault="00813D16" w:rsidP="00843324" w:rsidR="00813D16" w:rsidRPr="00E143FD">
      <w:pPr>
        <w:jc w:val="both"/>
        <w:rPr>
          <w:bCs/>
        </w:rPr>
      </w:pPr>
    </w:p>
    <w:p w:rsidRDefault="00813D16" w:rsidP="00843324" w:rsidR="00813D16" w:rsidRPr="00E143FD">
      <w:pPr>
        <w:jc w:val="both"/>
      </w:pPr>
      <w:r w:rsidRPr="00E143FD">
        <w:tab/>
      </w:r>
      <w:r w:rsidRPr="00E143FD">
        <w:tab/>
        <w:t xml:space="preserve">II. Za stečajnog upravitelja imenuje se </w:t>
      </w:r>
      <w:r w:rsidR="00D0012B" w:rsidRPr="00E143FD">
        <w:t>Mirjana Gašparović, OIB: 36691101554, Podšupera 55, Crikvenica</w:t>
      </w:r>
      <w:r w:rsidRPr="00E143FD">
        <w:t>.</w:t>
      </w:r>
    </w:p>
    <w:p w:rsidRDefault="00813D16" w:rsidP="00843324" w:rsidR="00813D16" w:rsidRPr="00E143FD">
      <w:pPr>
        <w:jc w:val="both"/>
      </w:pPr>
      <w:r w:rsidRPr="00E143FD">
        <w:tab/>
      </w:r>
      <w:r w:rsidRPr="00E143FD">
        <w:tab/>
      </w:r>
      <w:smartTag w:element="stockticker" w:uri="urn:schemas-microsoft-com:office:smarttags">
        <w:r w:rsidRPr="00E143FD">
          <w:t>III</w:t>
        </w:r>
      </w:smartTag>
      <w:r w:rsidRPr="00E143FD">
        <w:t xml:space="preserve">. Oglas o otvaranju stečajnog postupka istaknut će se na </w:t>
      </w:r>
      <w:r w:rsidR="00555420" w:rsidRPr="00E143FD">
        <w:t xml:space="preserve">mrežnoj stranici </w:t>
      </w:r>
      <w:r w:rsidR="009B7E86" w:rsidRPr="00E143FD">
        <w:t>e-</w:t>
      </w:r>
      <w:r w:rsidR="00555420" w:rsidRPr="00E143FD">
        <w:t>O</w:t>
      </w:r>
      <w:r w:rsidRPr="00E143FD">
        <w:t>glasn</w:t>
      </w:r>
      <w:r w:rsidR="00555420" w:rsidRPr="00E143FD">
        <w:t>a</w:t>
      </w:r>
      <w:r w:rsidRPr="00E143FD">
        <w:t xml:space="preserve"> ploč</w:t>
      </w:r>
      <w:r w:rsidR="00555420" w:rsidRPr="00E143FD">
        <w:t>a</w:t>
      </w:r>
      <w:r w:rsidRPr="00E143FD">
        <w:t xml:space="preserve"> sud</w:t>
      </w:r>
      <w:r w:rsidR="00555420" w:rsidRPr="00E143FD">
        <w:t>ova</w:t>
      </w:r>
      <w:r w:rsidRPr="00E143FD">
        <w:t xml:space="preserve"> dana </w:t>
      </w:r>
      <w:r w:rsidR="00D0012B" w:rsidRPr="00E143FD">
        <w:t>24. siječnja</w:t>
      </w:r>
      <w:r w:rsidR="00555420" w:rsidRPr="00E143FD">
        <w:t xml:space="preserve"> 201</w:t>
      </w:r>
      <w:r w:rsidR="00D0012B" w:rsidRPr="00E143FD">
        <w:t>7</w:t>
      </w:r>
      <w:r w:rsidRPr="00E143FD">
        <w:t>. g</w:t>
      </w:r>
      <w:r w:rsidR="0025717C" w:rsidRPr="00E143FD">
        <w:t xml:space="preserve">odine u </w:t>
      </w:r>
      <w:r w:rsidR="00555420" w:rsidRPr="00E143FD">
        <w:t>1</w:t>
      </w:r>
      <w:r w:rsidR="009E4414">
        <w:t>3</w:t>
      </w:r>
      <w:r w:rsidR="00AE2862" w:rsidRPr="00E143FD">
        <w:t>,</w:t>
      </w:r>
      <w:r w:rsidR="009E4414">
        <w:t>3</w:t>
      </w:r>
      <w:r w:rsidR="00555420" w:rsidRPr="00E143FD">
        <w:t>5</w:t>
      </w:r>
      <w:r w:rsidR="0025717C" w:rsidRPr="00E143FD">
        <w:t xml:space="preserve"> sati</w:t>
      </w:r>
      <w:r w:rsidRPr="00E143FD">
        <w:t>.</w:t>
      </w:r>
    </w:p>
    <w:p w:rsidRDefault="00813D16" w:rsidP="00843324" w:rsidR="00813D16" w:rsidRPr="00E143FD">
      <w:pPr>
        <w:jc w:val="both"/>
      </w:pPr>
    </w:p>
    <w:p w:rsidRDefault="00813D16" w:rsidP="00843324" w:rsidR="00555420" w:rsidRPr="00E143FD">
      <w:pPr>
        <w:jc w:val="both"/>
      </w:pPr>
      <w:r w:rsidRPr="00E143FD">
        <w:tab/>
      </w:r>
      <w:r w:rsidRPr="00E143FD">
        <w:tab/>
      </w:r>
      <w:r w:rsidR="00555420" w:rsidRPr="00E143FD">
        <w:t>I</w:t>
      </w:r>
      <w:r w:rsidRPr="00E143FD">
        <w:t xml:space="preserve">V. Pozivaju se vjerovnici da u roku od </w:t>
      </w:r>
      <w:r w:rsidR="00555420" w:rsidRPr="00E143FD">
        <w:t>6</w:t>
      </w:r>
      <w:r w:rsidR="00DB40D2" w:rsidRPr="00E143FD">
        <w:t>0</w:t>
      </w:r>
      <w:r w:rsidRPr="00E143FD">
        <w:t xml:space="preserve"> dana od </w:t>
      </w:r>
      <w:r w:rsidR="00555420" w:rsidRPr="00E143FD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 w:rsidRPr="00E143FD">
      <w:pPr>
        <w:numPr>
          <w:ilvl w:val="0"/>
          <w:numId w:val="7"/>
        </w:numPr>
        <w:jc w:val="both"/>
      </w:pPr>
      <w:r w:rsidRPr="00E143FD">
        <w:t>podatke za identifikaciju vjerovnika</w:t>
      </w:r>
    </w:p>
    <w:p w:rsidRDefault="00555420" w:rsidP="00555420" w:rsidR="00555420" w:rsidRPr="00E143FD">
      <w:pPr>
        <w:numPr>
          <w:ilvl w:val="0"/>
          <w:numId w:val="7"/>
        </w:numPr>
        <w:jc w:val="both"/>
      </w:pPr>
      <w:r w:rsidRPr="00E143FD">
        <w:t>podatke za identifikaciju dužnika</w:t>
      </w:r>
    </w:p>
    <w:p w:rsidRDefault="00555420" w:rsidP="00555420" w:rsidR="00555420" w:rsidRPr="00E143FD">
      <w:pPr>
        <w:numPr>
          <w:ilvl w:val="0"/>
          <w:numId w:val="7"/>
        </w:numPr>
        <w:jc w:val="both"/>
      </w:pPr>
      <w:r w:rsidRPr="00E143FD">
        <w:t>pravnu osnovu tražbine, iznos tražbine u kunama</w:t>
      </w:r>
    </w:p>
    <w:p w:rsidRDefault="00555420" w:rsidP="00555420" w:rsidR="00555420" w:rsidRPr="00E143FD">
      <w:pPr>
        <w:numPr>
          <w:ilvl w:val="0"/>
          <w:numId w:val="7"/>
        </w:numPr>
        <w:jc w:val="both"/>
      </w:pPr>
      <w:r w:rsidRPr="00E143FD">
        <w:t>naznaku o dokazu za postojanje tražbine</w:t>
      </w:r>
    </w:p>
    <w:p w:rsidRDefault="00555420" w:rsidP="00555420" w:rsidR="00555420" w:rsidRPr="00E143FD">
      <w:pPr>
        <w:numPr>
          <w:ilvl w:val="0"/>
          <w:numId w:val="7"/>
        </w:numPr>
        <w:jc w:val="both"/>
      </w:pPr>
      <w:r w:rsidRPr="00E143FD">
        <w:t>naznaku o postojanju ovršne isprave</w:t>
      </w:r>
    </w:p>
    <w:p w:rsidRDefault="00555420" w:rsidP="00555420" w:rsidR="00555420" w:rsidRPr="00E143FD">
      <w:pPr>
        <w:numPr>
          <w:ilvl w:val="0"/>
          <w:numId w:val="7"/>
        </w:numPr>
        <w:jc w:val="both"/>
      </w:pPr>
      <w:r w:rsidRPr="00E143FD">
        <w:t>naznaku o postojanju postupka pred sudom,</w:t>
      </w:r>
    </w:p>
    <w:p w:rsidRDefault="00555420" w:rsidP="00555420" w:rsidR="00555420" w:rsidRPr="00E143FD">
      <w:pPr>
        <w:jc w:val="both"/>
      </w:pPr>
      <w:r w:rsidRPr="00E143FD">
        <w:t>a prijavi tražbina se u prijepisu prilažu isprave iz kojih tražbina proizlazi, odnosno kojima se dokazuje.</w:t>
      </w:r>
    </w:p>
    <w:p w:rsidRDefault="00813D16" w:rsidP="00843324" w:rsidR="00813D16" w:rsidRPr="00E143FD">
      <w:pPr>
        <w:jc w:val="both"/>
      </w:pPr>
    </w:p>
    <w:p w:rsidRDefault="00813D16" w:rsidP="00890112" w:rsidR="00813D16" w:rsidRPr="00E143FD">
      <w:pPr>
        <w:jc w:val="both"/>
        <w:rPr>
          <w:color w:val="1F497D"/>
        </w:rPr>
      </w:pPr>
      <w:r w:rsidRPr="00E143FD">
        <w:tab/>
      </w:r>
      <w:r w:rsidRPr="00E143FD">
        <w:tab/>
        <w:t xml:space="preserve">Prijavi treba priložiti dokaz o plaćanju pristojbe u visini od 2% prijavljene tražbine, ali ne više od 500,00 kn i to u korist Državnog proračuna </w:t>
      </w:r>
      <w:r w:rsidR="00DF7144" w:rsidRPr="00E143FD">
        <w:t xml:space="preserve">HR12 </w:t>
      </w:r>
      <w:r w:rsidRPr="00E143FD">
        <w:t>1001</w:t>
      </w:r>
      <w:r w:rsidR="00410950" w:rsidRPr="00E143FD">
        <w:t xml:space="preserve">005-1863000160 </w:t>
      </w:r>
      <w:r w:rsidR="000907B4" w:rsidRPr="00E143FD">
        <w:t xml:space="preserve">Model: </w:t>
      </w:r>
      <w:r w:rsidR="000907B4" w:rsidRPr="00E143FD">
        <w:rPr>
          <w:u w:val="single"/>
        </w:rPr>
        <w:t> HR</w:t>
      </w:r>
      <w:r w:rsidR="000907B4" w:rsidRPr="00E143FD">
        <w:t>64  Poziv na broj:    5045-3540-</w:t>
      </w:r>
      <w:r w:rsidR="00D0012B" w:rsidRPr="00E143FD">
        <w:t>6072016</w:t>
      </w:r>
      <w:r w:rsidR="00410950" w:rsidRPr="00E143FD">
        <w:t>.</w:t>
      </w:r>
      <w:r w:rsidRPr="00E143FD">
        <w:t xml:space="preserve"> Zaposlenici koji prijavljuju svoja potraživanja po osnov</w:t>
      </w:r>
      <w:r w:rsidR="00555420" w:rsidRPr="00E143FD">
        <w:t>i</w:t>
      </w:r>
      <w:r w:rsidRPr="00E143FD">
        <w:t xml:space="preserve"> rada ne moraju platiti pristojbu.</w:t>
      </w:r>
    </w:p>
    <w:p w:rsidRDefault="00813D16" w:rsidP="00843324" w:rsidR="00813D16" w:rsidRPr="00E143FD">
      <w:pPr>
        <w:jc w:val="both"/>
      </w:pPr>
    </w:p>
    <w:p w:rsidRDefault="00813D16" w:rsidP="00555420" w:rsidR="00813D16" w:rsidRPr="00E143FD">
      <w:pPr>
        <w:jc w:val="both"/>
      </w:pPr>
      <w:r w:rsidRPr="00E143FD">
        <w:lastRenderedPageBreak/>
        <w:tab/>
      </w:r>
      <w:r w:rsidRPr="00E143FD">
        <w:tab/>
        <w:t xml:space="preserve">V. </w:t>
      </w:r>
      <w:r w:rsidR="00555420" w:rsidRPr="00E143FD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 w:rsidRPr="00E143FD">
        <w:t xml:space="preserve"> (čl. 257. st. 4. Stečajnog zakona)</w:t>
      </w:r>
      <w:r w:rsidRPr="00E143FD">
        <w:t>.</w:t>
      </w:r>
    </w:p>
    <w:p w:rsidRDefault="00813D16" w:rsidP="00843324" w:rsidR="00813D16" w:rsidRPr="00E143FD">
      <w:pPr>
        <w:jc w:val="both"/>
      </w:pPr>
    </w:p>
    <w:p w:rsidRDefault="00813D16" w:rsidP="00843324" w:rsidR="00813D16" w:rsidRPr="00E143FD">
      <w:pPr>
        <w:jc w:val="both"/>
      </w:pPr>
      <w:r w:rsidRPr="00E143FD">
        <w:tab/>
      </w:r>
      <w:r w:rsidRPr="00E143FD">
        <w:tab/>
        <w:t xml:space="preserve">VI. Razlučni i izlučni vjerovnici se pozivaju da u roku iz t. </w:t>
      </w:r>
      <w:r w:rsidR="007E19C4" w:rsidRPr="00E143FD">
        <w:t>I</w:t>
      </w:r>
      <w:r w:rsidRPr="00E143FD">
        <w:t xml:space="preserve">V. ovog rješenja obavijeste stečajnog upravitelja o svojim pravima, sukladno odredbi čl. </w:t>
      </w:r>
      <w:r w:rsidR="007E19C4" w:rsidRPr="00E143FD">
        <w:t>258</w:t>
      </w:r>
      <w:r w:rsidRPr="00E143FD">
        <w:t>. Stečajnog zakona.</w:t>
      </w:r>
      <w:r w:rsidR="00953F19" w:rsidRPr="00E143FD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 w:rsidRPr="00E143FD">
        <w:t xml:space="preserve"> (čl. 129. st. 1. i čl. 259. st. 2. Stečajnog zakona)</w:t>
      </w:r>
      <w:r w:rsidR="00953F19" w:rsidRPr="00E143FD">
        <w:t>.</w:t>
      </w:r>
    </w:p>
    <w:p w:rsidRDefault="007E19C4" w:rsidP="00843324" w:rsidR="007E19C4" w:rsidRPr="00E143FD">
      <w:pPr>
        <w:jc w:val="both"/>
      </w:pPr>
    </w:p>
    <w:p w:rsidRDefault="007E19C4" w:rsidP="00843324" w:rsidR="007E19C4" w:rsidRPr="00E143FD">
      <w:pPr>
        <w:jc w:val="both"/>
      </w:pPr>
      <w:r w:rsidRPr="00E143FD">
        <w:tab/>
      </w:r>
      <w:r w:rsidRPr="00E143FD">
        <w:tab/>
        <w:t xml:space="preserve">VII. Tražbine vjerovnika nižih isplatnih redova prijavljuju se samo na poseban poziv suda. </w:t>
      </w:r>
    </w:p>
    <w:p w:rsidRDefault="00813D16" w:rsidP="00843324" w:rsidR="00813D16" w:rsidRPr="00E143FD">
      <w:pPr>
        <w:jc w:val="both"/>
      </w:pPr>
    </w:p>
    <w:p w:rsidRDefault="00813D16" w:rsidP="00843324" w:rsidR="00813D16" w:rsidRPr="00E143FD">
      <w:pPr>
        <w:jc w:val="both"/>
      </w:pPr>
      <w:r w:rsidRPr="00E143FD">
        <w:tab/>
      </w:r>
      <w:r w:rsidRPr="00E143FD">
        <w:tab/>
        <w:t>VIII. Pozivaju se dužnikovi dužnici da svoje obveze prema dužniku ispunjavaju bez odgode.</w:t>
      </w:r>
    </w:p>
    <w:p w:rsidRDefault="00813D16" w:rsidP="00843324" w:rsidR="00813D16" w:rsidRPr="00E143FD">
      <w:pPr>
        <w:jc w:val="both"/>
      </w:pPr>
    </w:p>
    <w:p w:rsidRDefault="00813D16" w:rsidP="00843324" w:rsidR="00D0012B" w:rsidRPr="00E143FD">
      <w:pPr>
        <w:jc w:val="both"/>
      </w:pPr>
      <w:r w:rsidRPr="00E143FD">
        <w:tab/>
      </w:r>
      <w:r w:rsidRPr="00E143FD">
        <w:tab/>
        <w:t>IX. Otvaranje stečajnog postupka upisati će se u sudski registar ovog suda</w:t>
      </w:r>
      <w:r w:rsidR="00843324" w:rsidRPr="00E143FD">
        <w:t xml:space="preserve"> i u zemljišne knjige</w:t>
      </w:r>
      <w:r w:rsidR="00D0012B" w:rsidRPr="00E143FD">
        <w:t>:</w:t>
      </w:r>
    </w:p>
    <w:p w:rsidRDefault="00D0012B" w:rsidP="00D0012B" w:rsidR="005A1CC2" w:rsidRPr="00E143FD">
      <w:pPr>
        <w:ind w:firstLine="708"/>
        <w:jc w:val="both"/>
        <w:rPr>
          <w:bCs/>
          <w:color w:val="000000"/>
        </w:rPr>
      </w:pPr>
      <w:r w:rsidRPr="00E143FD">
        <w:t>-</w:t>
      </w:r>
      <w:r w:rsidR="00B76DF4" w:rsidRPr="00E143FD">
        <w:t xml:space="preserve"> Općinskog suda u </w:t>
      </w:r>
      <w:r w:rsidR="00953F19" w:rsidRPr="00E143FD">
        <w:t>Rijeci</w:t>
      </w:r>
      <w:r w:rsidR="009B7E86" w:rsidRPr="00E143FD">
        <w:t xml:space="preserve"> zemljišnoknjižni odjel </w:t>
      </w:r>
      <w:r w:rsidRPr="00E143FD">
        <w:t>Delnice</w:t>
      </w:r>
      <w:r w:rsidR="009B7E86" w:rsidRPr="00E143FD">
        <w:t xml:space="preserve"> </w:t>
      </w:r>
      <w:r w:rsidR="00953F19" w:rsidRPr="00E143FD">
        <w:t>za dužnikov</w:t>
      </w:r>
      <w:r w:rsidRPr="00E143FD">
        <w:t>u</w:t>
      </w:r>
      <w:r w:rsidR="00953F19" w:rsidRPr="00E143FD">
        <w:t xml:space="preserve"> nekretnin</w:t>
      </w:r>
      <w:r w:rsidRPr="00E143FD">
        <w:t>u</w:t>
      </w:r>
      <w:r w:rsidR="00953F19" w:rsidRPr="00E143FD">
        <w:t xml:space="preserve"> k.č. br. </w:t>
      </w:r>
      <w:r w:rsidR="005A1CC2" w:rsidRPr="00E143FD">
        <w:t xml:space="preserve">1825, u naravi </w:t>
      </w:r>
      <w:r w:rsidR="005A1CC2" w:rsidRPr="00E143FD">
        <w:rPr>
          <w:bCs/>
          <w:color w:val="000000"/>
        </w:rPr>
        <w:t>PAŠNJAK U BRIŠIĆ, površine 10 jutara i 1483 čhv, upisano u zk. ul. 1853, katastarska općina: 304581, LIČ;</w:t>
      </w:r>
    </w:p>
    <w:p w:rsidRDefault="005A1CC2" w:rsidP="003C7699" w:rsidR="00511D3A" w:rsidRPr="00E143FD">
      <w:pPr>
        <w:ind w:firstLine="708"/>
        <w:jc w:val="both"/>
        <w:rPr>
          <w:color w:val="333333"/>
        </w:rPr>
      </w:pPr>
      <w:r w:rsidRPr="00E143FD">
        <w:rPr>
          <w:bCs/>
          <w:color w:val="000000"/>
        </w:rPr>
        <w:t>- Općinskog suda u Rijeci, zemljišnoknjižni odjel Rijeka za dužnikovu nekretninu k.č. 1132/4</w:t>
      </w:r>
      <w:r w:rsidR="00511D3A" w:rsidRPr="00E143FD">
        <w:rPr>
          <w:bCs/>
          <w:color w:val="000000"/>
        </w:rPr>
        <w:t>, u naravi PROIZVODNA HALA, površine 864 m2, upisano u zk. ul. 4150, katastarska općina: 999906, PLASE</w:t>
      </w:r>
    </w:p>
    <w:p w:rsidRDefault="003C7699" w:rsidP="003C7699" w:rsidR="003C7699" w:rsidRPr="00E143FD">
      <w:pPr>
        <w:ind w:firstLine="708"/>
        <w:jc w:val="both"/>
        <w:rPr>
          <w:color w:val="333333"/>
        </w:rPr>
      </w:pPr>
      <w:r w:rsidRPr="00E143FD">
        <w:rPr>
          <w:bCs/>
          <w:color w:val="000000"/>
        </w:rPr>
        <w:t>- Općinskog suda u Rijeci, zemljišnoknjižni odjel Rijeka za dužnikovu nekretninu k.č. 1132/5, u naravi HALA BR. 1 ZA KOKOŠI, površine 498 m2, upisano u zk. ul. 4518, katastarska općina: 999906, PLASE</w:t>
      </w:r>
    </w:p>
    <w:p w:rsidRDefault="003C7699" w:rsidP="003C7699" w:rsidR="003C7699" w:rsidRPr="00E143FD">
      <w:pPr>
        <w:ind w:firstLine="708"/>
        <w:jc w:val="both"/>
        <w:rPr>
          <w:color w:val="333333"/>
        </w:rPr>
      </w:pPr>
      <w:r w:rsidRPr="00E143FD">
        <w:rPr>
          <w:bCs/>
          <w:color w:val="000000"/>
        </w:rPr>
        <w:t>- Općinskog suda u Rijeci, zemljišnoknjižni odjel Rijeka za dužnikovu nekretninu k.č. 1132/3, u naravi HALA BR. 2 ZA KOKOŠI, površine 378,7 čhv, 2. suvlasnički dio: 335/1000 ETAŽNO VLASNIŠTVO (E-2), 1. Skladište broj 2 u prizemlju, koje se sastoji od kancelarije i skladišnog prostora, ukupne površine 399,05 m2, upisano u zk. ul. 4518, katastarska općina: 999906, PLASE</w:t>
      </w:r>
    </w:p>
    <w:p w:rsidRDefault="003C7699" w:rsidP="003C7699" w:rsidR="003C7699" w:rsidRPr="00E143FD">
      <w:pPr>
        <w:ind w:firstLine="708"/>
        <w:jc w:val="both"/>
        <w:rPr>
          <w:bCs/>
          <w:color w:val="000000"/>
        </w:rPr>
      </w:pPr>
      <w:r w:rsidRPr="00E143FD">
        <w:t xml:space="preserve">- Općinskog suda u Rijeci zemljišnoknjižni odjel Čabar za dužnikovu nekretninu k.č. br. 508, u naravi </w:t>
      </w:r>
      <w:r w:rsidRPr="00E143FD">
        <w:rPr>
          <w:bCs/>
          <w:color w:val="000000"/>
        </w:rPr>
        <w:t>ZGRADA I DVORIŠTE KOD KREPA, površine 4366 m2, k.č. br. 510/1, u naravi ORANICA OGRAJA U PONIKVI površine 126 m2 i k.č. br. 511/2, u naravi ZGRADA KOD KREPA površine 21 m2, sve upisano u zk. ul. 1313, katastarska općina: 302708, GEROVO;</w:t>
      </w:r>
    </w:p>
    <w:p w:rsidRDefault="001B1F09" w:rsidP="00E143FD" w:rsidR="001B1F09" w:rsidRPr="00E143FD">
      <w:pPr>
        <w:jc w:val="both"/>
        <w:rPr>
          <w:color w:val="333333"/>
        </w:rPr>
      </w:pPr>
      <w:r w:rsidRPr="00E143FD">
        <w:t xml:space="preserve">- Općinskog suda u Rijeci zemljišnoknjižni odjel Čabar za dužnikovu nekretninu k.č. br. 512, u naravi </w:t>
      </w:r>
      <w:r w:rsidR="00883B94" w:rsidRPr="00E143FD">
        <w:rPr>
          <w:bCs/>
          <w:color w:val="000000"/>
        </w:rPr>
        <w:t>LIVADA, KOD KREPA</w:t>
      </w:r>
      <w:r w:rsidRPr="00E143FD">
        <w:rPr>
          <w:bCs/>
          <w:color w:val="000000"/>
        </w:rPr>
        <w:t xml:space="preserve">, površine </w:t>
      </w:r>
      <w:r w:rsidR="00E143FD" w:rsidRPr="00E143FD">
        <w:rPr>
          <w:bCs/>
          <w:color w:val="000000"/>
        </w:rPr>
        <w:t>4739</w:t>
      </w:r>
      <w:r w:rsidR="00E143FD" w:rsidRPr="00E143FD">
        <w:rPr>
          <w:color w:val="333333"/>
        </w:rPr>
        <w:t xml:space="preserve"> </w:t>
      </w:r>
      <w:r w:rsidRPr="00E143FD">
        <w:rPr>
          <w:bCs/>
          <w:color w:val="000000"/>
        </w:rPr>
        <w:t>m2, k.č. br. 51</w:t>
      </w:r>
      <w:r w:rsidR="00E143FD" w:rsidRPr="00E143FD">
        <w:rPr>
          <w:bCs/>
          <w:color w:val="000000"/>
        </w:rPr>
        <w:t>9</w:t>
      </w:r>
      <w:r w:rsidRPr="00E143FD">
        <w:rPr>
          <w:bCs/>
          <w:color w:val="000000"/>
        </w:rPr>
        <w:t xml:space="preserve">/1, u naravi </w:t>
      </w:r>
      <w:r w:rsidR="00E143FD" w:rsidRPr="00E143FD">
        <w:rPr>
          <w:bCs/>
          <w:color w:val="000000"/>
        </w:rPr>
        <w:t xml:space="preserve">LIVADA U OGRAJI </w:t>
      </w:r>
      <w:r w:rsidRPr="00E143FD">
        <w:rPr>
          <w:bCs/>
          <w:color w:val="000000"/>
        </w:rPr>
        <w:t xml:space="preserve">površine </w:t>
      </w:r>
      <w:r w:rsidR="00E143FD" w:rsidRPr="00E143FD">
        <w:rPr>
          <w:bCs/>
          <w:color w:val="000000"/>
        </w:rPr>
        <w:t>198</w:t>
      </w:r>
      <w:r w:rsidRPr="00E143FD">
        <w:rPr>
          <w:bCs/>
          <w:color w:val="000000"/>
        </w:rPr>
        <w:t xml:space="preserve"> m2 i k.č. br. 51</w:t>
      </w:r>
      <w:r w:rsidR="00E143FD" w:rsidRPr="00E143FD">
        <w:rPr>
          <w:bCs/>
          <w:color w:val="000000"/>
        </w:rPr>
        <w:t>9</w:t>
      </w:r>
      <w:r w:rsidRPr="00E143FD">
        <w:rPr>
          <w:bCs/>
          <w:color w:val="000000"/>
        </w:rPr>
        <w:t xml:space="preserve">/2, u naravi </w:t>
      </w:r>
      <w:r w:rsidR="00E143FD" w:rsidRPr="00E143FD">
        <w:rPr>
          <w:bCs/>
          <w:color w:val="000000"/>
        </w:rPr>
        <w:t xml:space="preserve">LIVADA U OGRAJI </w:t>
      </w:r>
      <w:r w:rsidRPr="00E143FD">
        <w:rPr>
          <w:bCs/>
          <w:color w:val="000000"/>
        </w:rPr>
        <w:t xml:space="preserve">površine </w:t>
      </w:r>
      <w:r w:rsidR="00E143FD" w:rsidRPr="00E143FD">
        <w:rPr>
          <w:bCs/>
          <w:color w:val="000000"/>
        </w:rPr>
        <w:t>151</w:t>
      </w:r>
      <w:r w:rsidRPr="00E143FD">
        <w:rPr>
          <w:bCs/>
          <w:color w:val="000000"/>
        </w:rPr>
        <w:t xml:space="preserve"> m2, sve upisano u zk. ul. </w:t>
      </w:r>
      <w:r w:rsidR="00E143FD" w:rsidRPr="00E143FD">
        <w:rPr>
          <w:bCs/>
          <w:color w:val="000000"/>
        </w:rPr>
        <w:t>1527</w:t>
      </w:r>
      <w:r w:rsidRPr="00E143FD">
        <w:rPr>
          <w:bCs/>
          <w:color w:val="000000"/>
        </w:rPr>
        <w:t>, katastarska općina: 302708, GEROVO;</w:t>
      </w:r>
    </w:p>
    <w:p w:rsidRDefault="00E143FD" w:rsidP="00E143FD" w:rsidR="00E143FD" w:rsidRPr="00E143FD">
      <w:pPr>
        <w:jc w:val="both"/>
        <w:rPr>
          <w:color w:val="333333"/>
        </w:rPr>
      </w:pPr>
      <w:r w:rsidRPr="00E143FD">
        <w:t xml:space="preserve">- Općinskog suda u Rijeci zemljišnoknjižni odjel Čabar za dužnikovu nekretninu k.č. br. 520/2, u naravi </w:t>
      </w:r>
      <w:r w:rsidRPr="00E143FD">
        <w:rPr>
          <w:bCs/>
          <w:color w:val="000000"/>
        </w:rPr>
        <w:t>NEPLODNO - ULICA ,KOD KREPA, površine 478</w:t>
      </w:r>
      <w:r w:rsidRPr="00E143FD">
        <w:rPr>
          <w:color w:val="333333"/>
        </w:rPr>
        <w:t xml:space="preserve"> </w:t>
      </w:r>
      <w:r w:rsidRPr="00E143FD">
        <w:rPr>
          <w:bCs/>
          <w:color w:val="000000"/>
        </w:rPr>
        <w:t>m2, te k.č. br. 526/3, u naravi DVORIŠTE, KOD KREPA površine 275 m2, sve upisano u zk. ul. 1412, katastarska općina: 302708, GEROVO;</w:t>
      </w:r>
    </w:p>
    <w:p w:rsidRDefault="00E143FD" w:rsidP="00E143FD" w:rsidR="00E143FD" w:rsidRPr="00E143FD">
      <w:pPr>
        <w:jc w:val="both"/>
        <w:rPr>
          <w:color w:val="333333"/>
        </w:rPr>
      </w:pPr>
      <w:r w:rsidRPr="00E143FD">
        <w:t xml:space="preserve">- Općinskog suda u Splitu zemljišnoknjižni odjel Supetar za dužnikovu nekretninu k.č. br. 941, u naravi </w:t>
      </w:r>
      <w:r w:rsidRPr="00E143FD">
        <w:rPr>
          <w:bCs/>
          <w:color w:val="000000"/>
        </w:rPr>
        <w:t>VRTAL, upisano u zk. ul. 1487, katastarska općina: 301710, SPLITSKA;</w:t>
      </w:r>
    </w:p>
    <w:p w:rsidRDefault="00E143FD" w:rsidP="00E143FD" w:rsidR="00813D16" w:rsidRPr="00E143FD">
      <w:pPr>
        <w:jc w:val="both"/>
      </w:pPr>
      <w:r w:rsidRPr="00E143FD">
        <w:lastRenderedPageBreak/>
        <w:t xml:space="preserve">- Općinskog suda u Rijeci zemljišnoknjižni odjel Rijeka za dužnikovu nekretninu k.č. br. 4529, u naravi </w:t>
      </w:r>
      <w:r w:rsidRPr="00E143FD">
        <w:rPr>
          <w:bCs/>
          <w:color w:val="000000"/>
        </w:rPr>
        <w:t>PAŠNJAK, površine 478</w:t>
      </w:r>
      <w:r w:rsidRPr="00E143FD">
        <w:rPr>
          <w:color w:val="333333"/>
        </w:rPr>
        <w:t xml:space="preserve"> </w:t>
      </w:r>
      <w:r w:rsidRPr="00E143FD">
        <w:rPr>
          <w:bCs/>
          <w:color w:val="000000"/>
        </w:rPr>
        <w:t xml:space="preserve">m2, te k.č. br. 5689,  upisano u zk. ul. 3160, katastarska općina: 324493, CERNIK-ČAVLE </w:t>
      </w:r>
      <w:r w:rsidR="0010234A" w:rsidRPr="00E143FD">
        <w:t xml:space="preserve"> (čl. 129. stavak 2. Stečajnog zakona)</w:t>
      </w:r>
      <w:r w:rsidR="00F4242C" w:rsidRPr="00E143FD">
        <w:t>.</w:t>
      </w:r>
    </w:p>
    <w:p w:rsidRDefault="009B7E86" w:rsidP="009B7E86" w:rsidR="009B7E86" w:rsidRPr="00E143FD">
      <w:pPr>
        <w:tabs>
          <w:tab w:pos="851" w:val="left"/>
        </w:tabs>
        <w:jc w:val="both"/>
      </w:pPr>
    </w:p>
    <w:p w:rsidRDefault="00813D16" w:rsidP="00843324" w:rsidR="00813D16" w:rsidRPr="00E143FD">
      <w:pPr>
        <w:jc w:val="both"/>
      </w:pPr>
      <w:r w:rsidRPr="00E143FD">
        <w:tab/>
      </w:r>
      <w:r w:rsidRPr="00E143FD">
        <w:tab/>
        <w:t xml:space="preserve">X. Ispitno ročište na kojem će se ispitivati prijavljene tražbine </w:t>
      </w:r>
      <w:r w:rsidR="0027450E" w:rsidRPr="00E143FD">
        <w:t xml:space="preserve">i izvještajno ročište koje će se s ispitnim ročištem spojiti tako da se najprije održi ispitno ročište, a zatim izvještajno ročište </w:t>
      </w:r>
      <w:r w:rsidRPr="00E143FD">
        <w:t>određuje se za dan</w:t>
      </w:r>
    </w:p>
    <w:p w:rsidRDefault="00813D16" w:rsidP="00843324" w:rsidR="00813D16" w:rsidRPr="00E143FD">
      <w:pPr>
        <w:jc w:val="both"/>
      </w:pPr>
    </w:p>
    <w:p w:rsidRDefault="000E19C8" w:rsidP="00843324" w:rsidR="00813D16" w:rsidRPr="00E143FD">
      <w:pPr>
        <w:jc w:val="center"/>
      </w:pPr>
      <w:r>
        <w:t>3. svibnja 2017</w:t>
      </w:r>
      <w:r w:rsidR="00813D16" w:rsidRPr="00E143FD">
        <w:t>. g. u 09:</w:t>
      </w:r>
      <w:r w:rsidR="0027450E" w:rsidRPr="00E143FD">
        <w:t>0</w:t>
      </w:r>
      <w:r w:rsidR="00813D16" w:rsidRPr="00E143FD">
        <w:t>0 sati</w:t>
      </w:r>
    </w:p>
    <w:p w:rsidRDefault="009A50CC" w:rsidP="00843324" w:rsidR="00813D16" w:rsidRPr="00E143FD">
      <w:pPr>
        <w:jc w:val="center"/>
      </w:pPr>
      <w:r w:rsidRPr="00E143FD">
        <w:t xml:space="preserve">sudnica broj 3, </w:t>
      </w:r>
      <w:r w:rsidR="00813D16" w:rsidRPr="00E143FD">
        <w:t>I</w:t>
      </w:r>
      <w:r w:rsidR="00754D86" w:rsidRPr="00E143FD">
        <w:t>.</w:t>
      </w:r>
      <w:r w:rsidR="00813D16" w:rsidRPr="00E143FD">
        <w:t xml:space="preserve"> kat</w:t>
      </w:r>
    </w:p>
    <w:p w:rsidRDefault="00813D16" w:rsidP="00843324" w:rsidR="00813D16" w:rsidRPr="00E143FD">
      <w:pPr>
        <w:jc w:val="center"/>
      </w:pPr>
      <w:r w:rsidRPr="00E143FD">
        <w:t xml:space="preserve">u Trgovačkom sudu </w:t>
      </w:r>
      <w:r w:rsidR="00995B36" w:rsidRPr="00E143FD">
        <w:t>u Rijeci</w:t>
      </w:r>
      <w:r w:rsidRPr="00E143FD">
        <w:t>,</w:t>
      </w:r>
    </w:p>
    <w:p w:rsidRDefault="00813D16" w:rsidP="00843324" w:rsidR="00813D16" w:rsidRPr="00E143FD">
      <w:pPr>
        <w:jc w:val="center"/>
      </w:pPr>
      <w:r w:rsidRPr="00E143FD">
        <w:t>Zadarska 1 i 3</w:t>
      </w:r>
      <w:r w:rsidR="00481322" w:rsidRPr="00E143FD">
        <w:t>.</w:t>
      </w:r>
    </w:p>
    <w:p w:rsidRDefault="00813D16" w:rsidP="00843324" w:rsidR="00813D16" w:rsidRPr="00E143FD">
      <w:pPr>
        <w:jc w:val="center"/>
      </w:pPr>
    </w:p>
    <w:p w:rsidRDefault="00813D16" w:rsidP="00843324" w:rsidR="00813D16" w:rsidRPr="00E143FD">
      <w:pPr>
        <w:jc w:val="both"/>
      </w:pPr>
      <w:r w:rsidRPr="00E143FD">
        <w:tab/>
      </w:r>
      <w:r w:rsidRPr="00E143FD">
        <w:tab/>
        <w:t>XI. Tablica prijavljenih tražbina</w:t>
      </w:r>
      <w:r w:rsidR="00F4242C" w:rsidRPr="00E143FD">
        <w:t>, tablica razlučnih prava koja su upisana u javnim knjigama i tablica izlučnih prava koje će na propisanom obrascu sastaviti stečajni upravitelj</w:t>
      </w:r>
      <w:r w:rsidRPr="00E143FD">
        <w:t xml:space="preserve"> bit</w:t>
      </w:r>
      <w:r w:rsidR="00F4242C" w:rsidRPr="00E143FD">
        <w:t>i</w:t>
      </w:r>
      <w:r w:rsidRPr="00E143FD">
        <w:t xml:space="preserve"> će </w:t>
      </w:r>
      <w:r w:rsidR="00F4242C" w:rsidRPr="00E143FD">
        <w:t>objavljene na mrežnoj stranici e-Oglasna ploča sudova nakon isteka roka za prijavu tražbina, a najkasnije osam dana prije održavanja ispitnog ročišta (čl. 259. Stečajnog zakona)</w:t>
      </w:r>
      <w:r w:rsidRPr="00E143FD">
        <w:t>.</w:t>
      </w:r>
    </w:p>
    <w:p w:rsidRDefault="00813D16" w:rsidP="00843324" w:rsidR="00813D16" w:rsidRPr="00E143FD">
      <w:pPr>
        <w:jc w:val="both"/>
      </w:pPr>
    </w:p>
    <w:p w:rsidRDefault="00813D16" w:rsidP="00843324" w:rsidR="00813D16" w:rsidRPr="00E143FD">
      <w:pPr>
        <w:jc w:val="center"/>
      </w:pPr>
      <w:r w:rsidRPr="00E143FD">
        <w:t>Obrazloženje</w:t>
      </w:r>
    </w:p>
    <w:p w:rsidRDefault="00813D16" w:rsidP="00843324" w:rsidR="00813D16" w:rsidRPr="00E143FD">
      <w:pPr>
        <w:ind w:firstLine="1416"/>
        <w:jc w:val="both"/>
        <w:rPr>
          <w:bCs/>
        </w:rPr>
      </w:pPr>
      <w:r w:rsidRPr="00E143FD">
        <w:rPr>
          <w:bCs/>
        </w:rPr>
        <w:t>Predlagatelj</w:t>
      </w:r>
      <w:r w:rsidR="0025717C" w:rsidRPr="00E143FD">
        <w:rPr>
          <w:bCs/>
        </w:rPr>
        <w:t xml:space="preserve"> </w:t>
      </w:r>
      <w:r w:rsidRPr="00E143FD">
        <w:rPr>
          <w:bCs/>
        </w:rPr>
        <w:t>je podni</w:t>
      </w:r>
      <w:r w:rsidR="00B76DF4" w:rsidRPr="00E143FD">
        <w:rPr>
          <w:bCs/>
        </w:rPr>
        <w:t>o</w:t>
      </w:r>
      <w:r w:rsidRPr="00E143FD">
        <w:rPr>
          <w:bCs/>
        </w:rPr>
        <w:t xml:space="preserve"> sudu prijedlog za otvaranje stečajnog postupka nad dužnikom</w:t>
      </w:r>
      <w:r w:rsidR="009E6BEB" w:rsidRPr="00E143FD">
        <w:rPr>
          <w:bCs/>
        </w:rPr>
        <w:t xml:space="preserve"> </w:t>
      </w:r>
      <w:r w:rsidR="000E19C8" w:rsidRPr="00E143FD">
        <w:t>FREE - TECHNICS,društvo s ograničenom odgovornošću za poslovne usluge Rijeka (Grad Rijeka), Lužine 1, OIB: 09086658920, MBS: 040116162</w:t>
      </w:r>
      <w:r w:rsidRPr="00E143FD">
        <w:rPr>
          <w:bCs/>
        </w:rPr>
        <w:t>.</w:t>
      </w:r>
    </w:p>
    <w:p w:rsidRDefault="00813D16" w:rsidP="00AE2862" w:rsidR="00212743" w:rsidRPr="00E143FD">
      <w:pPr>
        <w:ind w:firstLine="1416"/>
        <w:jc w:val="both"/>
        <w:rPr>
          <w:bCs/>
        </w:rPr>
      </w:pPr>
      <w:r w:rsidRPr="00E143FD">
        <w:rPr>
          <w:bCs/>
        </w:rPr>
        <w:t xml:space="preserve">Rješenjem gornjeg poslovnog broja od </w:t>
      </w:r>
      <w:r w:rsidR="000E19C8">
        <w:rPr>
          <w:bCs/>
        </w:rPr>
        <w:t>21. listopada</w:t>
      </w:r>
      <w:r w:rsidR="0010234A" w:rsidRPr="00E143FD">
        <w:rPr>
          <w:bCs/>
        </w:rPr>
        <w:t xml:space="preserve"> 2016</w:t>
      </w:r>
      <w:r w:rsidRPr="00E143FD">
        <w:rPr>
          <w:bCs/>
        </w:rPr>
        <w:t>. godine pokrenut je prethodni postupak radi utvrđivanja uvjeta za otvaranje stečajnog postupka nad dužnikom</w:t>
      </w:r>
      <w:r w:rsidR="00212743" w:rsidRPr="00E143FD">
        <w:rPr>
          <w:bCs/>
        </w:rPr>
        <w:t xml:space="preserve">. </w:t>
      </w:r>
    </w:p>
    <w:p w:rsidRDefault="00813D16" w:rsidP="00AE2862" w:rsidR="00813D16" w:rsidRPr="00E143FD">
      <w:pPr>
        <w:ind w:firstLine="1416"/>
        <w:jc w:val="both"/>
        <w:rPr>
          <w:bCs/>
        </w:rPr>
      </w:pPr>
      <w:r w:rsidRPr="00E143FD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 w:rsidRPr="00E143FD">
        <w:rPr>
          <w:bCs/>
        </w:rPr>
        <w:t xml:space="preserve"> (</w:t>
      </w:r>
      <w:r w:rsidR="000E19C8">
        <w:rPr>
          <w:bCs/>
        </w:rPr>
        <w:t>dopis</w:t>
      </w:r>
      <w:r w:rsidR="00212743" w:rsidRPr="00E143FD">
        <w:rPr>
          <w:bCs/>
        </w:rPr>
        <w:t xml:space="preserve"> Financijske agencije od </w:t>
      </w:r>
      <w:r w:rsidR="000E19C8">
        <w:rPr>
          <w:bCs/>
        </w:rPr>
        <w:t>26. listopada</w:t>
      </w:r>
      <w:r w:rsidR="0010234A" w:rsidRPr="00E143FD">
        <w:rPr>
          <w:bCs/>
        </w:rPr>
        <w:t xml:space="preserve"> 201</w:t>
      </w:r>
      <w:r w:rsidR="000E19C8">
        <w:rPr>
          <w:bCs/>
        </w:rPr>
        <w:t>6</w:t>
      </w:r>
      <w:r w:rsidR="00212743" w:rsidRPr="00E143FD">
        <w:rPr>
          <w:bCs/>
        </w:rPr>
        <w:t xml:space="preserve">. godine na listu </w:t>
      </w:r>
      <w:r w:rsidR="0010234A" w:rsidRPr="00E143FD">
        <w:rPr>
          <w:bCs/>
        </w:rPr>
        <w:t>4</w:t>
      </w:r>
      <w:r w:rsidR="000E19C8">
        <w:rPr>
          <w:bCs/>
        </w:rPr>
        <w:t>7</w:t>
      </w:r>
      <w:r w:rsidR="00212743" w:rsidRPr="00E143FD">
        <w:rPr>
          <w:bCs/>
        </w:rPr>
        <w:t xml:space="preserve"> spisa)</w:t>
      </w:r>
      <w:r w:rsidRPr="00E143FD">
        <w:rPr>
          <w:bCs/>
        </w:rPr>
        <w:t>.</w:t>
      </w:r>
    </w:p>
    <w:p w:rsidRDefault="00272B91" w:rsidP="00843324" w:rsidR="00272B91" w:rsidRPr="00E143FD">
      <w:pPr>
        <w:ind w:firstLine="1416"/>
        <w:jc w:val="both"/>
        <w:rPr>
          <w:bCs/>
        </w:rPr>
      </w:pPr>
      <w:r w:rsidRPr="00E143FD">
        <w:rPr>
          <w:bCs/>
        </w:rPr>
        <w:t xml:space="preserve">Iz </w:t>
      </w:r>
      <w:r w:rsidR="00212743" w:rsidRPr="00E143FD">
        <w:rPr>
          <w:bCs/>
        </w:rPr>
        <w:t>dokumentacije priložene spisu</w:t>
      </w:r>
      <w:r w:rsidRPr="00E143FD">
        <w:rPr>
          <w:bCs/>
        </w:rPr>
        <w:t xml:space="preserve"> (list  </w:t>
      </w:r>
      <w:r w:rsidR="000E19C8">
        <w:rPr>
          <w:bCs/>
        </w:rPr>
        <w:t>48-49, 51-53</w:t>
      </w:r>
      <w:r w:rsidRPr="00E143FD">
        <w:rPr>
          <w:bCs/>
        </w:rPr>
        <w:t xml:space="preserve"> spisa) proizlazi da dužnik ima dovoljno imovine za pokriće troškova stečajnog postupka. </w:t>
      </w:r>
    </w:p>
    <w:p w:rsidRDefault="00813D16" w:rsidP="00843324" w:rsidR="00813D16" w:rsidRPr="00E143FD">
      <w:pPr>
        <w:ind w:firstLine="1416"/>
        <w:jc w:val="both"/>
      </w:pPr>
      <w:r w:rsidRPr="00E143FD">
        <w:rPr>
          <w:bCs/>
        </w:rPr>
        <w:t>Odre</w:t>
      </w:r>
      <w:r w:rsidRPr="00E143FD">
        <w:t xml:space="preserve">dbom čl. </w:t>
      </w:r>
      <w:r w:rsidR="0010234A" w:rsidRPr="00E143FD">
        <w:t>5</w:t>
      </w:r>
      <w:r w:rsidRPr="00E143FD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E143FD">
      <w:pPr>
        <w:ind w:firstLine="1416"/>
        <w:jc w:val="both"/>
      </w:pPr>
      <w:r w:rsidRPr="00E143FD">
        <w:t xml:space="preserve">Prema članku 6. stavku 2. Stečajnog zakona, </w:t>
      </w:r>
      <w:r w:rsidR="008C1C8D" w:rsidRPr="00E143FD">
        <w:t>smatrati</w:t>
      </w:r>
      <w:r w:rsidRPr="00E143FD">
        <w:t xml:space="preserve"> će se</w:t>
      </w:r>
      <w:r w:rsidR="008C1C8D" w:rsidRPr="00E143FD">
        <w:t xml:space="preserve"> da je dužnik nesposoban za plaćanje ako </w:t>
      </w:r>
      <w:r w:rsidRPr="00E143FD">
        <w:t xml:space="preserve">u Očevidniku redoslijeda osnova za plaćanje koji vodi Financijska agencija ima jednu ili više </w:t>
      </w:r>
      <w:r w:rsidR="000E19C8">
        <w:t>e</w:t>
      </w:r>
      <w:r w:rsidRPr="00E143FD">
        <w:t>v</w:t>
      </w:r>
      <w:r w:rsidR="000E19C8">
        <w:t>i</w:t>
      </w:r>
      <w:r w:rsidRPr="00E143FD">
        <w:t xml:space="preserve">dentiranih neizvršenih osnova za plaćanje u razdoblju dužem od 60 </w:t>
      </w:r>
      <w:r w:rsidR="008C1C8D" w:rsidRPr="00E143FD">
        <w:t xml:space="preserve">dana koje je trebalo, na temelju valjanih osnova za </w:t>
      </w:r>
      <w:r w:rsidRPr="00E143FD">
        <w:t>plaćanje</w:t>
      </w:r>
      <w:r w:rsidR="008C1C8D" w:rsidRPr="00E143FD">
        <w:t xml:space="preserve">, bez daljnjeg pristanka dužnika naplatiti s bilo kojeg od njegovih računa. </w:t>
      </w:r>
    </w:p>
    <w:p w:rsidRDefault="00813D16" w:rsidP="00843324" w:rsidR="00813D16" w:rsidRPr="00E143FD">
      <w:pPr>
        <w:ind w:firstLine="1416"/>
        <w:jc w:val="both"/>
      </w:pPr>
      <w:r w:rsidRPr="00E143FD">
        <w:t xml:space="preserve"> Kako dakle, iz </w:t>
      </w:r>
      <w:r w:rsidR="00841221" w:rsidRPr="00E143FD">
        <w:t>navedenog</w:t>
      </w:r>
      <w:r w:rsidRPr="00E143FD">
        <w:t xml:space="preserve"> proizlazi da postoji zakonska presumpcija iz čl. </w:t>
      </w:r>
      <w:r w:rsidR="0010234A" w:rsidRPr="00E143FD">
        <w:t>6</w:t>
      </w:r>
      <w:r w:rsidRPr="00E143FD">
        <w:t xml:space="preserve">. st. </w:t>
      </w:r>
      <w:r w:rsidR="0010234A" w:rsidRPr="00E143FD">
        <w:t>2</w:t>
      </w:r>
      <w:r w:rsidRPr="00E143FD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E143FD">
      <w:pPr>
        <w:ind w:firstLine="1416"/>
        <w:jc w:val="both"/>
      </w:pPr>
      <w:r w:rsidRPr="00E143FD">
        <w:t xml:space="preserve">Slijedom navedenog, a na temelju odredbe čl. </w:t>
      </w:r>
      <w:r w:rsidR="00DF31BE" w:rsidRPr="00E143FD">
        <w:t xml:space="preserve">128. i 129. Stečajnog zakona </w:t>
      </w:r>
      <w:r w:rsidR="00DF31BE" w:rsidRPr="00E143FD">
        <w:rPr>
          <w:bCs/>
        </w:rPr>
        <w:t>(objavljen u NN 71/15),</w:t>
      </w:r>
      <w:r w:rsidR="00DF31BE" w:rsidRPr="00E143FD">
        <w:t xml:space="preserve"> te ostalih citiranih zakonskih odredbi, </w:t>
      </w:r>
      <w:r w:rsidRPr="00E143FD">
        <w:t>odlučeno je kao u izreci ovog rješenja.</w:t>
      </w:r>
    </w:p>
    <w:p w:rsidRDefault="00813D16" w:rsidP="00843324" w:rsidR="00813D16" w:rsidRPr="00E143FD">
      <w:pPr>
        <w:jc w:val="center"/>
      </w:pPr>
      <w:r w:rsidRPr="00E143FD">
        <w:t xml:space="preserve">Rijeka, </w:t>
      </w:r>
      <w:r w:rsidR="000E19C8">
        <w:t>24. siječnja 2017</w:t>
      </w:r>
      <w:r w:rsidRPr="00E143FD">
        <w:t>. godine</w:t>
      </w:r>
    </w:p>
    <w:p w:rsidRDefault="00813D16" w:rsidP="00843324" w:rsidR="00813D16" w:rsidRPr="00E143FD">
      <w:pPr>
        <w:jc w:val="both"/>
      </w:pPr>
    </w:p>
    <w:p w:rsidRDefault="00813D16" w:rsidP="00843324" w:rsidR="00813D16" w:rsidRPr="00E143FD">
      <w:pPr>
        <w:jc w:val="both"/>
      </w:pPr>
      <w:r w:rsidRPr="00E143FD">
        <w:tab/>
      </w:r>
      <w:r w:rsidRPr="00E143FD">
        <w:tab/>
      </w:r>
      <w:r w:rsidRPr="00E143FD">
        <w:tab/>
      </w:r>
      <w:r w:rsidRPr="00E143FD">
        <w:tab/>
      </w:r>
      <w:r w:rsidRPr="00E143FD">
        <w:tab/>
      </w:r>
      <w:r w:rsidRPr="00E143FD">
        <w:tab/>
      </w:r>
      <w:r w:rsidRPr="00E143FD">
        <w:tab/>
        <w:t xml:space="preserve">          </w:t>
      </w:r>
      <w:r w:rsidR="00DF31BE" w:rsidRPr="00E143FD">
        <w:t xml:space="preserve">      </w:t>
      </w:r>
      <w:r w:rsidRPr="00E143FD">
        <w:t>Sudac</w:t>
      </w:r>
    </w:p>
    <w:p w:rsidRDefault="00813D16" w:rsidP="00843324" w:rsidR="00813D16" w:rsidRPr="00E143FD">
      <w:pPr>
        <w:jc w:val="both"/>
      </w:pPr>
      <w:r w:rsidRPr="00E143FD">
        <w:tab/>
      </w:r>
      <w:r w:rsidRPr="00E143FD">
        <w:tab/>
      </w:r>
      <w:r w:rsidRPr="00E143FD">
        <w:tab/>
      </w:r>
      <w:r w:rsidRPr="00E143FD">
        <w:tab/>
      </w:r>
      <w:r w:rsidRPr="00E143FD">
        <w:tab/>
      </w:r>
      <w:r w:rsidRPr="00E143FD">
        <w:tab/>
      </w:r>
      <w:r w:rsidRPr="00E143FD">
        <w:tab/>
        <w:t xml:space="preserve">  </w:t>
      </w:r>
      <w:r w:rsidR="006E761D" w:rsidRPr="00E143FD">
        <w:t xml:space="preserve">        </w:t>
      </w:r>
      <w:r w:rsidRPr="00E143FD">
        <w:t xml:space="preserve">Vera Jelenović </w:t>
      </w:r>
    </w:p>
    <w:p w:rsidRDefault="00813D16" w:rsidP="00843324" w:rsidR="00813D16" w:rsidRPr="00E143FD">
      <w:pPr>
        <w:jc w:val="both"/>
      </w:pPr>
    </w:p>
    <w:p w:rsidRDefault="00813D16" w:rsidP="00843324" w:rsidR="00813D16" w:rsidRPr="00E143FD">
      <w:pPr>
        <w:jc w:val="both"/>
      </w:pPr>
    </w:p>
    <w:p w:rsidRDefault="00813D16" w:rsidP="00843324" w:rsidR="00813D16" w:rsidRPr="00E143FD">
      <w:r w:rsidRPr="00E143FD">
        <w:lastRenderedPageBreak/>
        <w:t>UPUTA O PRAVNOM LIJEKU:</w:t>
      </w:r>
    </w:p>
    <w:p w:rsidRDefault="00813D16" w:rsidP="00843324" w:rsidR="00813D16" w:rsidRPr="00E143FD">
      <w:pPr>
        <w:jc w:val="both"/>
      </w:pPr>
      <w:r w:rsidRPr="00E143FD">
        <w:tab/>
        <w:t xml:space="preserve">Protiv  rješenja o otvaranju stečajnog postupka </w:t>
      </w:r>
      <w:r w:rsidR="00DF31BE" w:rsidRPr="00E143FD">
        <w:t xml:space="preserve">pravo na </w:t>
      </w:r>
      <w:r w:rsidRPr="00E143FD">
        <w:t xml:space="preserve">žalbu </w:t>
      </w:r>
      <w:r w:rsidR="00DF31BE" w:rsidRPr="00E143FD">
        <w:t>ima</w:t>
      </w:r>
      <w:r w:rsidRPr="00E143FD">
        <w:t xml:space="preserve"> osoba</w:t>
      </w:r>
      <w:r w:rsidR="00DF31BE" w:rsidRPr="00E143FD">
        <w:t xml:space="preserve"> ovlaštena za zastupanje dužnika po zakonu do dana nastupanja pravnih posljedica otvaranja stečajnoga postupka i dužnik pojedinac</w:t>
      </w:r>
      <w:r w:rsidRPr="00E143FD">
        <w:t xml:space="preserve"> (čl.</w:t>
      </w:r>
      <w:r w:rsidR="00DF31BE" w:rsidRPr="00E143FD">
        <w:t xml:space="preserve">128. st. 8. </w:t>
      </w:r>
      <w:r w:rsidRPr="00E143FD">
        <w:t>S</w:t>
      </w:r>
      <w:r w:rsidR="00DF31BE" w:rsidRPr="00E143FD">
        <w:t>tečajnog zakona</w:t>
      </w:r>
      <w:r w:rsidRPr="00E143FD">
        <w:t xml:space="preserve">) . Žalba  se podnosi ovom sudu u dva primjerka u roku od 8 dana od dana dostave </w:t>
      </w:r>
      <w:r w:rsidR="00DF31BE" w:rsidRPr="00E143FD">
        <w:t xml:space="preserve">ovog </w:t>
      </w:r>
      <w:r w:rsidRPr="00E143FD">
        <w:t xml:space="preserve"> rješenja, a o žalbi odlučuje Visoki trgovački sud  Republike  Hrvatske.</w:t>
      </w:r>
    </w:p>
    <w:p w:rsidRDefault="00813D16" w:rsidP="00843324" w:rsidR="00813D16" w:rsidRPr="00E143FD">
      <w:pPr>
        <w:jc w:val="both"/>
      </w:pPr>
    </w:p>
    <w:p w:rsidRDefault="00813D16" w:rsidP="00843324" w:rsidR="00813D16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>
      <w:pPr>
        <w:jc w:val="both"/>
      </w:pPr>
    </w:p>
    <w:p w:rsidRDefault="009E4414" w:rsidP="00843324" w:rsidR="009E4414" w:rsidRPr="00E143FD">
      <w:pPr>
        <w:jc w:val="both"/>
      </w:pPr>
    </w:p>
    <w:p w:rsidRDefault="00FB67B6" w:rsidP="00FB67B6" w:rsidR="00FB67B6" w:rsidRPr="00E143FD">
      <w:r w:rsidRPr="00E143FD">
        <w:t>DNA</w:t>
      </w:r>
    </w:p>
    <w:p w:rsidRDefault="00DF31BE" w:rsidP="00DF31BE" w:rsidR="00DF31BE" w:rsidRPr="00E143FD">
      <w:r w:rsidRPr="00E143FD">
        <w:t>- podnositelju prijedloga</w:t>
      </w:r>
      <w:r w:rsidR="000E19C8">
        <w:t xml:space="preserve"> (Fina)</w:t>
      </w:r>
    </w:p>
    <w:p w:rsidRDefault="00FB67B6" w:rsidP="00FB67B6" w:rsidR="00FB67B6" w:rsidRPr="00E143FD">
      <w:r w:rsidRPr="00E143FD">
        <w:t xml:space="preserve">- </w:t>
      </w:r>
      <w:r w:rsidR="00AE2862" w:rsidRPr="00E143FD">
        <w:t>dužniku</w:t>
      </w:r>
    </w:p>
    <w:p w:rsidRDefault="00DF31BE" w:rsidP="00FB67B6" w:rsidR="00DF31BE" w:rsidRPr="00E143FD">
      <w:r w:rsidRPr="00E143FD">
        <w:t>- pravnim osobama koje za dužnika obavljaju poslove pravnog prometa (</w:t>
      </w:r>
      <w:r w:rsidR="000E19C8">
        <w:t>Erste &amp; S. Bank d.d., Sberbank d.d., Splitska banka d.d, Partner banka d.d., Primorska banka d.d., Zagrebačka banka d.d.</w:t>
      </w:r>
      <w:r w:rsidRPr="00E143FD">
        <w:t>)</w:t>
      </w:r>
    </w:p>
    <w:p w:rsidRDefault="00FB67B6" w:rsidP="00FB67B6" w:rsidR="00FB67B6" w:rsidRPr="00E143FD">
      <w:r w:rsidRPr="00E143FD">
        <w:t xml:space="preserve">- st. </w:t>
      </w:r>
      <w:r w:rsidR="00272B91" w:rsidRPr="00E143FD">
        <w:t xml:space="preserve">upravitelju </w:t>
      </w:r>
    </w:p>
    <w:p w:rsidRDefault="00D410FF" w:rsidP="00FB67B6" w:rsidR="00D410FF" w:rsidRPr="00E143FD">
      <w:r w:rsidRPr="00E143FD">
        <w:t xml:space="preserve">- Općinskom sudu u </w:t>
      </w:r>
      <w:r w:rsidR="00AE2862" w:rsidRPr="00E143FD">
        <w:t>Rijeci</w:t>
      </w:r>
      <w:r w:rsidR="00212743" w:rsidRPr="00E143FD">
        <w:t xml:space="preserve"> zk odjel </w:t>
      </w:r>
      <w:r w:rsidR="00DF31BE" w:rsidRPr="00E143FD">
        <w:t>Rijeka</w:t>
      </w:r>
      <w:r w:rsidR="000E19C8">
        <w:t>, Općinskom sudu u Rijeci zk odjel Čabar, Općinskom sudu u Splitu zk odjel Supetar</w:t>
      </w:r>
    </w:p>
    <w:p w:rsidRDefault="00FB67B6" w:rsidP="00FB67B6" w:rsidR="00AE2862" w:rsidRPr="00E143FD">
      <w:r w:rsidRPr="00E143FD">
        <w:t xml:space="preserve">- Poreznoj upravi </w:t>
      </w:r>
      <w:r w:rsidR="00AE2862" w:rsidRPr="00E143FD">
        <w:t>Rijeka</w:t>
      </w:r>
    </w:p>
    <w:p w:rsidRDefault="00AE2862" w:rsidP="00FB67B6" w:rsidR="00FB67B6" w:rsidRPr="00E143FD">
      <w:r w:rsidRPr="00E143FD">
        <w:t>- ŽDO Rijeka</w:t>
      </w:r>
    </w:p>
    <w:p w:rsidRDefault="00FB67B6" w:rsidP="00FB67B6" w:rsidR="00FB67B6" w:rsidRPr="00E143FD">
      <w:r w:rsidRPr="00E143FD">
        <w:t>- sudski registar</w:t>
      </w:r>
      <w:r w:rsidR="00FD5097" w:rsidRPr="00E143FD">
        <w:t xml:space="preserve"> </w:t>
      </w:r>
    </w:p>
    <w:p w:rsidRDefault="00FB67B6" w:rsidP="00FB67B6" w:rsidR="00FB67B6" w:rsidRPr="00E143FD">
      <w:r w:rsidRPr="00E143FD">
        <w:t xml:space="preserve">- </w:t>
      </w:r>
      <w:r w:rsidR="00212743" w:rsidRPr="00E143FD">
        <w:t>e -</w:t>
      </w:r>
      <w:r w:rsidRPr="00E143FD">
        <w:t xml:space="preserve"> oglasna ploča</w:t>
      </w:r>
      <w:r w:rsidR="00DF31BE" w:rsidRPr="00E143FD">
        <w:t xml:space="preserve"> (v. izreku)</w:t>
      </w:r>
    </w:p>
    <w:p w:rsidRDefault="009E4414" w:rsidP="00FB67B6" w:rsidR="009E4414"/>
    <w:p w:rsidRDefault="00FB67B6" w:rsidP="00FB67B6" w:rsidR="00FB67B6" w:rsidRPr="00E143FD">
      <w:r w:rsidRPr="00E143FD">
        <w:t xml:space="preserve">Rijeka,  </w:t>
      </w:r>
      <w:r w:rsidR="000E19C8">
        <w:t>24. siječnja 2017</w:t>
      </w:r>
      <w:r w:rsidRPr="00E143FD">
        <w:t>.</w:t>
      </w:r>
      <w:r w:rsidR="00AE2862" w:rsidRPr="00E143FD">
        <w:t xml:space="preserve"> </w:t>
      </w:r>
      <w:r w:rsidRPr="00E143FD">
        <w:t>god</w:t>
      </w:r>
      <w:r w:rsidR="00DF31BE" w:rsidRPr="00E143FD">
        <w:t>ine</w:t>
      </w:r>
    </w:p>
    <w:p w:rsidRDefault="00FB67B6" w:rsidP="00FB67B6" w:rsidR="00FB67B6" w:rsidRPr="00E143FD"/>
    <w:p w:rsidRDefault="00FB67B6" w:rsidP="00FB67B6" w:rsidR="00FB67B6" w:rsidRPr="00E143FD">
      <w:pPr>
        <w:jc w:val="both"/>
      </w:pPr>
      <w:r w:rsidRPr="00E143FD">
        <w:t xml:space="preserve">                                                                                                     S u d a c</w:t>
      </w:r>
    </w:p>
    <w:p w:rsidRDefault="00FB67B6" w:rsidP="00FB67B6" w:rsidR="00FB67B6" w:rsidRPr="00E143FD">
      <w:pPr>
        <w:jc w:val="both"/>
      </w:pPr>
      <w:r w:rsidRPr="00E143FD">
        <w:t xml:space="preserve">                                                                                                Vera Jelenović </w:t>
      </w:r>
    </w:p>
    <w:p w:rsidRDefault="00813D16" w:rsidP="00843324" w:rsidR="00813D16" w:rsidRPr="00E143FD"/>
    <w:sectPr w:rsidR="00813D16" w:rsidRPr="00E143F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A09" w:rsidR="00FF0A09">
      <w:r>
        <w:separator/>
      </w:r>
    </w:p>
  </w:endnote>
  <w:endnote w:id="0" w:type="continuationSeparator">
    <w:p w:rsidRDefault="00FF0A09" w:rsidR="00FF0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016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A09" w:rsidR="00FF0A09">
      <w:r>
        <w:separator/>
      </w:r>
    </w:p>
  </w:footnote>
  <w:footnote w:id="0" w:type="continuationSeparator">
    <w:p w:rsidRDefault="00FF0A09" w:rsidR="00FF0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9A5393">
      <w:t>607</w:t>
    </w:r>
    <w:r w:rsidR="00DF31BE">
      <w:t>/201</w:t>
    </w:r>
    <w:r w:rsidR="009A5393">
      <w:t>6</w:t>
    </w:r>
    <w:r w:rsidR="009E4414"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4E6AA6"/>
    <w:multiLevelType w:val="hybridMultilevel"/>
    <w:tmpl w:val="08B8FF9A"/>
    <w:lvl w:tplc="205267B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25DED"/>
    <w:rsid w:val="000604F7"/>
    <w:rsid w:val="00080BFD"/>
    <w:rsid w:val="000907B4"/>
    <w:rsid w:val="000E19C8"/>
    <w:rsid w:val="00101250"/>
    <w:rsid w:val="0010234A"/>
    <w:rsid w:val="001B1F09"/>
    <w:rsid w:val="001B468E"/>
    <w:rsid w:val="001F6D61"/>
    <w:rsid w:val="00212743"/>
    <w:rsid w:val="00221BDD"/>
    <w:rsid w:val="0025717C"/>
    <w:rsid w:val="00272B91"/>
    <w:rsid w:val="0027450E"/>
    <w:rsid w:val="00296EFD"/>
    <w:rsid w:val="00297470"/>
    <w:rsid w:val="002C586A"/>
    <w:rsid w:val="00314D73"/>
    <w:rsid w:val="00351D60"/>
    <w:rsid w:val="00363696"/>
    <w:rsid w:val="003B44CC"/>
    <w:rsid w:val="003C7699"/>
    <w:rsid w:val="003D103D"/>
    <w:rsid w:val="00410950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11D3A"/>
    <w:rsid w:val="0055102F"/>
    <w:rsid w:val="00555420"/>
    <w:rsid w:val="00570193"/>
    <w:rsid w:val="005A1CC2"/>
    <w:rsid w:val="005B78BA"/>
    <w:rsid w:val="00603592"/>
    <w:rsid w:val="006E761D"/>
    <w:rsid w:val="00737250"/>
    <w:rsid w:val="007446EB"/>
    <w:rsid w:val="00754D86"/>
    <w:rsid w:val="007B0164"/>
    <w:rsid w:val="007E19C4"/>
    <w:rsid w:val="00813D16"/>
    <w:rsid w:val="00841221"/>
    <w:rsid w:val="00843324"/>
    <w:rsid w:val="008464D3"/>
    <w:rsid w:val="00883B94"/>
    <w:rsid w:val="0088678E"/>
    <w:rsid w:val="00890112"/>
    <w:rsid w:val="008A4475"/>
    <w:rsid w:val="008C1C8D"/>
    <w:rsid w:val="00953F19"/>
    <w:rsid w:val="00973F2A"/>
    <w:rsid w:val="00995B36"/>
    <w:rsid w:val="009A50CC"/>
    <w:rsid w:val="009A5393"/>
    <w:rsid w:val="009B7E86"/>
    <w:rsid w:val="009E4414"/>
    <w:rsid w:val="009E6BEB"/>
    <w:rsid w:val="00A545BA"/>
    <w:rsid w:val="00A96E02"/>
    <w:rsid w:val="00AA0FE8"/>
    <w:rsid w:val="00AB7E20"/>
    <w:rsid w:val="00AC1696"/>
    <w:rsid w:val="00AD0782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A242B"/>
    <w:rsid w:val="00CB64A5"/>
    <w:rsid w:val="00CD43C3"/>
    <w:rsid w:val="00D0012B"/>
    <w:rsid w:val="00D410FF"/>
    <w:rsid w:val="00D84D58"/>
    <w:rsid w:val="00D871A1"/>
    <w:rsid w:val="00DB40D2"/>
    <w:rsid w:val="00DC10F7"/>
    <w:rsid w:val="00DF16A4"/>
    <w:rsid w:val="00DF31BE"/>
    <w:rsid w:val="00DF7144"/>
    <w:rsid w:val="00E143FD"/>
    <w:rsid w:val="00E4271E"/>
    <w:rsid w:val="00E83857"/>
    <w:rsid w:val="00E83FDB"/>
    <w:rsid w:val="00E870F6"/>
    <w:rsid w:val="00F03F54"/>
    <w:rsid w:val="00F4242C"/>
    <w:rsid w:val="00F65B05"/>
    <w:rsid w:val="00FB67B6"/>
    <w:rsid w:val="00FC3B16"/>
    <w:rsid w:val="00FD5097"/>
    <w:rsid w:val="00FF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B0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1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1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1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1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B01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016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B0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1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1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1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1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B01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016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262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78154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158701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1249177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65715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2601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205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188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4881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818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17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471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07733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532490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32508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2991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28961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360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4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7100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2895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870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86253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3356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56683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108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90208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6418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968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36344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399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31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4779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875982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592573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46601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036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9822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0310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788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154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280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97281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073462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10253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5117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3178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4413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66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03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582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545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7824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12365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047511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7569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4855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7399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266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9160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4511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124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39970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569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756794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067964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7881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742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280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6232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853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335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196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80849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428795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88230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4765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7986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8646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6527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04633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9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7719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27446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294978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38208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6457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229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891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8986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FREE - TECHNICS d.o.o.</izvorni_sadrzaj>
    <derivirana_varijabla naziv="DomainObject.Predmet.ProtustrankaFormated_1">  FREE - TECHNICS d.o.o.</derivirana_varijabla>
  </DomainObject.Predmet.ProtustrankaFormated>
  <DomainObject.Predmet.ProtustrankaFormatedOIB>
    <izvorni_sadrzaj>  FREE - TECHNICS d.o.o., OIB 09086658920</izvorni_sadrzaj>
    <derivirana_varijabla naziv="DomainObject.Predmet.ProtustrankaFormatedOIB_1">  FREE - TECHNICS d.o.o., OIB 09086658920</derivirana_varijabla>
  </DomainObject.Predmet.ProtustrankaFormatedOIB>
  <DomainObject.Predmet.ProtustrankaFormatedWithAdress>
    <izvorni_sadrzaj> FREE - TECHNICS d.o.o., Lužine 1, 51000 Rijeka</izvorni_sadrzaj>
    <derivirana_varijabla naziv="DomainObject.Predmet.ProtustrankaFormatedWithAdress_1"> FREE - TECHNICS d.o.o., Lužine 1, 51000 Rijeka</derivirana_varijabla>
  </DomainObject.Predmet.ProtustrankaFormatedWithAdress>
  <DomainObject.Predmet.ProtustrankaFormatedWithAdressOIB>
    <izvorni_sadrzaj> FREE - TECHNICS d.o.o., OIB 09086658920, Lužine 1, 51000 Rijeka</izvorni_sadrzaj>
    <derivirana_varijabla naziv="DomainObject.Predmet.ProtustrankaFormatedWithAdressOIB_1"> FREE - TECHNICS d.o.o., OIB 09086658920, Lužine 1, 51000 Rijeka</derivirana_varijabla>
  </DomainObject.Predmet.ProtustrankaFormatedWithAdressOIB>
  <DomainObject.Predmet.ProtustrankaWithAdress>
    <izvorni_sadrzaj>FREE - TECHNICS d.o.o. Lužine 1, 51000 Rijeka</izvorni_sadrzaj>
    <derivirana_varijabla naziv="DomainObject.Predmet.ProtustrankaWithAdress_1">FREE - TECHNICS d.o.o. Lužine 1, 51000 Rijeka</derivirana_varijabla>
  </DomainObject.Predmet.ProtustrankaWithAdress>
  <DomainObject.Predmet.ProtustrankaWithAdressOIB>
    <izvorni_sadrzaj>FREE - TECHNICS d.o.o., OIB 09086658920, Lužine 1, 51000 Rijeka</izvorni_sadrzaj>
    <derivirana_varijabla naziv="DomainObject.Predmet.ProtustrankaWithAdressOIB_1">FREE - TECHNICS d.o.o., OIB 09086658920, Lužine 1, 51000 Rijeka</derivirana_varijabla>
  </DomainObject.Predmet.ProtustrankaWithAdressOIB>
  <DomainObject.Predmet.ProtustrankaNazivFormated>
    <izvorni_sadrzaj>FREE - TECHNICS d.o.o.</izvorni_sadrzaj>
    <derivirana_varijabla naziv="DomainObject.Predmet.ProtustrankaNazivFormated_1">FREE - TECHNICS d.o.o.</derivirana_varijabla>
  </DomainObject.Predmet.ProtustrankaNazivFormated>
  <DomainObject.Predmet.ProtustrankaNazivFormatedOIB>
    <izvorni_sadrzaj>FREE - TECHNICS d.o.o., OIB 09086658920</izvorni_sadrzaj>
    <derivirana_varijabla naziv="DomainObject.Predmet.ProtustrankaNazivFormatedOIB_1">FREE - TECHNICS d.o.o., OIB 09086658920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BALDO KRALJEVIĆ; FINA  Rijeka</izvorni_sadrzaj>
    <derivirana_varijabla naziv="DomainObject.Predmet.StrankaFormated_1">  BALDO KRALJEVIĆ; FINA  Rijeka</derivirana_varijabla>
  </DomainObject.Predmet.StrankaFormated>
  <DomainObject.Predmet.StrankaFormatedOIB>
    <izvorni_sadrzaj>  BALDO KRALJEVIĆ, OIB 18346700453; FINA  Rijeka, OIB 85821130368</izvorni_sadrzaj>
    <derivirana_varijabla naziv="DomainObject.Predmet.StrankaFormatedOIB_1">  BALDO KRALJEVIĆ, OIB 18346700453; FINA  Rijeka, OIB 85821130368</derivirana_varijabla>
  </DomainObject.Predmet.StrankaFormatedOIB>
  <DomainObject.Predmet.StrankaFormatedWithAdress>
    <izvorni_sadrzaj> BALDO KRALJEVIĆ, Ivana Matrljana 31b, 51000 Rijeka; FINA  Rijeka, Frana Kurelca 8, 51000 Rijeka</izvorni_sadrzaj>
    <derivirana_varijabla naziv="DomainObject.Predmet.StrankaFormatedWithAdress_1"> BALDO KRALJEVIĆ, Ivana Matrljana 31b, 51000 Rijeka; FINA  Rijeka, Frana Kurelca 8, 51000 Rijeka</derivirana_varijabla>
  </DomainObject.Predmet.StrankaFormatedWithAdress>
  <DomainObject.Predmet.StrankaFormatedWithAdressOIB>
    <izvorni_sadrzaj> BALDO KRALJEVIĆ, OIB 18346700453, Ivana Matrljana 31b, 51000 Rijeka; FINA  Rijeka, OIB 85821130368, Frana Kurelca 8, 51000 Rijeka</izvorni_sadrzaj>
    <derivirana_varijabla naziv="DomainObject.Predmet.StrankaFormatedWithAdressOIB_1"> BALDO KRALJEVIĆ, OIB 18346700453, Ivana Matrljana 31b, 51000 Rijeka; FINA  Rijeka, OIB 85821130368, Frana Kurelca 8, 51000 Rijeka</derivirana_varijabla>
  </DomainObject.Predmet.StrankaFormatedWithAdressOIB>
  <DomainObject.Predmet.StrankaWithAdress>
    <izvorni_sadrzaj>BALDO KRALJEVIĆ Ivana Matrljana 31b,51000 Rijeka,FINA  Rijeka Frana Kurelca 8,51000 Rijeka</izvorni_sadrzaj>
    <derivirana_varijabla naziv="DomainObject.Predmet.StrankaWithAdress_1">BALDO KRALJEVIĆ Ivana Matrljana 31b,51000 Rijeka,FINA  Rijeka Frana Kurelca 8,51000 Rijeka</derivirana_varijabla>
  </DomainObject.Predmet.StrankaWithAdress>
  <DomainObject.Predmet.StrankaWithAdressOIB>
    <izvorni_sadrzaj>BALDO KRALJEVIĆ, OIB 18346700453, Ivana Matrljana 31b,51000 Rijeka,FINA  Rijeka, OIB 85821130368, Frana Kurelca 8,51000 Rijeka</izvorni_sadrzaj>
    <derivirana_varijabla naziv="DomainObject.Predmet.StrankaWithAdressOIB_1">BALDO KRALJEVIĆ, OIB 18346700453, Ivana Matrljana 31b,51000 Rijeka,FINA  Rijeka, OIB 85821130368, Frana Kurelca 8,51000 Rijeka</derivirana_varijabla>
  </DomainObject.Predmet.StrankaWithAdressOIB>
  <DomainObject.Predmet.StrankaNazivFormated>
    <izvorni_sadrzaj>BALDO KRALJEVIĆ,FINA  Rijeka</izvorni_sadrzaj>
    <derivirana_varijabla naziv="DomainObject.Predmet.StrankaNazivFormated_1">BALDO KRALJEVIĆ,FINA  Rijeka</derivirana_varijabla>
  </DomainObject.Predmet.StrankaNazivFormated>
  <DomainObject.Predmet.StrankaNazivFormatedOIB>
    <izvorni_sadrzaj>BALDO KRALJEVIĆ, OIB 18346700453,FINA  Rijeka, OIB 85821130368</izvorni_sadrzaj>
    <derivirana_varijabla naziv="DomainObject.Predmet.StrankaNazivFormatedOIB_1">BALDO KRALJEVIĆ, OIB 18346700453,FINA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BALDO KRALJEVIĆ</item>
      <item>FINA  Rijeka</item>
    </izvorni_sadrzaj>
    <derivirana_varijabla naziv="DomainObject.Predmet.StrankaListFormated_1">
      <item>BALDO KRALJEVIĆ</item>
      <item>FINA  Rijeka</item>
    </derivirana_varijabla>
  </DomainObject.Predmet.StrankaListFormated>
  <DomainObject.Predmet.StrankaListFormatedOIB>
    <izvorni_sadrzaj>
      <item>BALDO KRALJEVIĆ, OIB 18346700453</item>
      <item>FINA  Rijeka, OIB 85821130368</item>
    </izvorni_sadrzaj>
    <derivirana_varijabla naziv="DomainObject.Predmet.StrankaListFormatedOIB_1">
      <item>BALDO KRALJEVIĆ, OIB 18346700453</item>
      <item>FINA  Rijeka, OIB 85821130368</item>
    </derivirana_varijabla>
  </DomainObject.Predmet.StrankaListFormatedOIB>
  <DomainObject.Predmet.StrankaListFormatedWithAdress>
    <izvorni_sadrzaj>
      <item>BALDO KRALJEVIĆ, Ivana Matrljana 31b, 51000 Rijeka</item>
      <item>FINA  Rijeka, Frana Kurelca 8, 51000 Rijeka</item>
    </izvorni_sadrzaj>
    <derivirana_varijabla naziv="DomainObject.Predmet.StrankaListFormatedWithAdress_1">
      <item>BALDO KRALJEVIĆ, Ivana Matrljana 31b, 51000 Rijeka</item>
      <item>FINA  Rijeka, Frana Kurelca 8, 51000 Rijeka</item>
    </derivirana_varijabla>
  </DomainObject.Predmet.StrankaListFormatedWithAdress>
  <DomainObject.Predmet.StrankaListFormatedWithAdressOIB>
    <izvorni_sadrzaj>
      <item>BALDO KRALJEVIĆ, OIB 18346700453, Ivana Matrljana 31b, 51000 Rijeka</item>
      <item>FINA  Rijeka, OIB 85821130368, Frana Kurelca 8, 51000 Rijeka</item>
    </izvorni_sadrzaj>
    <derivirana_varijabla naziv="DomainObject.Predmet.StrankaListFormatedWithAdressOIB_1">
      <item>BALDO KRALJEVIĆ, OIB 18346700453, Ivana Matrljana 31b, 51000 Rijeka</item>
      <item>FINA  Rijeka, OIB 85821130368, Frana Kurelca 8, 51000 Rijeka</item>
    </derivirana_varijabla>
  </DomainObject.Predmet.StrankaListFormatedWithAdressOIB>
  <DomainObject.Predmet.StrankaListNazivFormated>
    <izvorni_sadrzaj>
      <item>BALDO KRALJEVIĆ</item>
      <item>FINA  Rijeka</item>
    </izvorni_sadrzaj>
    <derivirana_varijabla naziv="DomainObject.Predmet.StrankaListNazivFormated_1">
      <item>BALDO KRALJEVIĆ</item>
      <item>FINA  Rijeka</item>
    </derivirana_varijabla>
  </DomainObject.Predmet.StrankaListNazivFormated>
  <DomainObject.Predmet.StrankaListNazivFormatedOIB>
    <izvorni_sadrzaj>
      <item>BALDO KRALJEVIĆ, OIB 18346700453</item>
      <item>FINA  Rijeka, OIB 85821130368</item>
    </izvorni_sadrzaj>
    <derivirana_varijabla naziv="DomainObject.Predmet.StrankaListNazivFormatedOIB_1">
      <item>BALDO KRALJEVIĆ, OIB 18346700453</item>
      <item>FINA  Rijeka, OIB 85821130368</item>
    </derivirana_varijabla>
  </DomainObject.Predmet.StrankaListNazivFormatedOIB>
  <DomainObject.Predmet.ProtuStrankaListFormated>
    <izvorni_sadrzaj>
      <item>FREE - TECHNICS d.o.o.</item>
    </izvorni_sadrzaj>
    <derivirana_varijabla naziv="DomainObject.Predmet.ProtuStrankaListFormated_1">
      <item>FREE - TECHNICS d.o.o.</item>
    </derivirana_varijabla>
  </DomainObject.Predmet.ProtuStrankaListFormated>
  <DomainObject.Predmet.ProtuStrankaListFormatedOIB>
    <izvorni_sadrzaj>
      <item>FREE - TECHNICS d.o.o., OIB 09086658920</item>
    </izvorni_sadrzaj>
    <derivirana_varijabla naziv="DomainObject.Predmet.ProtuStrankaListFormatedOIB_1">
      <item>FREE - TECHNICS d.o.o., OIB 09086658920</item>
    </derivirana_varijabla>
  </DomainObject.Predmet.ProtuStrankaListFormatedOIB>
  <DomainObject.Predmet.ProtuStrankaListFormatedWithAdress>
    <izvorni_sadrzaj>
      <item>FREE - TECHNICS d.o.o., Lužine 1, 51000 Rijeka</item>
    </izvorni_sadrzaj>
    <derivirana_varijabla naziv="DomainObject.Predmet.ProtuStrankaListFormatedWithAdress_1">
      <item>FREE - TECHNICS d.o.o., Lužine 1, 51000 Rijeka</item>
    </derivirana_varijabla>
  </DomainObject.Predmet.ProtuStrankaListFormatedWithAdress>
  <DomainObject.Predmet.ProtuStrankaListFormatedWithAdressOIB>
    <izvorni_sadrzaj>
      <item>FREE - TECHNICS d.o.o., OIB 09086658920, Lužine 1, 51000 Rijeka</item>
    </izvorni_sadrzaj>
    <derivirana_varijabla naziv="DomainObject.Predmet.ProtuStrankaListFormatedWithAdressOIB_1">
      <item>FREE - TECHNICS d.o.o., OIB 09086658920, Lužine 1, 51000 Rijeka</item>
    </derivirana_varijabla>
  </DomainObject.Predmet.ProtuStrankaListFormatedWithAdressOIB>
  <DomainObject.Predmet.ProtuStrankaListNazivFormated>
    <izvorni_sadrzaj>
      <item>FREE - TECHNICS d.o.o.</item>
    </izvorni_sadrzaj>
    <derivirana_varijabla naziv="DomainObject.Predmet.ProtuStrankaListNazivFormated_1">
      <item>FREE - TECHNICS d.o.o.</item>
    </derivirana_varijabla>
  </DomainObject.Predmet.ProtuStrankaListNazivFormated>
  <DomainObject.Predmet.ProtuStrankaListNazivFormatedOIB>
    <izvorni_sadrzaj>
      <item>FREE - TECHNICS d.o.o., OIB 09086658920</item>
    </izvorni_sadrzaj>
    <derivirana_varijabla naziv="DomainObject.Predmet.ProtuStrankaListNazivFormatedOIB_1">
      <item>FREE - TECHNICS d.o.o., OIB 09086658920</item>
    </derivirana_varijabla>
  </DomainObject.Predmet.ProtuStrankaListNazivFormatedOIB>
  <DomainObject.Predmet.OstaliListFormated>
    <izvorni_sadrzaj>
      <item>ERSTE&amp;STEIERMÄRKISCHE BANKA dioničko društvo</item>
      <item>Sberbank d.d.</item>
    </izvorni_sadrzaj>
    <derivirana_varijabla naziv="DomainObject.Predmet.OstaliListFormated_1">
      <item>ERSTE&amp;STEIERMÄRKISCHE BANKA dioničko društvo</item>
      <item>Sberbank d.d.</item>
    </derivirana_varijabla>
  </DomainObject.Predmet.OstaliListFormated>
  <DomainObject.Predmet.OstaliListFormatedOIB>
    <izvorni_sadrzaj>
      <item>ERSTE&amp;STEIERMÄRKISCHE BANKA dioničko društvo, OIB 23057039320</item>
      <item>Sberbank d.d., OIB 78427478595</item>
    </izvorni_sadrzaj>
    <derivirana_varijabla naziv="DomainObject.Predmet.OstaliListFormatedOIB_1">
      <item>ERSTE&amp;STEIERMÄRKISCHE BANKA dioničko društvo, OIB 23057039320</item>
      <item>Sberbank d.d., OIB 78427478595</item>
    </derivirana_varijabla>
  </DomainObject.Predmet.OstaliListFormatedOIB>
  <DomainObject.Predmet.OstaliListFormatedWithAdress>
    <izvorni_sadrzaj>
      <item>ERSTE&amp;STEIERMÄRKISCHE BANKA dioničko društvo, Jadranski Trg 3/a, 51000 Rijeka</item>
      <item>Sberbank d.d., Varšavska 9, 10000 Zagreb</item>
    </izvorni_sadrzaj>
    <derivirana_varijabla naziv="DomainObject.Predmet.OstaliListFormatedWithAdress_1">
      <item>ERSTE&amp;STEIERMÄRKISCHE BANKA dioničko društvo, Jadranski Trg 3/a, 51000 Rijeka</item>
      <item>Sberbank d.d., Varšavska 9,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Sberbank d.d., OIB 78427478595, Varšavska 9, 10000 Zagreb</item>
    </izvorni_sadrzaj>
    <derivirana_varijabla naziv="DomainObject.Predmet.OstaliListFormatedWithAdressOIB_1">
      <item>ERSTE&amp;STEIERMÄRKISCHE BANKA dioničko društvo, OIB 23057039320, Jadranski Trg 3/a, 51000 Rijeka</item>
      <item>Sberbank d.d., OIB 78427478595, Varšavska 9, 10000 Zagreb</item>
    </derivirana_varijabla>
  </DomainObject.Predmet.OstaliListFormatedWithAdressOIB>
  <DomainObject.Predmet.OstaliListNazivFormated>
    <izvorni_sadrzaj>
      <item>ERSTE&amp;STEIERMÄRKISCHE BANKA dioničko društvo</item>
      <item>Sberbank d.d.</item>
    </izvorni_sadrzaj>
    <derivirana_varijabla naziv="DomainObject.Predmet.OstaliListNazivFormated_1">
      <item>ERSTE&amp;STEIERMÄRKISCHE BANKA dioničko društvo</item>
      <item>Sberbank d.d.</item>
    </derivirana_varijabla>
  </DomainObject.Predmet.OstaliListNazivFormated>
  <DomainObject.Predmet.OstaliListNazivFormatedOIB>
    <izvorni_sadrzaj>
      <item>ERSTE&amp;STEIERMÄRKISCHE BANKA dioničko društvo, OIB 23057039320</item>
      <item>Sberbank d.d., OIB 78427478595</item>
    </izvorni_sadrzaj>
    <derivirana_varijabla naziv="DomainObject.Predmet.OstaliListNazivFormatedOIB_1">
      <item>ERSTE&amp;STEIERMÄRKISCHE BANKA dioničko društvo, OIB 23057039320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BALDO KRALJEVIĆ i dr.</izvorni_sadrzaj>
    <derivirana_varijabla naziv="DomainObject.Predmet.StrankaIDrugi_1">BALDO KRALJEVIĆ i dr.</derivirana_varijabla>
  </DomainObject.Predmet.StrankaIDrugi>
  <DomainObject.Predmet.ProtustrankaIDrugi>
    <izvorni_sadrzaj>FREE - TECHNICS d.o.o.</izvorni_sadrzaj>
    <derivirana_varijabla naziv="DomainObject.Predmet.ProtustrankaIDrugi_1">FREE - TECHNICS d.o.o.</derivirana_varijabla>
  </DomainObject.Predmet.ProtustrankaIDrugi>
  <DomainObject.Predmet.StrankaIDrugiAdressOIB>
    <izvorni_sadrzaj>BALDO KRALJEVIĆ, OIB 18346700453, Ivana Matrljana 31b, 51000 Rijeka i dr.</izvorni_sadrzaj>
    <derivirana_varijabla naziv="DomainObject.Predmet.StrankaIDrugiAdressOIB_1">BALDO KRALJEVIĆ, OIB 18346700453, Ivana Matrljana 31b, 51000 Rijeka i dr.</derivirana_varijabla>
  </DomainObject.Predmet.StrankaIDrugiAdressOIB>
  <DomainObject.Predmet.ProtustrankaIDrugiAdressOIB>
    <izvorni_sadrzaj>FREE - TECHNICS d.o.o., OIB 09086658920, Lužine 1, 51000 Rijeka</izvorni_sadrzaj>
    <derivirana_varijabla naziv="DomainObject.Predmet.ProtustrankaIDrugiAdressOIB_1">FREE - TECHNICS d.o.o., OIB 09086658920,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BALDO KRALJEVIĆ</item>
      <item>FREE - TECHNICS d.o.o.</item>
      <item>FINA  Rijeka</item>
      <item>ERSTE&amp;STEIERMÄRKISCHE BANKA dioničko društvo</item>
      <item>Sberbank d.d.</item>
    </izvorni_sadrzaj>
    <derivirana_varijabla naziv="DomainObject.Predmet.SudioniciListNaziv_1">
      <item>BALDO KRALJEVIĆ</item>
      <item>FREE - TECHNICS d.o.o.</item>
      <item>FINA  Rijeka</item>
      <item>ERSTE&amp;STEIERMÄRKISCHE BANKA dioničko društvo</item>
      <item>Sberbank d.d.</item>
    </derivirana_varijabla>
  </DomainObject.Predmet.SudioniciListNaziv>
  <DomainObject.Predmet.SudioniciListAdressOIB>
    <izvorni_sadrzaj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izvorni_sadrzaj>
    <derivirana_varijabla naziv="DomainObject.Predmet.SudioniciListAdressOIB_1"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18346700453</item>
      <item>, OIB 09086658920</item>
      <item>, OIB 85821130368</item>
      <item>, OIB 23057039320</item>
      <item>, OIB 78427478595</item>
    </izvorni_sadrzaj>
    <derivirana_varijabla naziv="DomainObject.Predmet.SudioniciListNazivOIB_1">
      <item>, OIB 18346700453</item>
      <item>, OIB 09086658920</item>
      <item>, OIB 85821130368</item>
      <item>, OIB 23057039320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1404</properties:Words>
  <properties:Characters>7579</properties:Characters>
  <properties:Lines>215</properties:Lines>
  <properties:Paragraphs>66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9221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2017-01-24T12:23:00Z</dcterms:created>
  <dc:creator>dfumic</dc:creator>
  <cp:lastModifiedBy>Danijela Fumić</cp:lastModifiedBy>
  <cp:lastPrinted>2017-01-24T12:15:00Z</cp:lastPrinted>
  <dcterms:modified xmlns:xsi="http://www.w3.org/2001/XMLSchema-instance" xsi:type="dcterms:W3CDTF">2017-01-24T12:24:00Z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