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e63a" w14:paraId="214e63a" w:rsidRDefault="00934795" w:rsidP="00934795" w:rsidR="00934795">
      <w:pPr>
        <w:jc w:val="right"/>
        <w:outlineLvl w:val="0"/>
        <w15:collapsed w:val="false"/>
      </w:pPr>
      <w:bookmarkStart w:name="_GoBack" w:id="0"/>
      <w:bookmarkEnd w:id="0"/>
      <w:r>
        <w:t>Poslovni broj: 1 St-938/16-3</w:t>
      </w:r>
    </w:p>
    <w:p w:rsidRDefault="00934795" w:rsidP="00934795" w:rsidR="00934795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795" w:rsidP="00934795" w:rsidR="00934795">
      <w:pPr>
        <w:pStyle w:val="Bezproreda"/>
      </w:pPr>
      <w:r>
        <w:t xml:space="preserve">         REPUBLIKA HRVATSKA</w:t>
      </w:r>
    </w:p>
    <w:p w:rsidRDefault="00934795" w:rsidP="00934795" w:rsidR="00934795">
      <w:pPr>
        <w:pStyle w:val="Bezproreda"/>
      </w:pPr>
      <w:r>
        <w:t xml:space="preserve"> TRGOVAČKI SUD U VARAŽDINU</w:t>
      </w:r>
    </w:p>
    <w:p w:rsidRDefault="00934795" w:rsidP="00934795" w:rsidR="00934795">
      <w:pPr>
        <w:pStyle w:val="Bezproreda"/>
      </w:pPr>
      <w:r>
        <w:t xml:space="preserve">         B. Radić 2</w:t>
      </w:r>
    </w:p>
    <w:p w:rsidRDefault="00934795" w:rsidP="00934795" w:rsidR="00934795">
      <w:pPr>
        <w:jc w:val="center"/>
      </w:pPr>
    </w:p>
    <w:p w:rsidRDefault="00934795" w:rsidP="00934795" w:rsidR="00934795" w:rsidRPr="00934795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MEGATEL CENTAR d.o.o., OIB: 76928414534 sa sjedištem u Ivana Gorana Kovačića 4/A, 40000 Čakovec, dana 9. kolovoza 2016. godine, temeljem čl. 430. Stečajnog zakona ("Narodne novine" 71/15, u daljnjem tekstu SZ) objavljuje slijedeći</w:t>
      </w:r>
    </w:p>
    <w:p w:rsidRDefault="00934795" w:rsidP="00934795" w:rsidR="00934795" w:rsidRPr="009347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34795" w:rsidP="00934795" w:rsidR="00934795" w:rsidRPr="00934795">
      <w:pPr>
        <w:jc w:val="both"/>
        <w:rPr>
          <w:lang w:val="en-US"/>
        </w:rPr>
      </w:pPr>
      <w:r>
        <w:tab/>
        <w:t>I/ Utvrđuje se da ukupni iznos evidentiranog duga dužnika MEGATEL CENTAR d.o.o., OIB: 76928414534 sa sjedištem u Ivana Gorana Kovačića 4/A, 40000 Čakovec, iznosi 211.384,40 kn.</w:t>
      </w:r>
    </w:p>
    <w:p w:rsidRDefault="00934795" w:rsidP="00934795" w:rsidR="00934795">
      <w:pPr>
        <w:jc w:val="both"/>
      </w:pPr>
      <w:r>
        <w:tab/>
        <w:t xml:space="preserve">II/ Poziva se osoba ovlaštena za zastupanje dužnika Boris </w:t>
      </w:r>
      <w:proofErr w:type="spellStart"/>
      <w:r>
        <w:t>Obrul</w:t>
      </w:r>
      <w:proofErr w:type="spellEnd"/>
      <w:r>
        <w:t xml:space="preserve">, OIB: 61054358166, Slovenske Konjice, </w:t>
      </w:r>
      <w:proofErr w:type="spellStart"/>
      <w:r>
        <w:t>Tovarniška</w:t>
      </w:r>
      <w:proofErr w:type="spellEnd"/>
      <w:r>
        <w:t xml:space="preserve"> cesta 10,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34795" w:rsidP="00934795" w:rsidR="00934795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34795" w:rsidP="00934795" w:rsidR="0093479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34795" w:rsidP="00934795" w:rsidR="00934795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934795" w:rsidP="00934795" w:rsidR="00934795">
      <w:pPr>
        <w:jc w:val="center"/>
        <w:outlineLvl w:val="0"/>
      </w:pPr>
      <w:r>
        <w:t>Obrazloženje</w:t>
      </w:r>
    </w:p>
    <w:p w:rsidRDefault="00934795" w:rsidP="00934795" w:rsidR="00934795">
      <w:pPr>
        <w:jc w:val="both"/>
        <w:outlineLvl w:val="0"/>
      </w:pPr>
      <w:r>
        <w:tab/>
        <w:t>Dana 09. kolovoza 2016. godine, predlagatelj Financijska agencija, Regionalni centar Zagreb Podružnica Varaždin, podnio je prijedlog  za otvaranje stečajnog postupka nad dužnikom MEGATEL CENTAR d.o.o., OIB: 76928414534 sa sjedištem u Ivana Gorana Kovačića 4/A, 40000 Čakovec, navodeći da dužnik na dan 4. kolovoza 2016. u Očevidniku redoslijeda osnova za plaćanje ima evidentirane neizvršene osnove za plaćanje u ukupnom iznosu od 211.384,40 kn te da dužnik nema zaposlenih.</w:t>
      </w:r>
    </w:p>
    <w:p w:rsidRDefault="00934795" w:rsidP="00934795" w:rsidR="00934795">
      <w:pPr>
        <w:jc w:val="both"/>
        <w:outlineLvl w:val="0"/>
      </w:pPr>
      <w:r>
        <w:tab/>
        <w:t>Stoga je sud sukladno čl. 430. i 431. SZ-a, odlučio kao u izreci.</w:t>
      </w:r>
    </w:p>
    <w:p w:rsidRDefault="00934795" w:rsidP="00934795" w:rsidR="00934795">
      <w:pPr>
        <w:jc w:val="center"/>
        <w:outlineLvl w:val="0"/>
      </w:pPr>
    </w:p>
    <w:p w:rsidRDefault="00934795" w:rsidP="00934795" w:rsidR="00934795">
      <w:pPr>
        <w:jc w:val="center"/>
        <w:outlineLvl w:val="0"/>
      </w:pPr>
      <w:r>
        <w:t>U Varaždinu, 9. kolovoza 2016. godine.</w:t>
      </w:r>
      <w:r>
        <w:tab/>
      </w:r>
      <w:r>
        <w:tab/>
      </w:r>
      <w:r>
        <w:tab/>
      </w:r>
      <w:r>
        <w:tab/>
      </w:r>
    </w:p>
    <w:p w:rsidRDefault="00934795" w:rsidP="00934795" w:rsidR="00934795">
      <w:pPr>
        <w:jc w:val="center"/>
        <w:outlineLvl w:val="0"/>
      </w:pPr>
    </w:p>
    <w:p w:rsidRDefault="00934795" w:rsidP="00934795" w:rsidR="00934795">
      <w:pPr>
        <w:ind w:firstLine="720" w:left="3600"/>
        <w:jc w:val="center"/>
        <w:outlineLvl w:val="0"/>
      </w:pPr>
      <w:r>
        <w:t>Sudska savjetnica</w:t>
      </w:r>
    </w:p>
    <w:p w:rsidRDefault="00934795" w:rsidP="00934795" w:rsidR="00934795">
      <w:pPr>
        <w:ind w:firstLine="720" w:left="3600"/>
        <w:jc w:val="center"/>
        <w:outlineLvl w:val="0"/>
      </w:pPr>
      <w:r>
        <w:t xml:space="preserve">  Janja Topol</w:t>
      </w:r>
    </w:p>
    <w:p w:rsidRDefault="00934795" w:rsidP="00934795" w:rsidR="00934795">
      <w:pPr>
        <w:outlineLvl w:val="0"/>
      </w:pPr>
    </w:p>
    <w:p w:rsidRDefault="00934795" w:rsidP="00934795" w:rsidR="00934795">
      <w:pPr>
        <w:outlineLvl w:val="0"/>
      </w:pPr>
    </w:p>
    <w:p w:rsidRDefault="00934795" w:rsidP="00934795" w:rsidR="00934795" w:rsidRPr="00934795">
      <w:pPr>
        <w:outlineLvl w:val="0"/>
      </w:pPr>
      <w:r>
        <w:t>DNA:</w:t>
      </w:r>
    </w:p>
    <w:p w:rsidRDefault="00934795" w:rsidP="00934795" w:rsidR="00934795">
      <w:r>
        <w:t>- e-Oglasna ploča suda</w:t>
      </w:r>
    </w:p>
    <w:p w:rsidRDefault="00934795" w:rsidP="00934795" w:rsidR="00934795"/>
    <w:p w:rsidRDefault="00AE649C" w:rsidP="00934795" w:rsidR="00AE649C" w:rsidRPr="00B76F3C">
      <w:pPr>
        <w:pStyle w:val="Naslov3"/>
        <w:ind w:firstLine="0" w:left="0"/>
      </w:pPr>
    </w:p>
    <w:p w:rsidRDefault="00ED59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91A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795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971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89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St-938/2016-3</izvorni_sadrzaj>
    <derivirana_varijabla naziv="DomainObject.Oznaka_1">St-938/2016-3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MEGATEL CENTAR društvo s ograničenom odgovornošću za telekomunikacijske usluge</izvorni_sadrzaj>
    <derivirana_varijabla naziv="DomainObject.Predmet.ProtustrankaFormated_1">  MEGATEL CENTAR društvo s ograničenom odgovornošću za telekomunikacijske usluge</derivirana_varijabla>
  </DomainObject.Predmet.ProtustrankaFormated>
  <DomainObject.Predmet.ProtustrankaFormatedOIB>
    <izvorni_sadrzaj>  MEGATEL CENTAR društvo s ograničenom odgovornošću za telekomunikacijske usluge, OIB 76928414534</izvorni_sadrzaj>
    <derivirana_varijabla naziv="DomainObject.Predmet.ProtustrankaFormatedOIB_1">  MEGATEL CENTAR društvo s ograničenom odgovornošću za telekomunikacijske usluge, OIB 76928414534</derivirana_varijabla>
  </DomainObject.Predmet.ProtustrankaFormatedOIB>
  <DomainObject.Predmet.ProtustrankaFormatedWithAdress>
    <izvorni_sadrzaj> MEGATEL CENTAR društvo s ograničenom odgovornošću za telekomunikacijske usluge, Ivana Gorana Kovačića 4/A, 40000 Čakovec</izvorni_sadrzaj>
    <derivirana_varijabla naziv="DomainObject.Predmet.ProtustrankaFormatedWithAdress_1"> MEGATEL CENTAR društvo s ograničenom odgovornošću za telekomunikacijske usluge, Ivana Gorana Kovačića 4/A, 40000 Čakovec</derivirana_varijabla>
  </DomainObject.Predmet.ProtustrankaFormatedWithAdress>
  <DomainObject.Predmet.ProtustrankaFormatedWithAdressOIB>
    <izvorni_sadrzaj> MEGATEL CENTAR društvo s ograničenom odgovornošću za telekomunikacijske usluge, OIB 76928414534, Ivana Gorana Kovačića 4/A, 40000 Čakovec</izvorni_sadrzaj>
    <derivirana_varijabla naziv="DomainObject.Predmet.ProtustrankaFormatedWithAdressOIB_1"> MEGATEL CENTAR društvo s ograničenom odgovornošću za telekomunikacijske usluge, OIB 76928414534, Ivana Gorana Kovačića 4/A, 40000 Čakovec</derivirana_varijabla>
  </DomainObject.Predmet.ProtustrankaFormatedWithAdressOIB>
  <DomainObject.Predmet.ProtustrankaWithAdress>
    <izvorni_sadrzaj>MEGATEL CENTAR društvo s ograničenom odgovornošću za telekomunikacijske usluge Ivana Gorana Kovačića 4/A, 40000 Čakovec</izvorni_sadrzaj>
    <derivirana_varijabla naziv="DomainObject.Predmet.ProtustrankaWithAdress_1">MEGATEL CENTAR društvo s ograničenom odgovornošću za telekomunikacijske usluge Ivana Gorana Kovačića 4/A, 40000 Čakovec</derivirana_varijabla>
  </DomainObject.Predmet.ProtustrankaWithAdress>
  <DomainObject.Predmet.ProtustrankaWithAdressOIB>
    <izvorni_sadrzaj>MEGATEL CENTAR društvo s ograničenom odgovornošću za telekomunikacijske usluge, OIB 76928414534, Ivana Gorana Kovačića 4/A, 40000 Čakovec</izvorni_sadrzaj>
    <derivirana_varijabla naziv="DomainObject.Predmet.ProtustrankaWithAdressOIB_1">MEGATEL CENTAR društvo s ograničenom odgovornošću za telekomunikacijske usluge, OIB 76928414534, Ivana Gorana Kovačića 4/A, 40000 Čakovec</derivirana_varijabla>
  </DomainObject.Predmet.ProtustrankaWithAdressOIB>
  <DomainObject.Predmet.ProtustrankaNazivFormated>
    <izvorni_sadrzaj>MEGATEL CENTAR društvo s ograničenom odgovornošću za telekomunikacijske usluge</izvorni_sadrzaj>
    <derivirana_varijabla naziv="DomainObject.Predmet.ProtustrankaNazivFormated_1">MEGATEL CENTAR društvo s ograničenom odgovornošću za telekomunikacijske usluge</derivirana_varijabla>
  </DomainObject.Predmet.ProtustrankaNazivFormated>
  <DomainObject.Predmet.ProtustrankaNazivFormatedOIB>
    <izvorni_sadrzaj>MEGATEL CENTAR društvo s ograničenom odgovornošću za telekomunikacijske usluge, OIB 76928414534</izvorni_sadrzaj>
    <derivirana_varijabla naziv="DomainObject.Predmet.ProtustrankaNazivFormatedOIB_1">MEGATEL CENTAR društvo s ograničenom odgovornošću za telekomunikacijske usluge, OIB 76928414534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211384.40</izvorni_sadrzaj>
    <derivirana_varijabla naziv="DomainObject.Predmet.TrenutnaVrijednost_1">211384.40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MEGATEL CENTAR društvo s ograničenom odgovornošću za telekomunikacijske usluge</item>
    </izvorni_sadrzaj>
    <derivirana_varijabla naziv="DomainObject.Predmet.ProtuStrankaListFormated_1">
      <item>MEGATEL CENTAR društvo s ograničenom odgovornošću za telekomunikacijske usluge</item>
    </derivirana_varijabla>
  </DomainObject.Predmet.ProtuStrankaListFormated>
  <DomainObject.Predmet.ProtuStrankaListFormatedOIB>
    <izvorni_sadrzaj>
      <item>MEGATEL CENTAR društvo s ograničenom odgovornošću za telekomunikacijske usluge, OIB 76928414534</item>
    </izvorni_sadrzaj>
    <derivirana_varijabla naziv="DomainObject.Predmet.ProtuStrankaListFormatedOIB_1">
      <item>MEGATEL CENTAR društvo s ograničenom odgovornošću za telekomunikacijske usluge, OIB 76928414534</item>
    </derivirana_varijabla>
  </DomainObject.Predmet.ProtuStrankaListFormatedOIB>
  <DomainObject.Predmet.ProtuStrankaListFormatedWithAdress>
    <izvorni_sadrzaj>
      <item>MEGATEL CENTAR društvo s ograničenom odgovornošću za telekomunikacijske usluge, Ivana Gorana Kovačića 4/A, 40000 Čakovec</item>
    </izvorni_sadrzaj>
    <derivirana_varijabla naziv="DomainObject.Predmet.ProtuStrankaListFormatedWithAdress_1">
      <item>MEGATEL CENTAR društvo s ograničenom odgovornošću za telekomunikacijske usluge, Ivana Gorana Kovačića 4/A, 40000 Čakovec</item>
    </derivirana_varijabla>
  </DomainObject.Predmet.ProtuStrankaListFormatedWithAdress>
  <DomainObject.Predmet.ProtuStrankaListFormatedWithAdressOIB>
    <izvorni_sadrzaj>
      <item>MEGATEL CENTAR društvo s ograničenom odgovornošću za telekomunikacijske usluge, OIB 76928414534, Ivana Gorana Kovačića 4/A, 40000 Čakovec</item>
    </izvorni_sadrzaj>
    <derivirana_varijabla naziv="DomainObject.Predmet.ProtuStrankaListFormatedWithAdressOIB_1">
      <item>MEGATEL CENTAR društvo s ograničenom odgovornošću za telekomunikacijske usluge, OIB 76928414534, Ivana Gorana Kovačića 4/A, 40000 Čakovec</item>
    </derivirana_varijabla>
  </DomainObject.Predmet.ProtuStrankaListFormatedWithAdressOIB>
  <DomainObject.Predmet.ProtuStrankaListNazivFormated>
    <izvorni_sadrzaj>
      <item>MEGATEL CENTAR društvo s ograničenom odgovornošću za telekomunikacijske usluge</item>
    </izvorni_sadrzaj>
    <derivirana_varijabla naziv="DomainObject.Predmet.ProtuStrankaListNazivFormated_1">
      <item>MEGATEL CENTAR društvo s ograničenom odgovornošću za telekomunikacijske usluge</item>
    </derivirana_varijabla>
  </DomainObject.Predmet.ProtuStrankaListNazivFormated>
  <DomainObject.Predmet.ProtuStrankaListNazivFormatedOIB>
    <izvorni_sadrzaj>
      <item>MEGATEL CENTAR društvo s ograničenom odgovornošću za telekomunikacijske usluge, OIB 76928414534</item>
    </izvorni_sadrzaj>
    <derivirana_varijabla naziv="DomainObject.Predmet.ProtuStrankaListNazivFormatedOIB_1">
      <item>MEGATEL CENTAR društvo s ograničenom odgovornošću za telekomunikacijske usluge, OIB 76928414534</item>
    </derivirana_varijabla>
  </DomainObject.Predmet.ProtuStrankaListNazivFormatedOIB>
  <DomainObject.Predmet.OstaliListFormated>
    <izvorni_sadrzaj>
      <item>Trgovački sud u Varaždinu - Sudski registar</item>
      <item>e-Oglasna ploča</item>
    </izvorni_sadrzaj>
    <derivirana_varijabla naziv="DomainObject.Predmet.OstaliListFormated_1">
      <item>Trgovački sud u Varaždinu - Sudski registar</item>
      <item>e-Oglasna ploča</item>
    </derivirana_varijabla>
  </DomainObject.Predmet.OstaliListFormated>
  <DomainObject.Predmet.OstaliListFormatedOIB>
    <izvorni_sadrzaj>
      <item>Trgovački sud u Varaždinu - Sudski registar</item>
      <item>e-Oglasna ploča</item>
    </izvorni_sadrzaj>
    <derivirana_varijabla naziv="DomainObject.Predmet.OstaliListFormatedOIB_1">
      <item>Trgovački sud u Varaždinu - Sudski registar</item>
      <item>e-Oglasna ploča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</izvorni_sadrzaj>
    <derivirana_varijabla naziv="DomainObject.Predmet.OstaliListFormatedWithAdress_1">
      <item>Trgovački sud u Varaždinu - Sudski registar, B.Radića 2, 42000 Varaždin</item>
      <item>e-Oglasna ploča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</izvorni_sadrzaj>
    <derivirana_varijabla naziv="DomainObject.Predmet.OstaliListFormatedWithAdressOIB_1">
      <item>Trgovački sud u Varaždinu - Sudski registar, B.Radića 2, 42000 Varaždin</item>
      <item>e-Oglasna ploča</item>
    </derivirana_varijabla>
  </DomainObject.Predmet.OstaliListFormatedWithAdressOIB>
  <DomainObject.Predmet.OstaliListNazivFormated>
    <izvorni_sadrzaj>
      <item>Trgovački sud u Varaždinu - Sudski registar</item>
      <item>e-Oglasna ploča</item>
    </izvorni_sadrzaj>
    <derivirana_varijabla naziv="DomainObject.Predmet.OstaliListNazivFormated_1">
      <item>Trgovački sud u Varaždinu - Sudski registar</item>
      <item>e-Oglasna ploča</item>
    </derivirana_varijabla>
  </DomainObject.Predmet.OstaliListNazivFormated>
  <DomainObject.Predmet.OstaliListNazivFormatedOIB>
    <izvorni_sadrzaj>
      <item>Trgovački sud u Varaždinu - Sudski registar</item>
      <item>e-Oglasna ploča</item>
    </izvorni_sadrzaj>
    <derivirana_varijabla naziv="DomainObject.Predmet.OstaliListNazivFormatedOIB_1">
      <item>Trgovački sud u Varaždinu - 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St-938/2016-3</izvorni_sadrzaj>
    <derivirana_varijabla naziv="DomainObject.PoslovniBrojDokumenta_1">St-938/2016-3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MEGATEL CENTAR društvo s ograničenom odgovornošću za telekomunikacijske usluge</izvorni_sadrzaj>
    <derivirana_varijabla naziv="DomainObject.Predmet.ProtustrankaIDrugi_1">MEGATEL CENTAR društvo s ograničenom odgovornošću za telekomunikacijske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MEGATEL CENTAR društvo s ograničenom odgovornošću za telekomunikacijske usluge, OIB 76928414534, Ivana Gorana Kovačića 4/A, 40000 Čakovec</izvorni_sadrzaj>
    <derivirana_varijabla naziv="DomainObject.Predmet.ProtustrankaIDrugiAdressOIB_1">MEGATEL CENTAR društvo s ograničenom odgovornošću za telekomunikacijske usluge, OIB 76928414534, Ivana Gorana Kovačića 4/A,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MEGATEL CENTAR društvo s ograničenom odgovornošću za telekomunikacijske usluge</item>
      <item>Trgovački sud u Varaždinu - Sudski registar</item>
      <item>e-Oglasna ploča</item>
    </izvorni_sadrzaj>
    <derivirana_varijabla naziv="DomainObject.Predmet.SudioniciListNaziv_1">
      <item>Financijska agencija</item>
      <item>MEGATEL CENTAR društvo s ograničenom odgovornošću za telekomunikacijske usluge</item>
      <item>Trgovački sud u Varaždinu - 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MEGATEL CENTAR društvo s ograničenom odgovornošću za telekomunikacijske usluge, OIB 76928414534, Ivana Gorana Kovačića 4/A,40000 Čakovec</item>
      <item>Trgovački sud u Varaždinu - 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MEGATEL CENTAR društvo s ograničenom odgovornošću za telekomunikacijske usluge, OIB 76928414534, Ivana Gorana Kovačića 4/A,40000 Čakovec</item>
      <item>Trgovački sud u Varaždinu - 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8C77B-03CB-4C3C-90CA-BBB5519A6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2607</properties:Characters>
  <properties:Lines>61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2016-08-09T12:36:00Z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St-938/2016-3 / Odluka - Obavijest - neplaćena pristojba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