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0e6b" w14:paraId="ea20e6b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>
      <w:pPr>
        <w:rPr>
          <w:bCs/>
        </w:rPr>
      </w:pPr>
      <w:r w:rsidRPr="00962D2B">
        <w:rPr>
          <w:bCs/>
        </w:rPr>
        <w:t xml:space="preserve">  Zagreb, </w:t>
      </w:r>
      <w:proofErr w:type="spellStart"/>
      <w:r w:rsidRPr="00962D2B">
        <w:rPr>
          <w:bCs/>
        </w:rPr>
        <w:t>Amruševa</w:t>
      </w:r>
      <w:proofErr w:type="spellEnd"/>
      <w:r w:rsidRPr="00962D2B">
        <w:rPr>
          <w:bCs/>
        </w:rPr>
        <w:t xml:space="preserve">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A65D96">
        <w:rPr>
          <w:bCs/>
        </w:rPr>
        <w:t>629/15-234</w:t>
      </w:r>
    </w:p>
    <w:p w:rsidRDefault="00A65D96" w:rsidR="00A65D96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</w:t>
      </w:r>
      <w:proofErr w:type="spellStart"/>
      <w:r w:rsidR="00B35CFD" w:rsidRPr="00925FE6">
        <w:t>Oreškovićeva</w:t>
      </w:r>
      <w:proofErr w:type="spellEnd"/>
      <w:r w:rsidR="00B35CFD" w:rsidRPr="00925FE6">
        <w:t xml:space="preserve"> 1/a MBS: 080234626 OIB: 31515855722 </w:t>
      </w:r>
      <w:r w:rsidR="00A14739" w:rsidRPr="00962D2B">
        <w:t xml:space="preserve">dana </w:t>
      </w:r>
      <w:r w:rsidR="00A65D96">
        <w:t>8. svibnja</w:t>
      </w:r>
      <w:r w:rsidR="00CE3828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526E5B" w:rsidR="003C2F09" w:rsidRPr="00241787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</w:t>
      </w:r>
      <w:proofErr w:type="spellStart"/>
      <w:r w:rsidR="00B35CFD" w:rsidRPr="00925FE6">
        <w:t>Oreškovićeva</w:t>
      </w:r>
      <w:proofErr w:type="spellEnd"/>
      <w:r w:rsidR="00B35CFD" w:rsidRPr="00925FE6">
        <w:t xml:space="preserve">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526E5B" w:rsidP="00241787" w:rsidR="00CE3828" w:rsidRPr="00241787">
      <w:pPr>
        <w:ind w:firstLine="708"/>
        <w:jc w:val="both"/>
      </w:pPr>
      <w:r w:rsidRPr="00526E5B">
        <w:t>a)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8394 </w:t>
      </w:r>
      <w:r w:rsidR="00CE3828" w:rsidRPr="00526E5B">
        <w:t xml:space="preserve">Zemljište </w:t>
      </w:r>
      <w:r w:rsidR="003C2F09" w:rsidRPr="00526E5B">
        <w:t xml:space="preserve">u naravi oranica </w:t>
      </w:r>
      <w:proofErr w:type="spellStart"/>
      <w:r w:rsidR="003C2F09" w:rsidRPr="00526E5B">
        <w:t>Zavjeće</w:t>
      </w:r>
      <w:proofErr w:type="spellEnd"/>
      <w:r w:rsidR="003C2F09" w:rsidRPr="00526E5B">
        <w:t xml:space="preserve"> ukupne površine 14.333 m2</w:t>
      </w:r>
      <w:r w:rsidR="003C2F09" w:rsidRPr="00526E5B">
        <w:rPr>
          <w:b/>
        </w:rPr>
        <w:t xml:space="preserve"> </w:t>
      </w:r>
      <w:r w:rsidR="00CE3828" w:rsidRPr="00526E5B">
        <w:t xml:space="preserve"> </w:t>
      </w:r>
      <w:r w:rsidRPr="00526E5B">
        <w:t xml:space="preserve">upisano u </w:t>
      </w:r>
      <w:proofErr w:type="spellStart"/>
      <w:r w:rsidRPr="00526E5B">
        <w:t>zk.ul</w:t>
      </w:r>
      <w:proofErr w:type="spellEnd"/>
      <w:r w:rsidRPr="00526E5B">
        <w:t xml:space="preserve">. 4990 </w:t>
      </w:r>
      <w:r w:rsidR="00CE3828" w:rsidRPr="00526E5B">
        <w:t xml:space="preserve">k.o. </w:t>
      </w:r>
      <w:r w:rsidRPr="00526E5B">
        <w:t xml:space="preserve">Sesvetski Kraljevac 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526E5B" w:rsidP="00241787" w:rsidR="00CE3828" w:rsidRPr="00241787">
      <w:pPr>
        <w:ind w:firstLine="708"/>
        <w:jc w:val="both"/>
      </w:pPr>
      <w:r w:rsidRPr="00526E5B">
        <w:t>b)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8403 Zemljište u naravi oranica </w:t>
      </w:r>
      <w:proofErr w:type="spellStart"/>
      <w:r w:rsidRPr="00526E5B">
        <w:t>Zavjeće</w:t>
      </w:r>
      <w:proofErr w:type="spellEnd"/>
      <w:r w:rsidRPr="00526E5B">
        <w:t xml:space="preserve"> ukupne površine 2.533 m2 upisano u </w:t>
      </w:r>
      <w:r w:rsidRPr="00526E5B">
        <w:rPr>
          <w:b/>
        </w:rPr>
        <w:t xml:space="preserve"> </w:t>
      </w:r>
      <w:proofErr w:type="spellStart"/>
      <w:r w:rsidRPr="00526E5B">
        <w:t>zk.ul</w:t>
      </w:r>
      <w:proofErr w:type="spellEnd"/>
      <w:r w:rsidRPr="00526E5B">
        <w:t xml:space="preserve">. 8020 </w:t>
      </w:r>
      <w:r w:rsidR="00CE3828" w:rsidRPr="00526E5B">
        <w:t>k.o. Sesvetski Kraljevac</w:t>
      </w:r>
      <w:r w:rsidRPr="00526E5B">
        <w:t xml:space="preserve"> 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526E5B" w:rsidP="00241787" w:rsidR="006F24AA">
      <w:pPr>
        <w:ind w:firstLine="708"/>
        <w:jc w:val="both"/>
      </w:pPr>
      <w:r w:rsidRPr="00526E5B">
        <w:t>c)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8398 Zemljište u naravi oranica </w:t>
      </w:r>
      <w:proofErr w:type="spellStart"/>
      <w:r w:rsidRPr="00526E5B">
        <w:t>Zavjeće</w:t>
      </w:r>
      <w:proofErr w:type="spellEnd"/>
      <w:r w:rsidRPr="00526E5B">
        <w:t xml:space="preserve"> ukupne površine 6.842 m2</w:t>
      </w:r>
      <w:r w:rsidRPr="00526E5B">
        <w:rPr>
          <w:b/>
        </w:rPr>
        <w:t xml:space="preserve"> </w:t>
      </w:r>
      <w:r w:rsidRPr="00526E5B">
        <w:t xml:space="preserve">upisano u </w:t>
      </w:r>
      <w:proofErr w:type="spellStart"/>
      <w:r w:rsidRPr="00526E5B">
        <w:t>zk.ul</w:t>
      </w:r>
      <w:proofErr w:type="spellEnd"/>
      <w:r w:rsidRPr="00526E5B">
        <w:t xml:space="preserve">. 8022 </w:t>
      </w:r>
      <w:r w:rsidR="00CE3828" w:rsidRPr="00526E5B">
        <w:t>k.o. Sesvetski Kraljevac</w:t>
      </w:r>
      <w:r w:rsidRPr="00526E5B">
        <w:t xml:space="preserve">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241787" w:rsidP="00241787" w:rsidR="00241787">
      <w:pPr>
        <w:ind w:firstLine="708"/>
        <w:jc w:val="both"/>
      </w:pPr>
      <w:r>
        <w:tab/>
        <w:t xml:space="preserve">Na opisanim nekretninama upisano je </w:t>
      </w:r>
      <w:proofErr w:type="spellStart"/>
      <w:r>
        <w:t>razlučno</w:t>
      </w:r>
      <w:proofErr w:type="spellEnd"/>
      <w:r>
        <w:t xml:space="preserve"> pravo za korist: </w:t>
      </w:r>
    </w:p>
    <w:p w:rsidRDefault="00241787" w:rsidP="00241787" w:rsidR="00241787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241787" w:rsidP="00241787" w:rsidR="00241787">
      <w:pPr>
        <w:pStyle w:val="Odlomakpopisa"/>
        <w:ind w:left="1776"/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</w:t>
      </w:r>
      <w:r w:rsidR="00526E5B">
        <w:t>iznosi:</w:t>
      </w:r>
    </w:p>
    <w:p w:rsidRDefault="00526E5B" w:rsidP="00D04202" w:rsidR="00526E5B">
      <w:pPr>
        <w:ind w:firstLine="708"/>
      </w:pPr>
      <w:r>
        <w:tab/>
        <w:t>a) 3.665.183,71 kuna</w:t>
      </w:r>
    </w:p>
    <w:p w:rsidRDefault="00526E5B" w:rsidP="00D04202" w:rsidR="00526E5B">
      <w:pPr>
        <w:ind w:firstLine="708"/>
      </w:pPr>
      <w:r>
        <w:tab/>
        <w:t>b) 647.729,74 kuna</w:t>
      </w:r>
    </w:p>
    <w:p w:rsidRDefault="00526E5B" w:rsidP="00241787" w:rsidR="0034133F" w:rsidRPr="00962D2B">
      <w:pPr>
        <w:ind w:firstLine="708"/>
      </w:pPr>
      <w:r>
        <w:tab/>
        <w:t xml:space="preserve">c) </w:t>
      </w:r>
      <w:r w:rsidR="00241787">
        <w:t>1.749.611,87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A65D96">
        <w:t>13. lipnja</w:t>
      </w:r>
      <w:r w:rsidR="00C0335E">
        <w:t xml:space="preserve"> </w:t>
      </w:r>
      <w:r w:rsidR="00913C10">
        <w:t xml:space="preserve"> 2017.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C0335E">
        <w:t>10,45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2079DD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BC3D36" w:rsidP="00FB1EFB" w:rsidR="00BC3D36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241787" w:rsidP="00241787" w:rsidR="00241787" w:rsidRPr="00241787">
      <w:pPr>
        <w:ind w:firstLine="708"/>
        <w:jc w:val="both"/>
      </w:pPr>
      <w:r w:rsidRPr="00526E5B">
        <w:t>a)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8394 Zemljište u naravi oranica </w:t>
      </w:r>
      <w:proofErr w:type="spellStart"/>
      <w:r w:rsidRPr="00526E5B">
        <w:t>Zavjeće</w:t>
      </w:r>
      <w:proofErr w:type="spellEnd"/>
      <w:r w:rsidRPr="00526E5B">
        <w:t xml:space="preserve"> ukupne površine 14.333 m2</w:t>
      </w:r>
      <w:r w:rsidRPr="00526E5B">
        <w:rPr>
          <w:b/>
        </w:rPr>
        <w:t xml:space="preserve"> </w:t>
      </w:r>
      <w:r w:rsidRPr="00526E5B">
        <w:t xml:space="preserve"> upisano u </w:t>
      </w:r>
      <w:proofErr w:type="spellStart"/>
      <w:r w:rsidRPr="00526E5B">
        <w:t>zk.ul</w:t>
      </w:r>
      <w:proofErr w:type="spellEnd"/>
      <w:r w:rsidRPr="00526E5B">
        <w:t xml:space="preserve">. 4990 k.o. Sesvetski Kraljevac 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241787" w:rsidP="00241787" w:rsidR="00241787" w:rsidRPr="00241787">
      <w:pPr>
        <w:ind w:firstLine="708"/>
        <w:jc w:val="both"/>
      </w:pPr>
      <w:r w:rsidRPr="00526E5B">
        <w:t>b)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8403 Zemljište u naravi oranica </w:t>
      </w:r>
      <w:proofErr w:type="spellStart"/>
      <w:r w:rsidRPr="00526E5B">
        <w:t>Zavjeće</w:t>
      </w:r>
      <w:proofErr w:type="spellEnd"/>
      <w:r w:rsidRPr="00526E5B">
        <w:t xml:space="preserve"> ukupne površine 2.533 m2 upisano u </w:t>
      </w:r>
      <w:r w:rsidRPr="00526E5B">
        <w:rPr>
          <w:b/>
        </w:rPr>
        <w:t xml:space="preserve"> </w:t>
      </w:r>
      <w:proofErr w:type="spellStart"/>
      <w:r w:rsidRPr="00526E5B">
        <w:t>zk.ul</w:t>
      </w:r>
      <w:proofErr w:type="spellEnd"/>
      <w:r w:rsidRPr="00526E5B">
        <w:t xml:space="preserve">. 8020 k.o. Sesvetski Kraljevac 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241787" w:rsidP="00241787" w:rsidR="00241787" w:rsidRPr="00526E5B">
      <w:pPr>
        <w:ind w:firstLine="708"/>
        <w:jc w:val="both"/>
      </w:pPr>
      <w:r w:rsidRPr="00526E5B">
        <w:t>c)</w:t>
      </w:r>
      <w:r w:rsidRPr="00526E5B">
        <w:tab/>
      </w:r>
      <w:proofErr w:type="spellStart"/>
      <w:r w:rsidRPr="00526E5B">
        <w:t>kčbr</w:t>
      </w:r>
      <w:proofErr w:type="spellEnd"/>
      <w:r w:rsidRPr="00526E5B">
        <w:t xml:space="preserve">. 8398 Zemljište u naravi oranica </w:t>
      </w:r>
      <w:proofErr w:type="spellStart"/>
      <w:r w:rsidRPr="00526E5B">
        <w:t>Zavjeće</w:t>
      </w:r>
      <w:proofErr w:type="spellEnd"/>
      <w:r w:rsidRPr="00526E5B">
        <w:t xml:space="preserve"> ukupne površine 6.842 m2</w:t>
      </w:r>
      <w:r w:rsidRPr="00526E5B">
        <w:rPr>
          <w:b/>
        </w:rPr>
        <w:t xml:space="preserve"> </w:t>
      </w:r>
      <w:r w:rsidRPr="00526E5B">
        <w:t xml:space="preserve">upisano u </w:t>
      </w:r>
      <w:proofErr w:type="spellStart"/>
      <w:r w:rsidRPr="00526E5B">
        <w:t>zk.ul</w:t>
      </w:r>
      <w:proofErr w:type="spellEnd"/>
      <w:r w:rsidRPr="00526E5B">
        <w:t xml:space="preserve">. 8022 k.o. Sesvetski Kraljevac– Općinski građanski sud Zagreb – </w:t>
      </w:r>
      <w:proofErr w:type="spellStart"/>
      <w:r w:rsidRPr="00526E5B">
        <w:t>z.k</w:t>
      </w:r>
      <w:proofErr w:type="spellEnd"/>
      <w:r w:rsidRPr="00526E5B">
        <w:t>. odjel Sesvete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41787" w:rsidR="002672BA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41787">
        <w:t xml:space="preserve">a) </w:t>
      </w:r>
      <w:r w:rsidR="00A65D96">
        <w:t>2.199.110,00</w:t>
      </w:r>
      <w:r w:rsidR="00241787">
        <w:t xml:space="preserve"> kuna, b) </w:t>
      </w:r>
      <w:r w:rsidR="00A65D96">
        <w:t>388.637,00</w:t>
      </w:r>
      <w:r w:rsidR="00241787">
        <w:t xml:space="preserve"> kuna, c) </w:t>
      </w:r>
      <w:r w:rsidR="00A65D96">
        <w:t>1.049.767,00</w:t>
      </w:r>
      <w:r w:rsidR="00241787">
        <w:t xml:space="preserve">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A65D96">
        <w:t>4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241787">
        <w:t>Za građevinska zemljišta nije izdan akt o gradnji (čl. 40 st. 6 Zakona o PDV-u) tako da se kod prodaje zemljišta obračunava porez na promet nekretnina.</w:t>
      </w:r>
      <w:r w:rsidR="002672BA"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A65D96">
        <w:t>9. lipnja</w:t>
      </w:r>
      <w:r w:rsidR="00C0335E">
        <w:t xml:space="preserve"> </w:t>
      </w:r>
      <w:r w:rsidR="00BB7331">
        <w:t xml:space="preserve">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 xml:space="preserve">Jamčevinu nisu dužni položiti </w:t>
      </w:r>
      <w:proofErr w:type="spellStart"/>
      <w:r w:rsidRPr="00962D2B">
        <w:t>razlučni</w:t>
      </w:r>
      <w:proofErr w:type="spellEnd"/>
      <w:r w:rsidRPr="00962D2B">
        <w:t xml:space="preserve">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 xml:space="preserve">Ako kupac u tom roku ne položi </w:t>
      </w:r>
      <w:proofErr w:type="spellStart"/>
      <w:r w:rsidRPr="00962D2B">
        <w:t>kupovninu</w:t>
      </w:r>
      <w:proofErr w:type="spellEnd"/>
      <w:r w:rsidRPr="00962D2B">
        <w:t xml:space="preserve">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</w:t>
      </w:r>
      <w:proofErr w:type="spellStart"/>
      <w:r w:rsidRPr="00962D2B">
        <w:t>kupovnine</w:t>
      </w:r>
      <w:proofErr w:type="spellEnd"/>
      <w:r w:rsidRPr="00962D2B">
        <w:t xml:space="preserve">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 xml:space="preserve">Ukoliko je kupac </w:t>
      </w:r>
      <w:proofErr w:type="spellStart"/>
      <w:r w:rsidRPr="00962D2B">
        <w:t>razlučni</w:t>
      </w:r>
      <w:proofErr w:type="spellEnd"/>
      <w:r w:rsidRPr="00962D2B">
        <w:t xml:space="preserve"> vjerovnik koji se jedini</w:t>
      </w:r>
      <w:r w:rsidR="00911451" w:rsidRPr="00962D2B">
        <w:t xml:space="preserve"> </w:t>
      </w:r>
      <w:r w:rsidRPr="00962D2B">
        <w:t xml:space="preserve">namiruje iz </w:t>
      </w:r>
      <w:proofErr w:type="spellStart"/>
      <w:r w:rsidRPr="00962D2B">
        <w:t>kupovnine</w:t>
      </w:r>
      <w:proofErr w:type="spellEnd"/>
      <w:r w:rsidRPr="00962D2B">
        <w:t xml:space="preserve">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</w:t>
      </w:r>
      <w:proofErr w:type="spellStart"/>
      <w:r w:rsidRPr="00962D2B">
        <w:t>kupovnine</w:t>
      </w:r>
      <w:proofErr w:type="spellEnd"/>
      <w:r w:rsidRPr="00962D2B">
        <w:t xml:space="preserve">, nije dužan položiti </w:t>
      </w:r>
      <w:proofErr w:type="spellStart"/>
      <w:r w:rsidRPr="00962D2B">
        <w:t>kupovninu</w:t>
      </w:r>
      <w:proofErr w:type="spellEnd"/>
      <w:r w:rsidRPr="00962D2B">
        <w:t xml:space="preserve">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 xml:space="preserve">Ako </w:t>
      </w:r>
      <w:proofErr w:type="spellStart"/>
      <w:r w:rsidRPr="00962D2B">
        <w:t>kupovnina</w:t>
      </w:r>
      <w:proofErr w:type="spellEnd"/>
      <w:r w:rsidRPr="00962D2B">
        <w:t xml:space="preserve"> iznosi više od njegove tražbine</w:t>
      </w:r>
      <w:r w:rsidR="00911451" w:rsidRPr="00962D2B">
        <w:t xml:space="preserve"> </w:t>
      </w:r>
      <w:proofErr w:type="spellStart"/>
      <w:r w:rsidRPr="00962D2B">
        <w:t>razlučni</w:t>
      </w:r>
      <w:proofErr w:type="spellEnd"/>
      <w:r w:rsidRPr="00962D2B">
        <w:t xml:space="preserve">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proofErr w:type="spellStart"/>
      <w:r w:rsidRPr="00962D2B">
        <w:t>Razlučni</w:t>
      </w:r>
      <w:proofErr w:type="spellEnd"/>
      <w:r w:rsidRPr="00962D2B">
        <w:t xml:space="preserve"> vjerovnik dužan je položiti onaj iznos</w:t>
      </w:r>
      <w:r w:rsidR="00911451" w:rsidRPr="00962D2B">
        <w:t xml:space="preserve"> </w:t>
      </w:r>
      <w:proofErr w:type="spellStart"/>
      <w:r w:rsidRPr="00962D2B">
        <w:t>kupovnine</w:t>
      </w:r>
      <w:proofErr w:type="spellEnd"/>
      <w:r w:rsidRPr="00962D2B">
        <w:t xml:space="preserve">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</w:t>
      </w:r>
      <w:proofErr w:type="spellStart"/>
      <w:r w:rsidRPr="00962D2B">
        <w:t>kupovninu</w:t>
      </w:r>
      <w:proofErr w:type="spellEnd"/>
      <w:r w:rsidRPr="00962D2B">
        <w:t xml:space="preserve"> iz točke V.6. </w:t>
      </w:r>
    </w:p>
    <w:p w:rsidRDefault="003E5BDA" w:rsidP="003E5BDA" w:rsidR="001114A2" w:rsidRPr="00962D2B">
      <w:pPr>
        <w:jc w:val="both"/>
      </w:pPr>
      <w:r w:rsidRPr="00962D2B">
        <w:lastRenderedPageBreak/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 xml:space="preserve">U rješenju o dosudi sud će odrediti da će se nakon pravomoćnosti tog rješenja i nakon što kupac položi </w:t>
      </w:r>
      <w:proofErr w:type="spellStart"/>
      <w:r w:rsidRPr="00962D2B">
        <w:t>kupovninu</w:t>
      </w:r>
      <w:proofErr w:type="spellEnd"/>
      <w:r w:rsidRPr="00962D2B">
        <w:t xml:space="preserve">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</w:t>
      </w:r>
      <w:proofErr w:type="spellStart"/>
      <w:r w:rsidRPr="00962D2B">
        <w:t>kupovninu</w:t>
      </w:r>
      <w:proofErr w:type="spellEnd"/>
      <w:r w:rsidRPr="00962D2B">
        <w:t xml:space="preserve">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</w:t>
      </w:r>
      <w:proofErr w:type="spellStart"/>
      <w:r w:rsidRPr="00962D2B">
        <w:t>kupovnine</w:t>
      </w:r>
      <w:proofErr w:type="spellEnd"/>
      <w:r w:rsidRPr="00962D2B">
        <w:t xml:space="preserve"> treba uzeti kredit, sud će na prijedlog </w:t>
      </w:r>
    </w:p>
    <w:p w:rsidRDefault="003E5BDA" w:rsidP="003111FC" w:rsidR="00911451" w:rsidRPr="00962D2B">
      <w:pPr>
        <w:jc w:val="both"/>
      </w:pPr>
      <w:r w:rsidRPr="00962D2B">
        <w:t xml:space="preserve">kupca već u rješenju o dosudi odrediti da li će se nakon pravomoćnosti rješenja o dosudi te nakon što </w:t>
      </w:r>
      <w:proofErr w:type="spellStart"/>
      <w:r w:rsidRPr="00962D2B">
        <w:t>kupovnina</w:t>
      </w:r>
      <w:proofErr w:type="spellEnd"/>
      <w:r w:rsidRPr="00962D2B">
        <w:t xml:space="preserve">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 xml:space="preserve">nekretninama sud će u rješenju od dosudi odrediti da će se u zemljišnim knjigama nakon pravomoćnosti rješenja o dosudi te nakon što </w:t>
      </w:r>
      <w:proofErr w:type="spellStart"/>
      <w:r w:rsidRPr="00962D2B">
        <w:t>kupovnina</w:t>
      </w:r>
      <w:proofErr w:type="spellEnd"/>
      <w:r w:rsidRPr="00962D2B">
        <w:t xml:space="preserve">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 xml:space="preserve">Nekretnine koje su predmet prodaje na kojima postoji </w:t>
      </w:r>
      <w:proofErr w:type="spellStart"/>
      <w:r w:rsidR="003E5BDA" w:rsidRPr="00962D2B">
        <w:t>razlučno</w:t>
      </w:r>
      <w:proofErr w:type="spellEnd"/>
      <w:r w:rsidR="003E5BDA" w:rsidRPr="00962D2B">
        <w:t xml:space="preserve">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A65D96">
        <w:t xml:space="preserve">8. svibnja </w:t>
      </w:r>
      <w:r w:rsidR="00241787">
        <w:t xml:space="preserve"> 2017.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0C147C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A65D96" w:rsidP="00D7215D" w:rsidR="00B63AB2">
      <w:r>
        <w:tab/>
      </w:r>
      <w:r>
        <w:tab/>
      </w:r>
    </w:p>
    <w:p w:rsidRDefault="000C147C" w:rsidR="000C14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0C147C" w:rsidP="000C147C" w:rsidR="000C147C">
      <w:pPr>
        <w:ind w:firstLine="708" w:left="5664"/>
      </w:pPr>
      <w:r>
        <w:t>Vinka Mihalinčić</w:t>
      </w:r>
    </w:p>
    <w:p w:rsidRDefault="00A65D96" w:rsidP="00D7215D" w:rsidR="00AA5226" w:rsidRPr="00962D2B">
      <w:r>
        <w:tab/>
      </w:r>
      <w:r>
        <w:tab/>
      </w:r>
      <w:r>
        <w:tab/>
      </w:r>
      <w:r w:rsidR="00804826"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EF0" w:rsidR="00E22EF0">
      <w:r>
        <w:separator/>
      </w:r>
    </w:p>
  </w:endnote>
  <w:endnote w:id="0" w:type="continuationSeparator">
    <w:p w:rsidRDefault="00E22EF0" w:rsidR="00E22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EF0" w:rsidR="00E22EF0">
      <w:r>
        <w:separator/>
      </w:r>
    </w:p>
  </w:footnote>
  <w:footnote w:id="0" w:type="continuationSeparator">
    <w:p w:rsidRDefault="00E22EF0" w:rsidR="00E22E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0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3670E6">
      <w:t>234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F04732"/>
    <w:multiLevelType w:val="hybridMultilevel"/>
    <w:tmpl w:val="203A9C4A"/>
    <w:lvl w:tplc="7A7EBB9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9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7"/>
  </w:num>
  <w:num w:numId="3">
    <w:abstractNumId w:val="26"/>
  </w:num>
  <w:num w:numId="4">
    <w:abstractNumId w:val="3"/>
  </w:num>
  <w:num w:numId="5">
    <w:abstractNumId w:val="35"/>
  </w:num>
  <w:num w:numId="6">
    <w:abstractNumId w:val="24"/>
  </w:num>
  <w:num w:numId="7">
    <w:abstractNumId w:val="28"/>
  </w:num>
  <w:num w:numId="8">
    <w:abstractNumId w:val="33"/>
  </w:num>
  <w:num w:numId="9">
    <w:abstractNumId w:val="29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30"/>
  </w:num>
  <w:num w:numId="16">
    <w:abstractNumId w:val="31"/>
  </w:num>
  <w:num w:numId="17">
    <w:abstractNumId w:val="21"/>
  </w:num>
  <w:num w:numId="18">
    <w:abstractNumId w:val="19"/>
  </w:num>
  <w:num w:numId="19">
    <w:abstractNumId w:val="25"/>
  </w:num>
  <w:num w:numId="20">
    <w:abstractNumId w:val="20"/>
  </w:num>
  <w:num w:numId="21">
    <w:abstractNumId w:val="4"/>
  </w:num>
  <w:num w:numId="22">
    <w:abstractNumId w:val="38"/>
  </w:num>
  <w:num w:numId="23">
    <w:abstractNumId w:val="34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8"/>
  </w:num>
  <w:num w:numId="29">
    <w:abstractNumId w:val="22"/>
  </w:num>
  <w:num w:numId="30">
    <w:abstractNumId w:val="36"/>
  </w:num>
  <w:num w:numId="31">
    <w:abstractNumId w:val="11"/>
  </w:num>
  <w:num w:numId="32">
    <w:abstractNumId w:val="27"/>
  </w:num>
  <w:num w:numId="33">
    <w:abstractNumId w:val="32"/>
  </w:num>
  <w:num w:numId="34">
    <w:abstractNumId w:val="23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  <w:num w:numId="3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147C"/>
    <w:rsid w:val="000C3FEA"/>
    <w:rsid w:val="000C4C31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41787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670E6"/>
    <w:rsid w:val="00377B26"/>
    <w:rsid w:val="00387842"/>
    <w:rsid w:val="00397207"/>
    <w:rsid w:val="003B0CE0"/>
    <w:rsid w:val="003C2F09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779A4"/>
    <w:rsid w:val="004A1287"/>
    <w:rsid w:val="004C52A6"/>
    <w:rsid w:val="004D5669"/>
    <w:rsid w:val="004D57B3"/>
    <w:rsid w:val="004D64B1"/>
    <w:rsid w:val="004F73AE"/>
    <w:rsid w:val="005000A5"/>
    <w:rsid w:val="00502D64"/>
    <w:rsid w:val="00526E5B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8D6D5C"/>
    <w:rsid w:val="00905577"/>
    <w:rsid w:val="00911451"/>
    <w:rsid w:val="00913C10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65D96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63AB2"/>
    <w:rsid w:val="00B7776B"/>
    <w:rsid w:val="00B914AB"/>
    <w:rsid w:val="00BA20A0"/>
    <w:rsid w:val="00BB20A6"/>
    <w:rsid w:val="00BB6073"/>
    <w:rsid w:val="00BB7331"/>
    <w:rsid w:val="00BC3D36"/>
    <w:rsid w:val="00BE24B4"/>
    <w:rsid w:val="00BF01CB"/>
    <w:rsid w:val="00BF615E"/>
    <w:rsid w:val="00C00C27"/>
    <w:rsid w:val="00C0335E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E3828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22EF0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4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1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4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1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St-629/2015-234</izvorni_sadrzaj>
    <derivirana_varijabla naziv="DomainObject.Oznaka_1">St-629/2015-234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St-629/2015-234</izvorni_sadrzaj>
    <derivirana_varijabla naziv="DomainObject.PoslovniBrojDokumenta_1">St-629/2015-234</derivirana_varijabla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1084</properties:Words>
  <properties:Characters>6054</properties:Characters>
  <properties:Lines>133</properties:Lines>
  <properties:Paragraphs>70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2017-05-08T09:12:00Z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2017-05-08T09:19:00Z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St-629/2015-234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