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0750" w14:paraId="dfe075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D2FB8">
        <w:t>16</w:t>
      </w:r>
      <w:r w:rsidR="00DD753E">
        <w:t>74</w:t>
      </w:r>
      <w:r w:rsidR="008B0432">
        <w:t>/1</w:t>
      </w:r>
      <w:r w:rsidR="00DA1A40">
        <w:t>6</w:t>
      </w:r>
      <w:r w:rsidR="008B0432">
        <w:t>-</w:t>
      </w:r>
      <w:r w:rsidR="00DD753E">
        <w:t>2</w:t>
      </w:r>
      <w:r w:rsidR="004E3EFA">
        <w:t>1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DD753E" w:rsidRPr="00DD753E">
        <w:t>DJEČJI VRTIĆ DUGINE BOJE, Osijek, Zagrebačka 19, MBS 030081497, OIB 19056326269</w:t>
      </w:r>
      <w:r w:rsidRPr="000B1DB2">
        <w:t xml:space="preserve">, dana </w:t>
      </w:r>
      <w:r w:rsidR="00DD753E">
        <w:t>8</w:t>
      </w:r>
      <w:r>
        <w:t>.</w:t>
      </w:r>
      <w:r w:rsidRPr="000B1DB2">
        <w:t xml:space="preserve"> </w:t>
      </w:r>
      <w:r w:rsidR="00DD753E">
        <w:t>rujn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5E11E8" w:rsidRPr="005E11E8">
        <w:t>Ksenij</w:t>
      </w:r>
      <w:r w:rsidR="005E11E8">
        <w:t>i</w:t>
      </w:r>
      <w:r w:rsidR="005E11E8" w:rsidRPr="005E11E8">
        <w:t xml:space="preserve"> Mihajlović Hirnstein, Osijek, Vukovarska 68, OIB 19169418114</w:t>
      </w:r>
      <w:r w:rsidR="006D2FB8" w:rsidRPr="006D2FB8">
        <w:t>,</w:t>
      </w:r>
      <w:r w:rsidR="006D2FB8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50AF4">
        <w:t>16</w:t>
      </w:r>
      <w:r w:rsidR="005E11E8">
        <w:t>74</w:t>
      </w:r>
      <w:r w:rsidR="00216689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5E11E8">
        <w:t>5</w:t>
      </w:r>
      <w:r>
        <w:t>00,00 kn na žiro račun Trgovačkog suda u Osijeku broj HR31 2390 0011 3000 0020 0 s pozivom na  broj HR05 272-</w:t>
      </w:r>
      <w:r w:rsidR="00150AF4">
        <w:t>16</w:t>
      </w:r>
      <w:r w:rsidR="005E11E8">
        <w:t>74</w:t>
      </w:r>
      <w:r>
        <w:t>-201</w:t>
      </w:r>
      <w:r w:rsidR="00216689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E11E8" w:rsidRPr="005E11E8">
        <w:t>Ksenij</w:t>
      </w:r>
      <w:r w:rsidR="005E11E8">
        <w:t>a</w:t>
      </w:r>
      <w:r w:rsidR="005E11E8" w:rsidRPr="005E11E8">
        <w:t xml:space="preserve"> Mihajlović Hirnstein, Osijek, Vukovarska 68, OIB 19169418114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5E11E8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AF4">
        <w:t>16</w:t>
      </w:r>
      <w:r w:rsidR="005E11E8">
        <w:t>74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FE09E2">
        <w:t>5</w:t>
      </w:r>
      <w:r>
        <w:t>00,00 kn na račun broj HR31 2390 0011 3000 0020 0 s pozivom na  broj HR05 272-</w:t>
      </w:r>
      <w:r w:rsidR="00150AF4">
        <w:t>16</w:t>
      </w:r>
      <w:r w:rsidR="005E11E8">
        <w:t>74</w:t>
      </w:r>
      <w:r>
        <w:t>-201</w:t>
      </w:r>
      <w:r w:rsidR="007C5C21">
        <w:t>6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022C2B" w:rsidRPr="00022C2B">
        <w:t>Ksenij</w:t>
      </w:r>
      <w:r w:rsidR="00022C2B">
        <w:t>a</w:t>
      </w:r>
      <w:r w:rsidR="00022C2B" w:rsidRPr="00022C2B">
        <w:t xml:space="preserve"> Mihajlović Hirnstein, Osijek, Vukovarska 68, OIB 19169418114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022C2B" w:rsidRPr="00022C2B">
        <w:t>DJEČJI VRTIĆ DUGINE BOJE, Osijek, Zagrebačka 19, MBS 030081497, OIB 19056326269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AE1A16">
        <w:rPr>
          <w:bCs/>
        </w:rPr>
        <w:t>1</w:t>
      </w:r>
      <w:r w:rsidR="00022C2B">
        <w:rPr>
          <w:bCs/>
        </w:rPr>
        <w:t>2</w:t>
      </w:r>
      <w:r>
        <w:rPr>
          <w:bCs/>
        </w:rPr>
        <w:t>.</w:t>
      </w:r>
      <w:r w:rsidR="00A90442">
        <w:rPr>
          <w:bCs/>
        </w:rPr>
        <w:t>0</w:t>
      </w:r>
      <w:r w:rsidR="00150AF4">
        <w:rPr>
          <w:bCs/>
        </w:rPr>
        <w:t>5</w:t>
      </w:r>
      <w:r>
        <w:rPr>
          <w:bCs/>
        </w:rPr>
        <w:t>.</w:t>
      </w:r>
      <w:r w:rsidR="00B976DE">
        <w:rPr>
          <w:bCs/>
        </w:rPr>
        <w:t>201</w:t>
      </w:r>
      <w:r w:rsidR="00A90442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FE09E2" w:rsidRPr="00FE09E2">
        <w:t>DJEČJI VRTIĆ DUGINE BOJE, Osijek, Zagrebačka 19, MBS 030081497, OIB 19056326269</w:t>
      </w:r>
      <w:r w:rsidR="00B976DE">
        <w:t xml:space="preserve">, temeljem odredbe članka </w:t>
      </w:r>
      <w:r w:rsidR="00AE1A16">
        <w:t>444</w:t>
      </w:r>
      <w:r w:rsidR="00B976DE">
        <w:t xml:space="preserve">. stav </w:t>
      </w:r>
      <w:r w:rsidR="00AE1A16">
        <w:t>2</w:t>
      </w:r>
      <w:r w:rsidR="00B976DE">
        <w:t>. Stečajnog zakona (NN 71/15</w:t>
      </w:r>
      <w:r w:rsidR="00F90487">
        <w:t>, dalje: SZ</w:t>
      </w:r>
      <w:r w:rsidR="00B976DE">
        <w:t>)</w:t>
      </w:r>
      <w:r w:rsidR="008D69C6">
        <w:t>, a rješenjem poslovnog broja 14 St-16</w:t>
      </w:r>
      <w:r w:rsidR="00022C2B">
        <w:t>74</w:t>
      </w:r>
      <w:r w:rsidR="008D69C6">
        <w:t>/16-1</w:t>
      </w:r>
      <w:r w:rsidR="00022C2B">
        <w:t>2</w:t>
      </w:r>
      <w:r w:rsidR="008D69C6">
        <w:t xml:space="preserve"> od 1</w:t>
      </w:r>
      <w:r w:rsidR="00022C2B">
        <w:t>1</w:t>
      </w:r>
      <w:r w:rsidR="008D69C6">
        <w:t>.07.2016. pokrenut je prethodni postupak</w:t>
      </w:r>
      <w:r w:rsidR="00B976DE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BC7113">
        <w:t>16</w:t>
      </w:r>
      <w:r w:rsidR="00022C2B">
        <w:t>74</w:t>
      </w:r>
      <w:r>
        <w:t>/1</w:t>
      </w:r>
      <w:r w:rsidR="007B65C2">
        <w:t>6</w:t>
      </w:r>
      <w:r>
        <w:t>-</w:t>
      </w:r>
      <w:r w:rsidR="00022C2B">
        <w:t>3</w:t>
      </w:r>
      <w:r>
        <w:t xml:space="preserve"> od </w:t>
      </w:r>
      <w:r w:rsidR="00022C2B">
        <w:t>1</w:t>
      </w:r>
      <w:r w:rsidR="00AE1A16">
        <w:t>6</w:t>
      </w:r>
      <w:r w:rsidR="007B65C2">
        <w:t>.0</w:t>
      </w:r>
      <w:r w:rsidR="00022C2B">
        <w:t>5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022C2B" w:rsidRPr="00022C2B">
        <w:t>Ksenij</w:t>
      </w:r>
      <w:r w:rsidR="00022C2B">
        <w:t>a</w:t>
      </w:r>
      <w:r w:rsidR="00022C2B" w:rsidRPr="00022C2B">
        <w:t xml:space="preserve"> Mihajlović Hirnstein, Osijek, Vukovarska 68, OIB 19169418114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FB5427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D44CE5">
        <w:t>16</w:t>
      </w:r>
      <w:r w:rsidR="00FB5427">
        <w:t>74</w:t>
      </w:r>
      <w:r>
        <w:t>/1</w:t>
      </w:r>
      <w:r w:rsidR="007B65C2">
        <w:t>6</w:t>
      </w:r>
      <w:r>
        <w:t>-</w:t>
      </w:r>
      <w:r w:rsidR="00FB5427">
        <w:t>3</w:t>
      </w:r>
      <w:r>
        <w:t xml:space="preserve"> od </w:t>
      </w:r>
      <w:r w:rsidR="00FB5427">
        <w:t>1</w:t>
      </w:r>
      <w:r w:rsidR="003D427F">
        <w:t>6</w:t>
      </w:r>
      <w:r w:rsidR="007B4506">
        <w:t>.0</w:t>
      </w:r>
      <w:r w:rsidR="00FB5427">
        <w:t>5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FB5427">
        <w:t>2</w:t>
      </w:r>
      <w:r w:rsidR="007B4506">
        <w:t>.0</w:t>
      </w:r>
      <w:r w:rsidR="00FB5427">
        <w:t>6</w:t>
      </w:r>
      <w:r w:rsidR="007B4506">
        <w:t>.</w:t>
      </w:r>
      <w:r>
        <w:t>201</w:t>
      </w:r>
      <w:r w:rsidR="007B4506">
        <w:t>6</w:t>
      </w:r>
      <w:r>
        <w:t xml:space="preserve">. godine,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B976DE">
      <w:pPr>
        <w:jc w:val="center"/>
      </w:pPr>
      <w:r>
        <w:t xml:space="preserve">U Osijeku </w:t>
      </w:r>
      <w:r w:rsidR="00FB5427">
        <w:t>8</w:t>
      </w:r>
      <w:r>
        <w:t xml:space="preserve">. </w:t>
      </w:r>
      <w:r w:rsidR="00FB5427">
        <w:t>rujn</w:t>
      </w:r>
      <w:r w:rsidR="007B4506">
        <w:t>a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E914A3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FB5427" w:rsidRPr="00022C2B">
        <w:t>Ksenij</w:t>
      </w:r>
      <w:r w:rsidR="00FB5427">
        <w:t>a</w:t>
      </w:r>
      <w:r w:rsidR="00FB5427" w:rsidRPr="00022C2B">
        <w:t xml:space="preserve"> Mihajlović Hirnstein, Osijek, Vukovarska 68</w:t>
      </w:r>
    </w:p>
    <w:p w:rsidRDefault="00B976DE" w:rsidP="00E914A3" w:rsidR="00B976DE">
      <w:pPr>
        <w:numPr>
          <w:ilvl w:val="0"/>
          <w:numId w:val="9"/>
        </w:numPr>
        <w:jc w:val="both"/>
      </w:pPr>
      <w:r>
        <w:t>FINA- nakon pravomoćnosti</w:t>
      </w: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C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753E" w:rsidP="00DD753E" w:rsidR="00083BA6">
    <w:pPr>
      <w:jc w:val="right"/>
    </w:pPr>
    <w:r w:rsidRPr="00DD753E">
      <w:t>14 St-1674/16-21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2C2B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1D0D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11E8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53E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5427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5C80"/>
    <w:rsid w:val="00FD613E"/>
    <w:rsid w:val="00FD658C"/>
    <w:rsid w:val="00FE09E2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St-1674/2016</izvorni_sadrzaj>
    <derivirana_varijabla naziv="DomainObject.Predmet.OznakaBroj_1">St-1674/2016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DUGINE BOJE</izvorni_sadrzaj>
    <derivirana_varijabla naziv="DomainObject.Predmet.ProtustrankaFormated_1">  DJEČJI VRTIĆ DUGINE BOJE</derivirana_varijabla>
  </DomainObject.Predmet.ProtustrankaFormated>
  <DomainObject.Predmet.ProtustrankaFormatedOIB>
    <izvorni_sadrzaj>  DJEČJI VRTIĆ DUGINE BOJE, OIB 19056326269</izvorni_sadrzaj>
    <derivirana_varijabla naziv="DomainObject.Predmet.ProtustrankaFormatedOIB_1">  DJEČJI VRTIĆ DUGINE BOJE, OIB 19056326269</derivirana_varijabla>
  </DomainObject.Predmet.ProtustrankaFormatedOIB>
  <DomainObject.Predmet.ProtustrankaFormatedWithAdress>
    <izvorni_sadrzaj> DJEČJI VRTIĆ DUGINE BOJE, Zagrebačka 19, 31000 Osijek</izvorni_sadrzaj>
    <derivirana_varijabla naziv="DomainObject.Predmet.ProtustrankaFormatedWithAdress_1"> DJEČJI VRTIĆ DUGINE BOJE, Zagrebačka 19, 31000 Osijek</derivirana_varijabla>
  </DomainObject.Predmet.ProtustrankaFormatedWithAdress>
  <DomainObject.Predmet.ProtustrankaFormatedWithAdressOIB>
    <izvorni_sadrzaj> DJEČJI VRTIĆ DUGINE BOJE, OIB 19056326269, Zagrebačka 19, 31000 Osijek</izvorni_sadrzaj>
    <derivirana_varijabla naziv="DomainObject.Predmet.ProtustrankaFormatedWithAdressOIB_1"> DJEČJI VRTIĆ DUGINE BOJE, OIB 19056326269, Zagrebačka 19, 31000 Osijek</derivirana_varijabla>
  </DomainObject.Predmet.ProtustrankaFormatedWithAdressOIB>
  <DomainObject.Predmet.ProtustrankaWithAdress>
    <izvorni_sadrzaj>DJEČJI VRTIĆ DUGINE BOJE Zagrebačka 19, 31000 Osijek</izvorni_sadrzaj>
    <derivirana_varijabla naziv="DomainObject.Predmet.ProtustrankaWithAdress_1">DJEČJI VRTIĆ DUGINE BOJE Zagrebačka 19, 31000 Osijek</derivirana_varijabla>
  </DomainObject.Predmet.ProtustrankaWithAdress>
  <DomainObject.Predmet.ProtustrankaWithAdressOIB>
    <izvorni_sadrzaj>DJEČJI VRTIĆ DUGINE BOJE, OIB 19056326269, Zagrebačka 19, 31000 Osijek</izvorni_sadrzaj>
    <derivirana_varijabla naziv="DomainObject.Predmet.ProtustrankaWithAdressOIB_1">DJEČJI VRTIĆ DUGINE BOJE, OIB 19056326269, Zagrebačka 19, 31000 Osijek</derivirana_varijabla>
  </DomainObject.Predmet.ProtustrankaWithAdressOIB>
  <DomainObject.Predmet.ProtustrankaNazivFormated>
    <izvorni_sadrzaj>DJEČJI VRTIĆ DUGINE BOJE</izvorni_sadrzaj>
    <derivirana_varijabla naziv="DomainObject.Predmet.ProtustrankaNazivFormated_1">DJEČJI VRTIĆ DUGINE BOJE</derivirana_varijabla>
  </DomainObject.Predmet.ProtustrankaNazivFormated>
  <DomainObject.Predmet.ProtustrankaNazivFormatedOIB>
    <izvorni_sadrzaj>DJEČJI VRTIĆ DUGINE BOJE, OIB 19056326269</izvorni_sadrzaj>
    <derivirana_varijabla naziv="DomainObject.Predmet.ProtustrankaNazivFormatedOIB_1">DJEČJI VRTIĆ DUGINE BOJE, OIB 19056326269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DJEČJI VRTIĆ DUGINE BOJE</item>
    </izvorni_sadrzaj>
    <derivirana_varijabla naziv="DomainObject.Predmet.ProtuStrankaListFormated_1">
      <item>DJEČJI VRTIĆ DUGINE BOJE</item>
    </derivirana_varijabla>
  </DomainObject.Predmet.ProtuStrankaListFormated>
  <DomainObject.Predmet.ProtuStrankaListFormatedOIB>
    <izvorni_sadrzaj>
      <item>DJEČJI VRTIĆ DUGINE BOJE, OIB 19056326269</item>
    </izvorni_sadrzaj>
    <derivirana_varijabla naziv="DomainObject.Predmet.ProtuStrankaListFormatedOIB_1">
      <item>DJEČJI VRTIĆ DUGINE BOJE, OIB 19056326269</item>
    </derivirana_varijabla>
  </DomainObject.Predmet.ProtuStrankaListFormatedOIB>
  <DomainObject.Predmet.ProtuStrankaListFormatedWithAdress>
    <izvorni_sadrzaj>
      <item>DJEČJI VRTIĆ DUGINE BOJE, Zagrebačka 19, 31000 Osijek</item>
    </izvorni_sadrzaj>
    <derivirana_varijabla naziv="DomainObject.Predmet.ProtuStrankaListFormatedWithAdress_1">
      <item>DJEČJI VRTIĆ DUGINE BOJE, Zagrebačka 19, 31000 Osijek</item>
    </derivirana_varijabla>
  </DomainObject.Predmet.ProtuStrankaListFormatedWithAdress>
  <DomainObject.Predmet.ProtuStrankaListFormatedWithAdressOIB>
    <izvorni_sadrzaj>
      <item>DJEČJI VRTIĆ DUGINE BOJE, OIB 19056326269, Zagrebačka 19, 31000 Osijek</item>
    </izvorni_sadrzaj>
    <derivirana_varijabla naziv="DomainObject.Predmet.ProtuStrankaListFormatedWithAdressOIB_1">
      <item>DJEČJI VRTIĆ DUGINE BOJE, OIB 19056326269, Zagrebačka 19, 31000 Osijek</item>
    </derivirana_varijabla>
  </DomainObject.Predmet.ProtuStrankaListFormatedWithAdressOIB>
  <DomainObject.Predmet.ProtuStrankaListNazivFormated>
    <izvorni_sadrzaj>
      <item>DJEČJI VRTIĆ DUGINE BOJE</item>
    </izvorni_sadrzaj>
    <derivirana_varijabla naziv="DomainObject.Predmet.ProtuStrankaListNazivFormated_1">
      <item>DJEČJI VRTIĆ DUGINE BOJE</item>
    </derivirana_varijabla>
  </DomainObject.Predmet.ProtuStrankaListNazivFormated>
  <DomainObject.Predmet.ProtuStrankaListNazivFormatedOIB>
    <izvorni_sadrzaj>
      <item>DJEČJI VRTIĆ DUGINE BOJE, OIB 19056326269</item>
    </izvorni_sadrzaj>
    <derivirana_varijabla naziv="DomainObject.Predmet.ProtuStrankaListNazivFormatedOIB_1">
      <item>DJEČJI VRTIĆ DUGINE BOJE, OIB 19056326269</item>
    </derivirana_varijabla>
  </DomainObject.Predmet.ProtuStrankaListNazivFormatedOIB>
  <DomainObject.Predmet.OstaliListFormated>
    <izvorni_sadrzaj>
      <item>ŽDO GUO Osijek</item>
      <item>Ivan Perković</item>
      <item>Ksenija Mihajlović Hirnstein</item>
    </izvorni_sadrzaj>
    <derivirana_varijabla naziv="DomainObject.Predmet.OstaliListFormated_1">
      <item>ŽDO GUO Osijek</item>
      <item>Ivan Perković</item>
      <item>Ksenija Mihajlović Hirnstein</item>
    </derivirana_varijabla>
  </DomainObject.Predmet.OstaliListFormated>
  <DomainObject.Predmet.OstaliListFormatedOIB>
    <izvorni_sadrzaj>
      <item>ŽDO GUO Osijek</item>
      <item>Ivan Perković, OIB 81615580056</item>
      <item>Ksenija Mihajlović Hirnstein, OIB 19169418114</item>
    </izvorni_sadrzaj>
    <derivirana_varijabla naziv="DomainObject.Predmet.OstaliListFormatedOIB_1">
      <item>ŽDO GUO Osijek</item>
      <item>Ivan Perković, OIB 81615580056</item>
      <item>Ksenija Mihajlović Hirnstein, OIB 19169418114</item>
    </derivirana_varijabla>
  </DomainObject.Predmet.OstaliListFormatedOIB>
  <DomainObject.Predmet.OstaliListFormatedWithAdress>
    <izvorni_sadrzaj>
      <item>ŽDO GUO Osijek</item>
      <item>Ivan Perković, K. Branimira 9, 31220 Josipovac</item>
      <item>Ksenija Mihajlović Hirnstein, Vukovarska cesta 68, 31000 Osijek</item>
    </izvorni_sadrzaj>
    <derivirana_varijabla naziv="DomainObject.Predmet.OstaliListFormatedWithAdress_1">
      <item>ŽDO GUO Osijek</item>
      <item>Ivan Perković, K. Branimira 9, 31220 Josipovac</item>
      <item>Ksenija Mihajlović Hirnstein, Vukovarska cesta 68, 31000 Osijek</item>
    </derivirana_varijabla>
  </DomainObject.Predmet.OstaliListFormatedWithAdress>
  <DomainObject.Predmet.OstaliListFormatedWithAdressOIB>
    <izvorni_sadrzaj>
      <item>ŽDO GUO Osijek</item>
      <item>Ivan Perković, OIB 81615580056, K. Branimira 9, 31220 Josipovac</item>
      <item>Ksenija Mihajlović Hirnstein, OIB 19169418114, Vukovarska cesta 68, 31000 Osijek</item>
    </izvorni_sadrzaj>
    <derivirana_varijabla naziv="DomainObject.Predmet.OstaliListFormatedWithAdressOIB_1">
      <item>ŽDO GUO Osijek</item>
      <item>Ivan Perković, OIB 81615580056, K. Branimira 9, 31220 Josipovac</item>
      <item>Ksenija Mihajlović Hirnstein, OIB 19169418114, Vukovarska cesta 68, 31000 Osijek</item>
    </derivirana_varijabla>
  </DomainObject.Predmet.OstaliListFormatedWithAdressOIB>
  <DomainObject.Predmet.OstaliListNazivFormated>
    <izvorni_sadrzaj>
      <item>ŽDO GUO Osijek</item>
      <item>Ivan Perković</item>
      <item>Ksenija Mihajlović Hirnstein</item>
    </izvorni_sadrzaj>
    <derivirana_varijabla naziv="DomainObject.Predmet.OstaliListNazivFormated_1">
      <item>ŽDO GUO Osijek</item>
      <item>Ivan Perković</item>
      <item>Ksenija Mihajlović Hirnstein</item>
    </derivirana_varijabla>
  </DomainObject.Predmet.OstaliListNazivFormated>
  <DomainObject.Predmet.OstaliListNazivFormatedOIB>
    <izvorni_sadrzaj>
      <item>ŽDO GUO Osijek</item>
      <item>Ivan Perković, OIB 81615580056</item>
      <item>Ksenija Mihajlović Hirnstein, OIB 19169418114</item>
    </izvorni_sadrzaj>
    <derivirana_varijabla naziv="DomainObject.Predmet.OstaliListNazivFormatedOIB_1">
      <item>ŽDO GUO Osijek</item>
      <item>Ivan Perković, OIB 81615580056</item>
      <item>Ksenija Mihajlović Hirnstein, OIB 19169418114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DJEČJI VRTIĆ DUGINE BOJE</izvorni_sadrzaj>
    <derivirana_varijabla naziv="DomainObject.Predmet.ProtustrankaIDrugi_1">DJEČJI VRTIĆ DUGINE BOJE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DJEČJI VRTIĆ DUGINE BOJE, OIB 19056326269, Zagrebačka 19, 31000 Osijek</izvorni_sadrzaj>
    <derivirana_varijabla naziv="DomainObject.Predmet.ProtustrankaIDrugiAdressOIB_1">DJEČJI VRTIĆ DUGINE BOJE, OIB 19056326269, Zagrebačka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DJEČJI VRTIĆ DUGINE BOJE</item>
      <item>ŽDO GUO Osijek</item>
      <item>Ivan Perković</item>
      <item>Ksenija Mihajlović Hirnstein</item>
    </izvorni_sadrzaj>
    <derivirana_varijabla naziv="DomainObject.Predmet.SudioniciListNaziv_1">
      <item>FINA RC OSIJEK</item>
      <item>DJEČJI VRTIĆ DUGINE BOJE</item>
      <item>ŽDO GUO Osijek</item>
      <item>Ivan Perković</item>
      <item>Ksenija Mihajlović Hirnstein</item>
    </derivirana_varijabla>
  </DomainObject.Predmet.SudioniciListNaziv>
  <DomainObject.Predmet.SudioniciListAdressOIB>
    <izvorni_sadrzaj>
      <item>FINA RC OSIJEK, OIB 85821130368</item>
      <item>DJEČJI VRTIĆ DUGINE BOJE, OIB 19056326269, Zagrebačka 19,31000 Osijek</item>
      <item>ŽDO GUO Osijek</item>
      <item>Ivan Perković, OIB 81615580056, K. Branimira 9,31220 Josipovac</item>
      <item>Ksenija Mihajlović Hirnstein, OIB 19169418114, Vukovarska cesta 68,31000 Osijek</item>
    </izvorni_sadrzaj>
    <derivirana_varijabla naziv="DomainObject.Predmet.SudioniciListAdressOIB_1">
      <item>FINA RC OSIJEK, OIB 85821130368</item>
      <item>DJEČJI VRTIĆ DUGINE BOJE, OIB 19056326269, Zagrebačka 19,31000 Osijek</item>
      <item>ŽDO GUO Osijek</item>
      <item>Ivan Perković, OIB 81615580056, K. Branimira 9,31220 Josipovac</item>
      <item>Ksenija Mihajlović Hirnstein, OIB 19169418114, Vukovarska cesta 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19056326269</item>
      <item>, OIB null</item>
      <item>, OIB 81615580056</item>
      <item>, OIB 19169418114</item>
    </izvorni_sadrzaj>
    <derivirana_varijabla naziv="DomainObject.Predmet.SudioniciListNazivOIB_1">
      <item>, OIB 85821130368</item>
      <item>, OIB 19056326269</item>
      <item>, OIB null</item>
      <item>, OIB 81615580056</item>
      <item>, OIB 19169418114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28BFC-E3EF-45A1-B907-3B5D57916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3629</properties:Characters>
  <properties:Lines>95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2016-07-15T12:03:00Z</dcterms:created>
  <dc:creator>sban</dc:creator>
  <cp:lastModifiedBy>Elizabeta Đeke</cp:lastModifiedBy>
  <cp:lastPrinted>2016-09-08T07:56:00Z</cp:lastPrinted>
  <dcterms:modified xmlns:xsi="http://www.w3.org/2001/XMLSchema-instance" xsi:type="dcterms:W3CDTF">2016-09-08T09:24:00Z</dcterms:modified>
  <cp:revision>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