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d6ae" w14:paraId="2e3d6ae" w:rsidRDefault="00FB7E04" w:rsidP="00DD1E5B" w:rsidR="00FB7E04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81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FB7E04" w:rsidP="00E87D86" w:rsidR="00FB7E04" w:rsidRPr="000175CB">
      <w:pPr>
        <w:jc w:val="both"/>
        <w:rPr>
          <w:sz w:val="22"/>
          <w:szCs w:val="22"/>
        </w:rPr>
      </w:pPr>
    </w:p>
    <w:p w:rsidRDefault="00FB7E04" w:rsidP="00E87D86" w:rsidR="00FB7E04" w:rsidRPr="000175CB">
      <w:pPr>
        <w:jc w:val="both"/>
        <w:rPr>
          <w:sz w:val="22"/>
          <w:szCs w:val="22"/>
        </w:rPr>
      </w:pPr>
    </w:p>
    <w:p w:rsidRDefault="00FB7E04" w:rsidP="00E87D86" w:rsidR="00FB7E04" w:rsidRPr="000175CB">
      <w:pPr>
        <w:jc w:val="both"/>
        <w:rPr>
          <w:bCs/>
          <w:sz w:val="22"/>
          <w:szCs w:val="22"/>
        </w:rPr>
      </w:pPr>
    </w:p>
    <w:p w:rsidRDefault="00FB7E04" w:rsidP="00E87D86" w:rsidR="00FB7E04" w:rsidRPr="000175CB">
      <w:pPr>
        <w:jc w:val="both"/>
        <w:rPr>
          <w:bCs/>
          <w:sz w:val="22"/>
          <w:szCs w:val="22"/>
        </w:rPr>
      </w:pPr>
    </w:p>
    <w:p w:rsidRDefault="00FB7E04" w:rsidP="00E87D86" w:rsidR="00FB7E0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FB7E04" w:rsidP="00E87D86" w:rsidR="00FB7E0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B7E04" w:rsidP="00FC1537" w:rsidR="00FB7E04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B7E04" w:rsidP="00E87D86" w:rsidR="00FB7E0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B7E04" w:rsidP="00FC1537" w:rsidR="00FB7E0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FB7E04" w:rsidP="00E87D86" w:rsidR="00FB7E04" w:rsidRPr="000175CB">
      <w:pPr>
        <w:rPr>
          <w:sz w:val="22"/>
          <w:szCs w:val="22"/>
        </w:rPr>
      </w:pPr>
    </w:p>
    <w:p w:rsidRDefault="00FB7E04" w:rsidP="001F7D4E" w:rsidR="00FB7E0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B7E04" w:rsidP="001F7D4E" w:rsidR="00FB7E04" w:rsidRPr="000175CB">
      <w:pPr>
        <w:jc w:val="center"/>
        <w:rPr>
          <w:sz w:val="22"/>
          <w:szCs w:val="22"/>
        </w:rPr>
      </w:pPr>
    </w:p>
    <w:p w:rsidRDefault="00FB7E04" w:rsidP="000175CB" w:rsidR="00FB7E04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>
        <w:rPr>
          <w:sz w:val="22"/>
          <w:szCs w:val="22"/>
        </w:rPr>
        <w:t xml:space="preserve"> VERAX j.d.o.o., Dobra Voda, Dobra Voda 38, OIB 13128883558,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18.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2A5E56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FB7E04" w:rsidP="00E87D86" w:rsidR="00FB7E04" w:rsidRPr="000175CB">
      <w:pPr>
        <w:ind w:firstLine="720"/>
        <w:jc w:val="both"/>
        <w:rPr>
          <w:sz w:val="22"/>
          <w:szCs w:val="22"/>
        </w:rPr>
      </w:pPr>
    </w:p>
    <w:p w:rsidRDefault="00FB7E04" w:rsidP="004D697C" w:rsidR="00FB7E04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B7E04" w:rsidP="000175CB" w:rsidR="00FB7E04" w:rsidRPr="000175CB">
      <w:pPr>
        <w:jc w:val="both"/>
        <w:rPr>
          <w:sz w:val="22"/>
          <w:szCs w:val="22"/>
        </w:rPr>
      </w:pPr>
    </w:p>
    <w:p w:rsidRDefault="00FB7E04" w:rsidP="00A90D63" w:rsidR="00FB7E04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VERAX j.d.o.o., Dobra Voda, Dobra Voda 38, OIB 13128883558,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11.624,60</w:t>
      </w:r>
      <w:r w:rsidRPr="000175CB">
        <w:rPr>
          <w:sz w:val="22"/>
          <w:szCs w:val="22"/>
        </w:rPr>
        <w:t xml:space="preserve"> kn. </w:t>
      </w:r>
    </w:p>
    <w:p w:rsidRDefault="00FB7E04" w:rsidP="00E87D86" w:rsidR="00FB7E04" w:rsidRPr="000175CB">
      <w:pPr>
        <w:jc w:val="both"/>
        <w:rPr>
          <w:sz w:val="22"/>
          <w:szCs w:val="22"/>
        </w:rPr>
      </w:pPr>
    </w:p>
    <w:p w:rsidRDefault="00FB7E04" w:rsidP="00CD5142" w:rsidR="00FB7E0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Ivan Babić, Dobra Voda, Dobra Voda 38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FB7E04" w:rsidP="00CD5142" w:rsidR="00FB7E04" w:rsidRPr="000175CB">
      <w:pPr>
        <w:jc w:val="both"/>
        <w:rPr>
          <w:sz w:val="22"/>
          <w:szCs w:val="22"/>
        </w:rPr>
      </w:pPr>
    </w:p>
    <w:p w:rsidRDefault="00FB7E04" w:rsidP="00B26015" w:rsidR="00FB7E0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81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FB7E04" w:rsidP="00DD1E5B" w:rsidR="00FB7E04" w:rsidRPr="000175CB">
      <w:pPr>
        <w:jc w:val="both"/>
        <w:rPr>
          <w:sz w:val="22"/>
          <w:szCs w:val="22"/>
        </w:rPr>
      </w:pPr>
    </w:p>
    <w:p w:rsidRDefault="00FB7E04" w:rsidP="00B62BFF" w:rsidR="00FB7E04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FB7E04" w:rsidP="000175CB" w:rsidR="00FB7E04" w:rsidRPr="000175CB">
      <w:pPr>
        <w:jc w:val="both"/>
        <w:rPr>
          <w:sz w:val="22"/>
          <w:szCs w:val="22"/>
        </w:rPr>
      </w:pPr>
    </w:p>
    <w:p w:rsidRDefault="00FB7E04" w:rsidP="00E87D86" w:rsidR="00FB7E0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2A5E56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FB7E04" w:rsidP="000175CB" w:rsidR="00FB7E04" w:rsidRPr="000175CB">
      <w:pPr>
        <w:rPr>
          <w:sz w:val="22"/>
          <w:szCs w:val="22"/>
        </w:rPr>
      </w:pPr>
    </w:p>
    <w:p w:rsidRDefault="00FB7E04" w:rsidP="00B91F87" w:rsidR="00FB7E04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FB7E04" w:rsidP="00A07097" w:rsidR="00FB7E04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B7E04" w:rsidP="00B91F87" w:rsidR="00FB7E04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B7E04" w:rsidP="000175CB" w:rsidR="00FB7E04" w:rsidRPr="000175CB">
      <w:pPr>
        <w:jc w:val="both"/>
        <w:rPr>
          <w:sz w:val="22"/>
          <w:szCs w:val="22"/>
        </w:rPr>
      </w:pPr>
    </w:p>
    <w:p w:rsidRDefault="00FB7E04" w:rsidP="00B62BFF" w:rsidR="00FB7E0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  <w:bookmarkStart w:name="_GoBack" w:id="0"/>
      <w:bookmarkEnd w:id="0"/>
    </w:p>
    <w:p w:rsidRDefault="00FB7E04" w:rsidP="00B62BFF" w:rsidR="00FB7E0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FB7E04" w:rsidP="00B62BFF" w:rsidR="00FB7E0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FB7E04" w:rsidP="00B62BFF" w:rsidR="00FB7E0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FB7E04" w:rsidP="00E87D86" w:rsidR="00FB7E04" w:rsidRPr="000175CB">
      <w:pPr>
        <w:rPr>
          <w:sz w:val="22"/>
          <w:szCs w:val="22"/>
        </w:rPr>
      </w:pPr>
    </w:p>
    <w:p w:rsidRDefault="00FB7E04" w:rsidP="00E87D86" w:rsidR="00FB7E04" w:rsidRPr="000175CB">
      <w:pPr>
        <w:rPr>
          <w:sz w:val="22"/>
          <w:szCs w:val="22"/>
        </w:rPr>
      </w:pPr>
    </w:p>
    <w:p w:rsidRDefault="00FB7E04" w:rsidR="00FB7E04" w:rsidRPr="000175CB">
      <w:pPr>
        <w:rPr>
          <w:sz w:val="22"/>
          <w:szCs w:val="22"/>
        </w:rPr>
      </w:pPr>
    </w:p>
    <w:sectPr w:rsidSect="000175CB" w:rsidR="00FB7E04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19C" w:rsidP="00381900" w:rsidR="00D5119C">
      <w:r>
        <w:separator/>
      </w:r>
    </w:p>
  </w:endnote>
  <w:endnote w:id="0" w:type="continuationSeparator">
    <w:p w:rsidRDefault="00D5119C" w:rsidP="00381900" w:rsidR="00D51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19C" w:rsidR="00FB7E0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5E56">
      <w:rPr>
        <w:noProof/>
      </w:rPr>
      <w:t>2</w:t>
    </w:r>
    <w:r>
      <w:rPr>
        <w:noProof/>
      </w:rPr>
      <w:fldChar w:fldCharType="end"/>
    </w:r>
  </w:p>
  <w:p w:rsidRDefault="00FB7E04" w:rsidR="00FB7E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19C" w:rsidP="00381900" w:rsidR="00D5119C">
      <w:r>
        <w:separator/>
      </w:r>
    </w:p>
  </w:footnote>
  <w:footnote w:id="0" w:type="continuationSeparator">
    <w:p w:rsidRDefault="00D5119C" w:rsidP="00381900" w:rsidR="00D51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19C" w:rsidP="00630C9B" w:rsidR="00FB7E0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5E56">
      <w:rPr>
        <w:noProof/>
      </w:rPr>
      <w:t>2</w:t>
    </w:r>
    <w:r>
      <w:rPr>
        <w:noProof/>
      </w:rPr>
      <w:fldChar w:fldCharType="end"/>
    </w:r>
    <w:r w:rsidR="00FB7E04">
      <w:tab/>
    </w:r>
    <w:r w:rsidR="00FB7E04">
      <w:tab/>
      <w:t>Poslovni broj: 5</w:t>
    </w:r>
    <w:r w:rsidR="00FB7E04" w:rsidRPr="00FC1537">
      <w:t xml:space="preserve"> St</w:t>
    </w:r>
    <w:r w:rsidR="00FB7E04">
      <w:t>-445/15-6</w:t>
    </w:r>
  </w:p>
  <w:p w:rsidRDefault="00FB7E04" w:rsidP="00414B48" w:rsidR="00FB7E04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A5E56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77976"/>
    <w:rsid w:val="004812B6"/>
    <w:rsid w:val="004D697C"/>
    <w:rsid w:val="004E0052"/>
    <w:rsid w:val="004E6674"/>
    <w:rsid w:val="004F1927"/>
    <w:rsid w:val="00501455"/>
    <w:rsid w:val="00510F67"/>
    <w:rsid w:val="005253FD"/>
    <w:rsid w:val="00573F5E"/>
    <w:rsid w:val="00597E49"/>
    <w:rsid w:val="005A0317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9E02AE"/>
    <w:rsid w:val="00A07097"/>
    <w:rsid w:val="00A25CCC"/>
    <w:rsid w:val="00A3143F"/>
    <w:rsid w:val="00A74E2B"/>
    <w:rsid w:val="00A90D63"/>
    <w:rsid w:val="00A96A7A"/>
    <w:rsid w:val="00AB2543"/>
    <w:rsid w:val="00AC38D3"/>
    <w:rsid w:val="00AC49AD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5119C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3712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B7E04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A5E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A5E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A5E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A5E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A5E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7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0226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VERAX jednostavno društvo s ograničenom odgovornošću za trgovinu i računalne usluge</izvorni_sadrzaj>
    <derivirana_varijabla naziv="DomainObject.Predmet.ProtustrankaFormated_1">  VERAX jednostavno društvo s ograničenom odgovornošću za trgovinu i računalne usluge</derivirana_varijabla>
  </DomainObject.Predmet.ProtustrankaFormated>
  <DomainObject.Predmet.ProtustrankaFormatedOIB>
    <izvorni_sadrzaj>  VERAX jednostavno društvo s ograničenom odgovornošću za trgovinu i računalne usluge, OIB 13128883558</izvorni_sadrzaj>
    <derivirana_varijabla naziv="DomainObject.Predmet.ProtustrankaFormatedOIB_1">  VERAX jednostavno društvo s ograničenom odgovornošću za trgovinu i računalne usluge, OIB 13128883558</derivirana_varijabla>
  </DomainObject.Predmet.ProtustrankaFormatedOIB>
  <DomainObject.Predmet.ProtustrankaFormatedWithAdress>
    <izvorni_sadrzaj> VERAX jednostavno društvo s ograničenom odgovornošću za trgovinu i računalne usluge, Dobra Voda 38, 23420 Dobra Voda</izvorni_sadrzaj>
    <derivirana_varijabla naziv="DomainObject.Predmet.ProtustrankaFormatedWithAdress_1"> VERAX jednostavno društvo s ograničenom odgovornošću za trgovinu i računalne usluge, Dobra Voda 38, 23420 Dobra Voda</derivirana_varijabla>
  </DomainObject.Predmet.ProtustrankaFormatedWithAdress>
  <DomainObject.Predmet.ProtustrankaFormatedWithAdressOIB>
    <izvorni_sadrzaj> VERAX jednostavno društvo s ograničenom odgovornošću za trgovinu i računalne usluge, OIB 13128883558, Dobra Voda 38, 23420 Dobra Voda</izvorni_sadrzaj>
    <derivirana_varijabla naziv="DomainObject.Predmet.ProtustrankaFormatedWithAdressOIB_1"> VERAX jednostavno društvo s ograničenom odgovornošću za trgovinu i računalne usluge, OIB 13128883558, Dobra Voda 38, 23420 Dobra Voda</derivirana_varijabla>
  </DomainObject.Predmet.ProtustrankaFormatedWithAdressOIB>
  <DomainObject.Predmet.ProtustrankaWithAdress>
    <izvorni_sadrzaj>VERAX jednostavno društvo s ograničenom odgovornošću za trgovinu i računalne usluge Dobra Voda 38, 23420 Dobra Voda</izvorni_sadrzaj>
    <derivirana_varijabla naziv="DomainObject.Predmet.ProtustrankaWithAdress_1">VERAX jednostavno društvo s ograničenom odgovornošću za trgovinu i računalne usluge Dobra Voda 38, 23420 Dobra Voda</derivirana_varijabla>
  </DomainObject.Predmet.ProtustrankaWithAdress>
  <DomainObject.Predmet.ProtustrankaWithAdressOIB>
    <izvorni_sadrzaj>VERAX jednostavno društvo s ograničenom odgovornošću za trgovinu i računalne usluge, OIB 13128883558, Dobra Voda 38, 23420 Dobra Voda</izvorni_sadrzaj>
    <derivirana_varijabla naziv="DomainObject.Predmet.ProtustrankaWithAdressOIB_1">VERAX jednostavno društvo s ograničenom odgovornošću za trgovinu i računalne usluge, OIB 13128883558, Dobra Voda 38, 23420 Dobra Voda</derivirana_varijabla>
  </DomainObject.Predmet.ProtustrankaWithAdressOIB>
  <DomainObject.Predmet.ProtustrankaNazivFormated>
    <izvorni_sadrzaj>VERAX jednostavno društvo s ograničenom odgovornošću za trgovinu i računalne usluge</izvorni_sadrzaj>
    <derivirana_varijabla naziv="DomainObject.Predmet.ProtustrankaNazivFormated_1">VERAX jednostavno društvo s ograničenom odgovornošću za trgovinu i računalne usluge</derivirana_varijabla>
  </DomainObject.Predmet.ProtustrankaNazivFormated>
  <DomainObject.Predmet.ProtustrankaNazivFormatedOIB>
    <izvorni_sadrzaj>VERAX jednostavno društvo s ograničenom odgovornošću za trgovinu i računalne usluge, OIB 13128883558</izvorni_sadrzaj>
    <derivirana_varijabla naziv="DomainObject.Predmet.ProtustrankaNazivFormatedOIB_1">VERAX jednostavno društvo s ograničenom odgovornošću za trgovinu i računalne usluge, OIB 13128883558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11624.60</izvorni_sadrzaj>
    <derivirana_varijabla naziv="DomainObject.Predmet.TrenutnaVrijednost_1">11624.60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VERAX jednostavno društvo s ograničenom odgovornošću za trgovinu i računalne usluge</item>
    </izvorni_sadrzaj>
    <derivirana_varijabla naziv="DomainObject.Predmet.ProtuStrankaListFormated_1">
      <item>VERAX jednostavno društvo s ograničenom odgovornošću za trgovinu i računalne usluge</item>
    </derivirana_varijabla>
  </DomainObject.Predmet.ProtuStrankaListFormated>
  <DomainObject.Predmet.ProtuStrankaListFormatedOIB>
    <izvorni_sadrzaj>
      <item>VERAX jednostavno društvo s ograničenom odgovornošću za trgovinu i računalne usluge, OIB 13128883558</item>
    </izvorni_sadrzaj>
    <derivirana_varijabla naziv="DomainObject.Predmet.ProtuStrankaListFormatedOIB_1">
      <item>VERAX jednostavno društvo s ograničenom odgovornošću za trgovinu i računalne usluge, OIB 13128883558</item>
    </derivirana_varijabla>
  </DomainObject.Predmet.ProtuStrankaListFormatedOIB>
  <DomainObject.Predmet.ProtuStrankaListFormatedWithAdress>
    <izvorni_sadrzaj>
      <item>VERAX jednostavno društvo s ograničenom odgovornošću za trgovinu i računalne usluge, Dobra Voda 38, 23420 Dobra Voda</item>
    </izvorni_sadrzaj>
    <derivirana_varijabla naziv="DomainObject.Predmet.ProtuStrankaListFormatedWithAdress_1">
      <item>VERAX jednostavno društvo s ograničenom odgovornošću za trgovinu i računalne usluge, Dobra Voda 38, 23420 Dobra Voda</item>
    </derivirana_varijabla>
  </DomainObject.Predmet.ProtuStrankaListFormatedWithAdress>
  <DomainObject.Predmet.ProtuStrankaListFormatedWithAdressOIB>
    <izvorni_sadrzaj>
      <item>VERAX jednostavno društvo s ograničenom odgovornošću za trgovinu i računalne usluge, OIB 13128883558, Dobra Voda 38, 23420 Dobra Voda</item>
    </izvorni_sadrzaj>
    <derivirana_varijabla naziv="DomainObject.Predmet.ProtuStrankaListFormatedWithAdressOIB_1">
      <item>VERAX jednostavno društvo s ograničenom odgovornošću za trgovinu i računalne usluge, OIB 13128883558, Dobra Voda 38, 23420 Dobra Voda</item>
    </derivirana_varijabla>
  </DomainObject.Predmet.ProtuStrankaListFormatedWithAdressOIB>
  <DomainObject.Predmet.ProtuStrankaListNazivFormated>
    <izvorni_sadrzaj>
      <item>VERAX jednostavno društvo s ograničenom odgovornošću za trgovinu i računalne usluge</item>
    </izvorni_sadrzaj>
    <derivirana_varijabla naziv="DomainObject.Predmet.ProtuStrankaListNazivFormated_1">
      <item>VERAX jednostavno društvo s ograničenom odgovornošću za trgovinu i računalne usluge</item>
    </derivirana_varijabla>
  </DomainObject.Predmet.ProtuStrankaListNazivFormated>
  <DomainObject.Predmet.ProtuStrankaListNazivFormatedOIB>
    <izvorni_sadrzaj>
      <item>VERAX jednostavno društvo s ograničenom odgovornošću za trgovinu i računalne usluge, OIB 13128883558</item>
    </izvorni_sadrzaj>
    <derivirana_varijabla naziv="DomainObject.Predmet.ProtuStrankaListNazivFormatedOIB_1">
      <item>VERAX jednostavno društvo s ograničenom odgovornošću za trgovinu i računalne usluge, OIB 13128883558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VERAX jednostavno društvo s ograničenom odgovornošću za trgovinu i računalne usluge</izvorni_sadrzaj>
    <derivirana_varijabla naziv="DomainObject.Predmet.ProtustrankaIDrugi_1">VERAX jednostavno društvo s ograničenom odgovornošću za trgovinu i računalne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VERAX jednostavno društvo s ograničenom odgovornošću za trgovinu i računalne usluge, OIB 13128883558, Dobra Voda 38, 23420 Dobra Voda</izvorni_sadrzaj>
    <derivirana_varijabla naziv="DomainObject.Predmet.ProtustrankaIDrugiAdressOIB_1">VERAX jednostavno društvo s ograničenom odgovornošću za trgovinu i računalne usluge, OIB 13128883558, Dobra Voda 38, 23420 Dobra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VERAX jednostavno društvo s ograničenom odgovornošću za trgovinu i računalne usluge</item>
    </izvorni_sadrzaj>
    <derivirana_varijabla naziv="DomainObject.Predmet.SudioniciListNaziv_1">
      <item>Financijska agencija</item>
      <item>VERAX jednostavno društvo s ograničenom odgovornošću za trgovinu i računalne usluge</item>
    </derivirana_varijabla>
  </DomainObject.Predmet.SudioniciListNaziv>
  <DomainObject.Predmet.SudioniciListAdressOIB>
    <izvorni_sadrzaj>
      <item>Financijska agencija, OIB 85821130368, Ivana Danila 4,23000 Zadar</item>
      <item>VERAX jednostavno društvo s ograničenom odgovornošću za trgovinu i računalne usluge, OIB 13128883558, Dobra Voda 38,23420 Dobra Voda</item>
    </izvorni_sadrzaj>
    <derivirana_varijabla naziv="DomainObject.Predmet.SudioniciListAdressOIB_1">
      <item>Financijska agencija, OIB 85821130368, Ivana Danila 4,23000 Zadar</item>
      <item>VERAX jednostavno društvo s ograničenom odgovornošću za trgovinu i računalne usluge, OIB 13128883558,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13128883558</item>
    </izvorni_sadrzaj>
    <derivirana_varijabla naziv="DomainObject.Predmet.SudioniciListNazivOIB_1">
      <item>, OIB 85821130368</item>
      <item>, OIB 13128883558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1934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2016-02-19T08:28:00Z</dcterms:created>
  <dc:creator>Danijela Markulin</dc:creator>
  <dc:description/>
  <cp:keywords/>
  <cp:lastModifiedBy>Vedrana Raspović</cp:lastModifiedBy>
  <cp:lastPrinted>2016-02-19T11:52:00Z</cp:lastPrinted>
  <dcterms:modified xmlns:xsi="http://www.w3.org/2001/XMLSchema-instance" xsi:type="dcterms:W3CDTF">2016-02-19T11:52:00Z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