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e843" w14:paraId="c36e84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TRGOVAČKOG </w:t>
      </w:r>
    </w:p>
    <w:p w:rsidRDefault="007D0C9A" w:rsidP="007D0C9A" w:rsidR="007D0C9A">
      <w:r>
        <w:t>SUDA U OSIJEKU</w:t>
      </w:r>
    </w:p>
    <w:p w:rsidRDefault="007D0C9A" w:rsidP="007D0C9A" w:rsidR="007D0C9A">
      <w:r>
        <w:t>Trg Pobjede 13.</w:t>
      </w:r>
    </w:p>
    <w:p w:rsidRDefault="007D0C9A" w:rsidP="007D0C9A" w:rsidR="007D0C9A">
      <w:r>
        <w:t>35000 Slavonski Brod                                                         Broj:St-19</w:t>
      </w:r>
      <w:r w:rsidR="009C51E7">
        <w:t>81</w:t>
      </w:r>
      <w:r>
        <w:t>/201</w:t>
      </w:r>
      <w:r w:rsidR="004B7268">
        <w:t>6</w:t>
      </w:r>
      <w:r>
        <w:t>-3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7D0C9A">
      <w:r>
        <w:t xml:space="preserve">      TRGOVAČKI SUD U OSIJEKU STALNA SLUŽBA TRGOVAČKOG SUDA U OSIJEKU,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9C51E7">
        <w:t>TEHNO-MIVA</w:t>
      </w:r>
      <w:r w:rsidR="00ED0554">
        <w:t xml:space="preserve"> d.o.o.,</w:t>
      </w:r>
      <w:r>
        <w:t xml:space="preserve"> OIB: </w:t>
      </w:r>
      <w:r w:rsidR="009C51E7">
        <w:t>86748515629</w:t>
      </w:r>
      <w:r>
        <w:t xml:space="preserve"> sa sjedištem </w:t>
      </w:r>
      <w:r w:rsidR="004B7268">
        <w:t xml:space="preserve">u </w:t>
      </w:r>
      <w:proofErr w:type="spellStart"/>
      <w:r w:rsidR="009C51E7">
        <w:t>Dolovska</w:t>
      </w:r>
      <w:proofErr w:type="spellEnd"/>
      <w:r w:rsidR="009C51E7">
        <w:t xml:space="preserve"> 32</w:t>
      </w:r>
      <w:r w:rsidR="004B7268">
        <w:t>,</w:t>
      </w:r>
      <w:r>
        <w:t xml:space="preserve"> </w:t>
      </w:r>
      <w:r w:rsidR="004B7268">
        <w:t>10000 Zagreb</w:t>
      </w:r>
      <w:r>
        <w:t xml:space="preserve"> , dana </w:t>
      </w:r>
      <w:r w:rsidR="004B7268">
        <w:t>22</w:t>
      </w:r>
      <w:r>
        <w:t xml:space="preserve">. </w:t>
      </w:r>
      <w:r w:rsidR="004B7268">
        <w:t>kolovoza</w:t>
      </w:r>
      <w:r>
        <w:t xml:space="preserve">  2016.</w:t>
      </w:r>
    </w:p>
    <w:p w:rsidRDefault="00ED0554" w:rsidP="004B7268" w:rsidR="00ED0554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9C51E7">
        <w:t xml:space="preserve">TEHNO-MIVA d.o.o., OIB: 86748515629 sa sjedištem u </w:t>
      </w:r>
      <w:proofErr w:type="spellStart"/>
      <w:r w:rsidR="009C51E7">
        <w:t>Dolovska</w:t>
      </w:r>
      <w:proofErr w:type="spellEnd"/>
      <w:r w:rsidR="009C51E7">
        <w:t xml:space="preserve"> 32,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DF6243" w:rsidRPr="00DF6243">
        <w:t>Ana-Maria Bogović</w:t>
      </w:r>
      <w:r w:rsidR="000875F3" w:rsidRPr="00DF6243">
        <w:t xml:space="preserve">, </w:t>
      </w:r>
      <w:r w:rsidR="00DF6243" w:rsidRPr="00DF6243">
        <w:t xml:space="preserve">Naselje </w:t>
      </w:r>
      <w:proofErr w:type="spellStart"/>
      <w:r w:rsidR="00DF6243" w:rsidRPr="00DF6243">
        <w:t>Lutvinka</w:t>
      </w:r>
      <w:proofErr w:type="spellEnd"/>
      <w:r w:rsidR="00DF6243" w:rsidRPr="00DF6243">
        <w:t xml:space="preserve"> ulaz 2/9</w:t>
      </w:r>
      <w:r w:rsidR="000875F3" w:rsidRPr="00DF6243">
        <w:t xml:space="preserve">, </w:t>
      </w:r>
      <w:r w:rsidR="00DF6243" w:rsidRPr="00DF6243">
        <w:t>Slavonski Brod</w:t>
      </w:r>
      <w:r w:rsidR="000875F3" w:rsidRPr="00DF6243">
        <w:t xml:space="preserve">., OIB: </w:t>
      </w:r>
      <w:r w:rsidR="00DF6243" w:rsidRPr="00DF6243">
        <w:t>36495483478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9C51E7">
        <w:t xml:space="preserve">TEHNO-MIVA d.o.o., OIB: 86748515629 sa sjedištem u </w:t>
      </w:r>
      <w:proofErr w:type="spellStart"/>
      <w:r w:rsidR="009C51E7">
        <w:t>Dolovska</w:t>
      </w:r>
      <w:proofErr w:type="spellEnd"/>
      <w:r w:rsidR="009C51E7">
        <w:t xml:space="preserve"> 32,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B7268">
        <w:t>28</w:t>
      </w:r>
      <w:r>
        <w:t xml:space="preserve">. </w:t>
      </w:r>
      <w:r w:rsidR="004B726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22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 xml:space="preserve">- zastupniku po zakonu </w:t>
      </w:r>
      <w:r w:rsidR="00D550B8">
        <w:t xml:space="preserve">Mladen Leš, </w:t>
      </w:r>
      <w:proofErr w:type="spellStart"/>
      <w:r w:rsidR="00D550B8">
        <w:t>Dolovska</w:t>
      </w:r>
      <w:proofErr w:type="spellEnd"/>
      <w:r w:rsidR="00D550B8">
        <w:t xml:space="preserve"> 32,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F1B14"/>
    <w:rsid w:val="00396F19"/>
    <w:rsid w:val="003E051E"/>
    <w:rsid w:val="004B7268"/>
    <w:rsid w:val="007A3E3B"/>
    <w:rsid w:val="007D0C9A"/>
    <w:rsid w:val="008D41BF"/>
    <w:rsid w:val="00992253"/>
    <w:rsid w:val="009C51E7"/>
    <w:rsid w:val="009C72A9"/>
    <w:rsid w:val="00C25D83"/>
    <w:rsid w:val="00C30C17"/>
    <w:rsid w:val="00C74209"/>
    <w:rsid w:val="00D550B8"/>
    <w:rsid w:val="00DF6243"/>
    <w:rsid w:val="00ED0554"/>
    <w:rsid w:val="00ED402A"/>
    <w:rsid w:val="00F53829"/>
    <w:rsid w:val="00F806FD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F8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80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80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F8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80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80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St-1981/2016</izvorni_sadrzaj>
    <derivirana_varijabla naziv="DomainObject.Predmet.OznakaBroj_1">St-1981/2016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TEHNO-MIVA d.o.o.</izvorni_sadrzaj>
    <derivirana_varijabla naziv="DomainObject.Predmet.ProtustrankaFormated_1">  TEHNO-MIVA d.o.o.</derivirana_varijabla>
  </DomainObject.Predmet.ProtustrankaFormated>
  <DomainObject.Predmet.ProtustrankaFormatedOIB>
    <izvorni_sadrzaj>  TEHNO-MIVA d.o.o., OIB 86748515629</izvorni_sadrzaj>
    <derivirana_varijabla naziv="DomainObject.Predmet.ProtustrankaFormatedOIB_1">  TEHNO-MIVA d.o.o., OIB 86748515629</derivirana_varijabla>
  </DomainObject.Predmet.ProtustrankaFormatedOIB>
  <DomainObject.Predmet.ProtustrankaFormatedWithAdress>
    <izvorni_sadrzaj> TEHNO-MIVA d.o.o., Dolovska 32, 10000 Zagreb</izvorni_sadrzaj>
    <derivirana_varijabla naziv="DomainObject.Predmet.ProtustrankaFormatedWithAdress_1"> TEHNO-MIVA d.o.o., Dolovska 32, 10000 Zagreb</derivirana_varijabla>
  </DomainObject.Predmet.ProtustrankaFormatedWithAdress>
  <DomainObject.Predmet.ProtustrankaFormatedWithAdressOIB>
    <izvorni_sadrzaj> TEHNO-MIVA d.o.o., OIB 86748515629, Dolovska 32, 10000 Zagreb</izvorni_sadrzaj>
    <derivirana_varijabla naziv="DomainObject.Predmet.ProtustrankaFormatedWithAdressOIB_1"> TEHNO-MIVA d.o.o., OIB 86748515629, Dolovska 32, 10000 Zagreb</derivirana_varijabla>
  </DomainObject.Predmet.ProtustrankaFormatedWithAdressOIB>
  <DomainObject.Predmet.ProtustrankaWithAdress>
    <izvorni_sadrzaj>TEHNO-MIVA d.o.o. Dolovska 32, 10000 Zagreb</izvorni_sadrzaj>
    <derivirana_varijabla naziv="DomainObject.Predmet.ProtustrankaWithAdress_1">TEHNO-MIVA d.o.o. Dolovska 32, 10000 Zagreb</derivirana_varijabla>
  </DomainObject.Predmet.ProtustrankaWithAdress>
  <DomainObject.Predmet.ProtustrankaWithAdressOIB>
    <izvorni_sadrzaj>TEHNO-MIVA d.o.o., OIB 86748515629, Dolovska 32, 10000 Zagreb</izvorni_sadrzaj>
    <derivirana_varijabla naziv="DomainObject.Predmet.ProtustrankaWithAdressOIB_1">TEHNO-MIVA d.o.o., OIB 86748515629, Dolovska 32, 10000 Zagreb</derivirana_varijabla>
  </DomainObject.Predmet.ProtustrankaWithAdressOIB>
  <DomainObject.Predmet.ProtustrankaNazivFormated>
    <izvorni_sadrzaj>TEHNO-MIVA d.o.o.</izvorni_sadrzaj>
    <derivirana_varijabla naziv="DomainObject.Predmet.ProtustrankaNazivFormated_1">TEHNO-MIVA d.o.o.</derivirana_varijabla>
  </DomainObject.Predmet.ProtustrankaNazivFormated>
  <DomainObject.Predmet.ProtustrankaNazivFormatedOIB>
    <izvorni_sadrzaj>TEHNO-MIVA d.o.o., OIB 86748515629</izvorni_sadrzaj>
    <derivirana_varijabla naziv="DomainObject.Predmet.ProtustrankaNazivFormatedOIB_1">TEHNO-MIVA d.o.o., OIB 86748515629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2122.31</izvorni_sadrzaj>
    <derivirana_varijabla naziv="DomainObject.Predmet.TrenutnaVrijednost_1">2122.31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TEHNO-MIVA d.o.o.</item>
    </izvorni_sadrzaj>
    <derivirana_varijabla naziv="DomainObject.Predmet.ProtuStrankaListFormated_1">
      <item>TEHNO-MIVA d.o.o.</item>
    </derivirana_varijabla>
  </DomainObject.Predmet.ProtuStrankaListFormated>
  <DomainObject.Predmet.ProtuStrankaListFormatedOIB>
    <izvorni_sadrzaj>
      <item>TEHNO-MIVA d.o.o., OIB 86748515629</item>
    </izvorni_sadrzaj>
    <derivirana_varijabla naziv="DomainObject.Predmet.ProtuStrankaListFormatedOIB_1">
      <item>TEHNO-MIVA d.o.o., OIB 86748515629</item>
    </derivirana_varijabla>
  </DomainObject.Predmet.ProtuStrankaListFormatedOIB>
  <DomainObject.Predmet.ProtuStrankaListFormatedWithAdress>
    <izvorni_sadrzaj>
      <item>TEHNO-MIVA d.o.o., Dolovska 32, 10000 Zagreb</item>
    </izvorni_sadrzaj>
    <derivirana_varijabla naziv="DomainObject.Predmet.ProtuStrankaListFormatedWithAdress_1">
      <item>TEHNO-MIVA d.o.o., Dolovska 32, 10000 Zagreb</item>
    </derivirana_varijabla>
  </DomainObject.Predmet.ProtuStrankaListFormatedWithAdress>
  <DomainObject.Predmet.ProtuStrankaListFormatedWithAdressOIB>
    <izvorni_sadrzaj>
      <item>TEHNO-MIVA d.o.o., OIB 86748515629, Dolovska 32, 10000 Zagreb</item>
    </izvorni_sadrzaj>
    <derivirana_varijabla naziv="DomainObject.Predmet.ProtuStrankaListFormatedWithAdressOIB_1">
      <item>TEHNO-MIVA d.o.o., OIB 86748515629, Dolovska 32, 10000 Zagreb</item>
    </derivirana_varijabla>
  </DomainObject.Predmet.ProtuStrankaListFormatedWithAdressOIB>
  <DomainObject.Predmet.ProtuStrankaListNazivFormated>
    <izvorni_sadrzaj>
      <item>TEHNO-MIVA d.o.o.</item>
    </izvorni_sadrzaj>
    <derivirana_varijabla naziv="DomainObject.Predmet.ProtuStrankaListNazivFormated_1">
      <item>TEHNO-MIVA d.o.o.</item>
    </derivirana_varijabla>
  </DomainObject.Predmet.ProtuStrankaListNazivFormated>
  <DomainObject.Predmet.ProtuStrankaListNazivFormatedOIB>
    <izvorni_sadrzaj>
      <item>TEHNO-MIVA d.o.o., OIB 86748515629</item>
    </izvorni_sadrzaj>
    <derivirana_varijabla naziv="DomainObject.Predmet.ProtuStrankaListNazivFormatedOIB_1">
      <item>TEHNO-MIVA d.o.o., OIB 86748515629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TEHNO-MIVA d.o.o.</izvorni_sadrzaj>
    <derivirana_varijabla naziv="DomainObject.Predmet.ProtustrankaIDrugi_1">TEHNO-MIVA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TEHNO-MIVA d.o.o., OIB 86748515629, Dolovska 32, 10000 Zagreb</izvorni_sadrzaj>
    <derivirana_varijabla naziv="DomainObject.Predmet.ProtustrankaIDrugiAdressOIB_1">TEHNO-MIVA d.o.o., OIB 86748515629, Dolovska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TEHNO-MIVA d.o.o.</item>
      <item>FINA Regionalni centar Zagreb</item>
    </izvorni_sadrzaj>
    <derivirana_varijabla naziv="DomainObject.Predmet.SudioniciListNaziv_1">
      <item>TEHNO-MIVA d.o.o.</item>
      <item>FINA Regionalni centar Zagreb</item>
    </derivirana_varijabla>
  </DomainObject.Predmet.SudioniciListNaziv>
  <DomainObject.Predmet.SudioniciListAdressOIB>
    <izvorni_sadrzaj>
      <item>TEHNO-MIVA d.o.o., OIB 86748515629, Dolovska 32,10000 Zagreb</item>
      <item>FINA Regionalni centar Zagreb, OIB 85821130368, Trg svibanjskih žrtava 1995. br. 1,10000 Zagreb</item>
    </izvorni_sadrzaj>
    <derivirana_varijabla naziv="DomainObject.Predmet.SudioniciListAdressOIB_1">
      <item>TEHNO-MIVA d.o.o., OIB 86748515629, Dolovska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86748515629</item>
      <item>, OIB 85821130368</item>
    </izvorni_sadrzaj>
    <derivirana_varijabla naziv="DomainObject.Predmet.SudioniciListNazivOIB_1">
      <item>, OIB 86748515629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832</properties:Words>
  <properties:Characters>4524</properties:Characters>
  <properties:Lines>160</properties:Lines>
  <properties:Paragraphs>43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2016-08-22T07:57:00Z</dcterms:created>
  <dc:creator>bconka</dc:creator>
  <cp:lastModifiedBy>Davorin Pavičić</cp:lastModifiedBy>
  <cp:lastPrinted>2016-08-22T09:26:00Z</cp:lastPrinted>
  <dcterms:modified xmlns:xsi="http://www.w3.org/2001/XMLSchema-instance" xsi:type="dcterms:W3CDTF">2016-08-22T12:14:00Z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