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a595" w14:paraId="6dfa59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7B1B18">
        <w:t>39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B1B18">
        <w:t>KLIMATIK d.</w:t>
      </w:r>
      <w:r w:rsidR="00723181">
        <w:t xml:space="preserve">o.o. Podružnica Zagreb za rashladne i klima uređaje, Zagreb, Prolaz sestara Baković 3, OIB 08331660077, MBS 080879722, </w:t>
      </w:r>
      <w:r w:rsidR="00464B1D">
        <w:t xml:space="preserve">temeljem članka 430. Stečajnog zakona („Narodne novine“ 71/15, dalje SZ-a), dana </w:t>
      </w:r>
      <w:r w:rsidR="00723181">
        <w:t>24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23181">
        <w:t>KLIMATIK d.o.o. Podružnica Zagreb za rashladne i klima uređaje, Zagreb, Prolaz sestara Baković 3, OIB 08331660077, MBS 080879722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409.587,51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</w:t>
      </w:r>
      <w:r w:rsidR="00B8606E">
        <w:t xml:space="preserve">Nenad </w:t>
      </w:r>
      <w:proofErr w:type="spellStart"/>
      <w:r w:rsidR="00B8606E">
        <w:t>Valadžija</w:t>
      </w:r>
      <w:proofErr w:type="spellEnd"/>
      <w:r w:rsidR="00B8606E">
        <w:t xml:space="preserve"> iz </w:t>
      </w:r>
      <w:proofErr w:type="spellStart"/>
      <w:r w:rsidR="00B8606E">
        <w:t>Ljublajne</w:t>
      </w:r>
      <w:proofErr w:type="spellEnd"/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B8606E">
        <w:t>39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24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4720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St-1939/2016</izvorni_sadrzaj>
    <derivirana_varijabla naziv="DomainObject.Predmet.OznakaBroj_1">St-1939/2016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KLIMATIK d.o.o., Podružnica Zagreb</izvorni_sadrzaj>
    <derivirana_varijabla naziv="DomainObject.Predmet.ProtustrankaFormated_1">  KLIMATIK d.o.o., Podružnica Zagreb</derivirana_varijabla>
  </DomainObject.Predmet.ProtustrankaFormated>
  <DomainObject.Predmet.ProtustrankaFormatedOIB>
    <izvorni_sadrzaj>  KLIMATIK d.o.o., Podružnica Zagreb, OIB 08331660077</izvorni_sadrzaj>
    <derivirana_varijabla naziv="DomainObject.Predmet.ProtustrankaFormatedOIB_1">  KLIMATIK d.o.o., Podružnica Zagreb, OIB 08331660077</derivirana_varijabla>
  </DomainObject.Predmet.ProtustrankaFormatedOIB>
  <DomainObject.Predmet.ProtustrankaFormatedWithAdress>
    <izvorni_sadrzaj> KLIMATIK d.o.o., Podružnica Zagreb, Prolaz sestara Baković 3, 10000 Zagreb</izvorni_sadrzaj>
    <derivirana_varijabla naziv="DomainObject.Predmet.ProtustrankaFormatedWithAdress_1"> KLIMATIK d.o.o., Podružnica Zagreb, Prolaz sestara Baković 3, 10000 Zagreb</derivirana_varijabla>
  </DomainObject.Predmet.ProtustrankaFormatedWithAdress>
  <DomainObject.Predmet.ProtustrankaFormatedWithAdressOIB>
    <izvorni_sadrzaj> KLIMATIK d.o.o., Podružnica Zagreb, OIB 08331660077, Prolaz sestara Baković 3, 10000 Zagreb</izvorni_sadrzaj>
    <derivirana_varijabla naziv="DomainObject.Predmet.ProtustrankaFormatedWithAdressOIB_1"> KLIMATIK d.o.o., Podružnica Zagreb, OIB 08331660077, Prolaz sestara Baković 3, 10000 Zagreb</derivirana_varijabla>
  </DomainObject.Predmet.ProtustrankaFormatedWithAdressOIB>
  <DomainObject.Predmet.ProtustrankaWithAdress>
    <izvorni_sadrzaj>KLIMATIK d.o.o., Podružnica Zagreb Prolaz sestara Baković 3, 10000 Zagreb</izvorni_sadrzaj>
    <derivirana_varijabla naziv="DomainObject.Predmet.ProtustrankaWithAdress_1">KLIMATIK d.o.o., Podružnica Zagreb Prolaz sestara Baković 3, 10000 Zagreb</derivirana_varijabla>
  </DomainObject.Predmet.ProtustrankaWithAdress>
  <DomainObject.Predmet.ProtustrankaWithAdressOIB>
    <izvorni_sadrzaj>KLIMATIK d.o.o., Podružnica Zagreb, OIB 08331660077, Prolaz sestara Baković 3, 10000 Zagreb</izvorni_sadrzaj>
    <derivirana_varijabla naziv="DomainObject.Predmet.ProtustrankaWithAdressOIB_1">KLIMATIK d.o.o., Podružnica Zagreb, OIB 08331660077, Prolaz sestara Baković 3, 10000 Zagreb</derivirana_varijabla>
  </DomainObject.Predmet.ProtustrankaWithAdressOIB>
  <DomainObject.Predmet.ProtustrankaNazivFormated>
    <izvorni_sadrzaj>KLIMATIK d.o.o., Podružnica Zagreb</izvorni_sadrzaj>
    <derivirana_varijabla naziv="DomainObject.Predmet.ProtustrankaNazivFormated_1">KLIMATIK d.o.o., Podružnica Zagreb</derivirana_varijabla>
  </DomainObject.Predmet.ProtustrankaNazivFormated>
  <DomainObject.Predmet.ProtustrankaNazivFormatedOIB>
    <izvorni_sadrzaj>KLIMATIK d.o.o., Podružnica Zagreb, OIB 08331660077</izvorni_sadrzaj>
    <derivirana_varijabla naziv="DomainObject.Predmet.ProtustrankaNazivFormatedOIB_1">KLIMATIK d.o.o., Podružnica Zagreb, OIB 08331660077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KLIMATIK d.o.o., Podružnica Zagreb</item>
    </izvorni_sadrzaj>
    <derivirana_varijabla naziv="DomainObject.Predmet.ProtuStrankaListFormated_1">
      <item>KLIMATIK d.o.o., Podružnica Zagreb</item>
    </derivirana_varijabla>
  </DomainObject.Predmet.ProtuStrankaListFormated>
  <DomainObject.Predmet.ProtuStrankaListFormatedOIB>
    <izvorni_sadrzaj>
      <item>KLIMATIK d.o.o., Podružnica Zagreb, OIB 08331660077</item>
    </izvorni_sadrzaj>
    <derivirana_varijabla naziv="DomainObject.Predmet.ProtuStrankaListFormatedOIB_1">
      <item>KLIMATIK d.o.o., Podružnica Zagreb, OIB 08331660077</item>
    </derivirana_varijabla>
  </DomainObject.Predmet.ProtuStrankaListFormatedOIB>
  <DomainObject.Predmet.ProtuStrankaListFormatedWithAdress>
    <izvorni_sadrzaj>
      <item>KLIMATIK d.o.o., Podružnica Zagreb, Prolaz sestara Baković 3, 10000 Zagreb</item>
    </izvorni_sadrzaj>
    <derivirana_varijabla naziv="DomainObject.Predmet.ProtuStrankaListFormatedWithAdress_1">
      <item>KLIMATIK d.o.o., Podružnica Zagreb, Prolaz sestara Baković 3, 10000 Zagreb</item>
    </derivirana_varijabla>
  </DomainObject.Predmet.ProtuStrankaListFormatedWithAdress>
  <DomainObject.Predmet.ProtuStrankaListFormatedWithAdressOIB>
    <izvorni_sadrzaj>
      <item>KLIMATIK d.o.o., Podružnica Zagreb, OIB 08331660077, Prolaz sestara Baković 3, 10000 Zagreb</item>
    </izvorni_sadrzaj>
    <derivirana_varijabla naziv="DomainObject.Predmet.ProtuStrankaListFormatedWithAdressOIB_1">
      <item>KLIMATIK d.o.o., Podružnica Zagreb, OIB 08331660077, Prolaz sestara Baković 3, 10000 Zagreb</item>
    </derivirana_varijabla>
  </DomainObject.Predmet.ProtuStrankaListFormatedWithAdressOIB>
  <DomainObject.Predmet.ProtuStrankaListNazivFormated>
    <izvorni_sadrzaj>
      <item>KLIMATIK d.o.o., Podružnica Zagreb</item>
    </izvorni_sadrzaj>
    <derivirana_varijabla naziv="DomainObject.Predmet.ProtuStrankaListNazivFormated_1">
      <item>KLIMATIK d.o.o., Podružnica Zagreb</item>
    </derivirana_varijabla>
  </DomainObject.Predmet.ProtuStrankaListNazivFormated>
  <DomainObject.Predmet.ProtuStrankaListNazivFormatedOIB>
    <izvorni_sadrzaj>
      <item>KLIMATIK d.o.o., Podružnica Zagreb, OIB 08331660077</item>
    </izvorni_sadrzaj>
    <derivirana_varijabla naziv="DomainObject.Predmet.ProtuStrankaListNazivFormatedOIB_1">
      <item>KLIMATIK d.o.o., Podružnica Zagreb, OIB 08331660077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KLIMATIK d.o.o., Podružnica Zagreb</izvorni_sadrzaj>
    <derivirana_varijabla naziv="DomainObject.Predmet.ProtustrankaIDrugi_1">KLIMATIK d.o.o.,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KLIMATIK d.o.o., Podružnica Zagreb, OIB 08331660077, Prolaz sestara Baković 3, 10000 Zagreb</izvorni_sadrzaj>
    <derivirana_varijabla naziv="DomainObject.Predmet.ProtustrankaIDrugiAdressOIB_1">KLIMATIK d.o.o., Podružnica Zagreb, OIB 08331660077, Prolaz sestara Baković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KLIMATIK d.o.o., Podružnica Zagreb</item>
      <item>FINA Regionalni centar Zagreb</item>
    </izvorni_sadrzaj>
    <derivirana_varijabla naziv="DomainObject.Predmet.SudioniciListNaziv_1">
      <item>KLIMATIK d.o.o., Podružnica Zagreb</item>
      <item>FINA Regionalni centar Zagreb</item>
    </derivirana_varijabla>
  </DomainObject.Predmet.SudioniciListNaziv>
  <DomainObject.Predmet.SudioniciListAdressOIB>
    <izvorni_sadrzaj>
      <item>KLIMATIK d.o.o., Podružnica Zagreb, OIB 08331660077, Prolaz sestara Baković 3,10000 Zagreb</item>
      <item>FINA Regionalni centar Zagreb, OIB 85821130368, Trg svibanjskih žrtava 1995. 1,10000 Zagreb</item>
    </izvorni_sadrzaj>
    <derivirana_varijabla naziv="DomainObject.Predmet.SudioniciListAdressOIB_1">
      <item>KLIMATIK d.o.o., Podružnica Zagreb, OIB 08331660077, Prolaz sestara Baković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08331660077</item>
      <item>, OIB 85821130368</item>
    </izvorni_sadrzaj>
    <derivirana_varijabla naziv="DomainObject.Predmet.SudioniciListNazivOIB_1">
      <item>, OIB 08331660077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2E6F0-AB40-42E3-8D27-CE3CE12ED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1882</properties:Characters>
  <properties:Lines>46</properties:Lines>
  <properties:Paragraphs>13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2016-08-24T06:08:00Z</cp:lastPrinted>
  <dcterms:modified xmlns:xsi="http://www.w3.org/2001/XMLSchema-instance" xsi:type="dcterms:W3CDTF">2016-08-24T06:08:00Z</dcterms:modified>
  <cp:revision>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