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a0ef" w14:paraId="e4ea0ef" w:rsidRDefault="00DB1A61" w:rsidP="00DB1A61" w:rsidR="00DB1A61" w:rsidRPr="000351A1">
      <w:pPr>
        <w:jc w:val="right"/>
        <w15:collapsed w:val="false"/>
      </w:pPr>
      <w:bookmarkStart w:name="_GoBack" w:id="0"/>
      <w:bookmarkEnd w:id="0"/>
      <w:r>
        <w:t>Posl.br. 2 St-199</w:t>
      </w:r>
      <w:r w:rsidRPr="000351A1">
        <w:t>/1</w:t>
      </w:r>
      <w:r>
        <w:t>7</w:t>
      </w:r>
      <w:r w:rsidRPr="000351A1">
        <w:t>-</w:t>
      </w:r>
      <w:r>
        <w:t>31</w:t>
      </w:r>
    </w:p>
    <w:p w:rsidRDefault="00DB1A61" w:rsidP="00DB1A61" w:rsidR="00DB1A61">
      <w:pPr>
        <w:jc w:val="right"/>
        <w:rPr>
          <w:b/>
        </w:rPr>
      </w:pPr>
    </w:p>
    <w:p w:rsidRDefault="00DB1A61" w:rsidP="00DB1A61" w:rsidR="00DB1A61">
      <w:pPr>
        <w:jc w:val="right"/>
        <w:rPr>
          <w:b/>
          <w:color w:val="FF0000"/>
        </w:rPr>
      </w:pPr>
    </w:p>
    <w:p w:rsidRDefault="00DB1A61" w:rsidP="00DB1A61" w:rsidR="00DB1A61" w:rsidRPr="001120DC">
      <w:pPr>
        <w:jc w:val="right"/>
        <w:rPr>
          <w:b/>
          <w:color w:val="FF0000"/>
        </w:rPr>
      </w:pPr>
    </w:p>
    <w:p w:rsidRDefault="00DB1A61" w:rsidP="00DB1A61" w:rsidR="00DB1A61">
      <w:pPr>
        <w:jc w:val="center"/>
      </w:pPr>
    </w:p>
    <w:p w:rsidRDefault="00DB1A61" w:rsidP="00DB1A61" w:rsidR="00DB1A61" w:rsidRPr="000351A1">
      <w:pPr>
        <w:jc w:val="center"/>
      </w:pPr>
      <w:r w:rsidRPr="000351A1">
        <w:t xml:space="preserve">TABLICA </w:t>
      </w:r>
      <w:r>
        <w:t>ISPITANIH TRAŽBINA NIŽIH ISPLATNIH REDOVA</w:t>
      </w:r>
    </w:p>
    <w:p w:rsidRDefault="00DB1A61" w:rsidP="00DB1A61" w:rsidR="00DB1A61" w:rsidRPr="000351A1">
      <w:pPr>
        <w:jc w:val="center"/>
      </w:pPr>
      <w:r w:rsidRPr="000351A1">
        <w:t xml:space="preserve">Po čl. 264. Stečajnog zakona </w:t>
      </w:r>
    </w:p>
    <w:p w:rsidRDefault="00DB1A61" w:rsidP="00DB1A61" w:rsidR="00DB1A61">
      <w:pPr>
        <w:jc w:val="center"/>
      </w:pPr>
      <w:r w:rsidRPr="000351A1">
        <w:t xml:space="preserve">(Ispitno ročište od </w:t>
      </w:r>
      <w:r>
        <w:t xml:space="preserve">26. rujna 2017. u stečajnom postupku nad </w:t>
      </w:r>
    </w:p>
    <w:p w:rsidRDefault="00DB1A61" w:rsidP="00DB1A61" w:rsidR="00DB1A61">
      <w:pPr>
        <w:spacing w:lineRule="atLeast" w:line="240"/>
        <w:jc w:val="center"/>
      </w:pPr>
      <w:r w:rsidRPr="00523163">
        <w:t>Stečajnom masom iza SIGA NOVA ŠEST d.o.o. u stečaju, Zagreb, Petrinjska 28, OIB: 68179273665</w:t>
      </w:r>
      <w:r w:rsidRPr="000351A1">
        <w:t>)</w:t>
      </w:r>
    </w:p>
    <w:p w:rsidRDefault="00DB1A61" w:rsidP="00DB1A61" w:rsidR="00DB1A61" w:rsidRPr="000351A1">
      <w:pPr>
        <w:jc w:val="center"/>
      </w:pPr>
    </w:p>
    <w:p w:rsidRDefault="00DB1A61" w:rsidP="00DB1A61" w:rsidR="00DB1A61">
      <w:pPr>
        <w:tabs>
          <w:tab w:pos="3686" w:val="left"/>
        </w:tabs>
        <w:jc w:val="center"/>
      </w:pPr>
    </w:p>
    <w:p w:rsidRDefault="00DB1A61" w:rsidP="00DB1A61" w:rsidR="00DB1A61">
      <w:pPr>
        <w:tabs>
          <w:tab w:pos="3686" w:val="left"/>
        </w:tabs>
        <w:jc w:val="center"/>
      </w:pPr>
    </w:p>
    <w:p w:rsidRDefault="00DB1A61" w:rsidP="00DB1A61" w:rsidR="00DB1A61" w:rsidRPr="00985C68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BF26E5" w:rsidR="00DB1A61" w:rsidRPr="00985C68">
        <w:tc>
          <w:tcPr>
            <w:tcW w:type="dxa" w:w="1008"/>
            <w:vAlign w:val="center"/>
          </w:tcPr>
          <w:p w:rsidRDefault="00DB1A61" w:rsidP="00BF26E5" w:rsidR="00DB1A61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DB1A61" w:rsidP="00BF26E5" w:rsidR="00DB1A61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DB1A61" w:rsidP="00BF26E5" w:rsidR="00DB1A61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DB1A61" w:rsidP="00BF26E5" w:rsidR="00DB1A61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DB1A61" w:rsidP="00BF26E5" w:rsidR="00DB1A61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DB1A61" w:rsidP="00BF26E5" w:rsidR="00DB1A61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DB1A61" w:rsidP="00BF26E5" w:rsidR="00DB1A61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DB1A61" w:rsidP="00BF26E5" w:rsidR="00DB1A61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Tr="00BF26E5" w:rsidR="00DB1A61" w:rsidRPr="00FC2276">
        <w:trPr>
          <w:trHeight w:val="1181"/>
        </w:trPr>
        <w:tc>
          <w:tcPr>
            <w:tcW w:type="dxa" w:w="1008"/>
            <w:vAlign w:val="center"/>
          </w:tcPr>
          <w:p w:rsidRDefault="00DB1A61" w:rsidP="00BF26E5" w:rsidR="00DB1A61" w:rsidRPr="00FC2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4374"/>
            <w:vAlign w:val="center"/>
          </w:tcPr>
          <w:p w:rsidRDefault="00DB1A61" w:rsidP="00BF26E5" w:rsidR="00DB1A61" w:rsidRPr="00FC2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2103"/>
            <w:vAlign w:val="center"/>
          </w:tcPr>
          <w:p w:rsidRDefault="00DB1A61" w:rsidP="00BF26E5" w:rsidR="00DB1A61" w:rsidRPr="00E047D2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2121"/>
            <w:vAlign w:val="center"/>
          </w:tcPr>
          <w:p w:rsidRDefault="00DB1A61" w:rsidP="00BF26E5" w:rsidR="00DB1A61" w:rsidRPr="00E047D2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78"/>
            <w:vAlign w:val="center"/>
          </w:tcPr>
          <w:p w:rsidRDefault="00DB1A61" w:rsidP="00BF26E5" w:rsidR="00DB1A61" w:rsidRPr="00FC2276">
            <w:pPr>
              <w:tabs>
                <w:tab w:pos="3686" w:val="left"/>
              </w:tabs>
              <w:jc w:val="center"/>
            </w:pPr>
            <w:r w:rsidRPr="00FC2276"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DB1A61" w:rsidP="00BF26E5" w:rsidR="00DB1A61" w:rsidRPr="00FC2276">
            <w:pPr>
              <w:tabs>
                <w:tab w:pos="3686" w:val="left"/>
              </w:tabs>
              <w:jc w:val="center"/>
            </w:pPr>
            <w:r w:rsidRPr="00FC2276">
              <w:t>-</w:t>
            </w:r>
          </w:p>
        </w:tc>
        <w:tc>
          <w:tcPr>
            <w:tcW w:type="dxa" w:w="1615"/>
            <w:vAlign w:val="center"/>
          </w:tcPr>
          <w:p w:rsidRDefault="00DB1A61" w:rsidP="00BF26E5" w:rsidR="00DB1A61" w:rsidRPr="00FC2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</w:tbl>
    <w:p w:rsidRDefault="00DB1A61" w:rsidP="00DB1A61" w:rsidR="00DB1A61">
      <w:pPr>
        <w:tabs>
          <w:tab w:pos="3686" w:val="left"/>
        </w:tabs>
        <w:jc w:val="center"/>
      </w:pPr>
    </w:p>
    <w:p w:rsidRDefault="00DB1A61" w:rsidP="00DB1A61" w:rsidR="00DB1A61">
      <w:pPr>
        <w:tabs>
          <w:tab w:pos="3686" w:val="left"/>
        </w:tabs>
        <w:jc w:val="center"/>
      </w:pPr>
    </w:p>
    <w:p w:rsidRDefault="00DB1A61" w:rsidP="00DB1A61" w:rsidR="00DB1A61" w:rsidRPr="00B66146">
      <w:pPr>
        <w:tabs>
          <w:tab w:pos="3686" w:val="left"/>
        </w:tabs>
        <w:jc w:val="center"/>
        <w:rPr>
          <w:color w:val="FF0000"/>
        </w:rPr>
      </w:pPr>
      <w:r>
        <w:t>U Paz</w:t>
      </w:r>
      <w:r w:rsidRPr="002858E1">
        <w:t xml:space="preserve">inu </w:t>
      </w:r>
      <w:r>
        <w:t>26. rujna</w:t>
      </w:r>
      <w:r w:rsidRPr="002858E1">
        <w:t xml:space="preserve"> 2017</w:t>
      </w:r>
      <w:r w:rsidRPr="00201103">
        <w:t>.</w:t>
      </w:r>
    </w:p>
    <w:p w:rsidRDefault="00DB1A61" w:rsidP="00DB1A61" w:rsidR="00DB1A61">
      <w:pPr>
        <w:tabs>
          <w:tab w:pos="3686" w:val="left"/>
        </w:tabs>
        <w:jc w:val="center"/>
      </w:pPr>
    </w:p>
    <w:p w:rsidRDefault="00DB1A61" w:rsidP="00DB1A61" w:rsidR="00DB1A61" w:rsidRPr="00985C68">
      <w:pPr>
        <w:tabs>
          <w:tab w:pos="3686" w:val="left"/>
        </w:tabs>
        <w:jc w:val="center"/>
      </w:pPr>
    </w:p>
    <w:p w:rsidRDefault="00DB1A61" w:rsidP="00DB1A61" w:rsidR="00DB1A61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>
        <w:t xml:space="preserve">     </w:t>
      </w:r>
      <w:r w:rsidRPr="00985C68">
        <w:t>Stečajni sudac:</w:t>
      </w:r>
    </w:p>
    <w:p w:rsidRDefault="00DB1A61" w:rsidP="00DB1A61" w:rsidR="00DB1A61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</w:p>
    <w:p w:rsidRDefault="00DB1A61" w:rsidP="00DB1A61" w:rsidR="00DB1A61"/>
    <w:p w:rsidRDefault="00DB1A61" w:rsidP="00DB1A61" w:rsidR="00DB1A61"/>
    <w:p w:rsidRDefault="00DB1A61" w:rsidP="00DB1A61" w:rsidR="00DB1A61"/>
    <w:p w:rsidRDefault="00DB1A61" w:rsidP="00DB1A61" w:rsidR="00DB1A61"/>
    <w:p w:rsidRDefault="00093CEE" w:rsidR="00500701"/>
    <w:sectPr w:rsidSect="00FC2276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3CEE" w:rsidR="00000000">
      <w:r>
        <w:separator/>
      </w:r>
    </w:p>
  </w:endnote>
  <w:endnote w:id="0" w:type="continuationSeparator">
    <w:p w:rsidRDefault="00093CE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3CEE" w:rsidR="00000000">
      <w:r>
        <w:separator/>
      </w:r>
    </w:p>
  </w:footnote>
  <w:footnote w:id="0" w:type="continuationSeparator">
    <w:p w:rsidRDefault="00093CE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1A61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3CEE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1A61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1A61" w:rsidP="00F16E5B" w:rsidR="00051919" w:rsidRPr="00985C68">
    <w:pPr>
      <w:jc w:val="right"/>
    </w:pPr>
    <w:r>
      <w:t>Posl.br. 2 St-345</w:t>
    </w:r>
    <w:r w:rsidRPr="000351A1">
      <w:t>/1</w:t>
    </w:r>
    <w:r>
      <w:t>6</w:t>
    </w:r>
    <w:r w:rsidRPr="000351A1">
      <w:t>-</w:t>
    </w:r>
    <w:r>
      <w:t>44</w:t>
    </w:r>
  </w:p>
  <w:p w:rsidRDefault="00093CEE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1A61"/>
    <w:rsid w:val="00093CEE"/>
    <w:rsid w:val="00554328"/>
    <w:rsid w:val="00985388"/>
    <w:rsid w:val="00DB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1A6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B1A61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DB1A6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B1A61"/>
  </w:style>
  <w:style w:styleId="Tekstrezerviranogmjesta" w:type="character">
    <w:name w:val="Placeholder Text"/>
    <w:basedOn w:val="Zadanifontodlomka"/>
    <w:uiPriority w:val="99"/>
    <w:semiHidden/>
    <w:rsid w:val="00093C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C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C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C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C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1A6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B1A61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DB1A6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B1A61"/>
  </w:style>
  <w:style w:styleId="Tekstrezerviranogmjesta" w:type="character">
    <w:name w:val="Placeholder Text"/>
    <w:basedOn w:val="Zadanifontodlomka"/>
    <w:uiPriority w:val="99"/>
    <w:semiHidden/>
    <w:rsid w:val="00093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C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C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C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C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SIGA NOVA ŠEST d.o.o. u stečaju</izvorni_sadrzaj>
    <derivirana_varijabla naziv="DomainObject.Predmet.ProtustrankaFormated_1">  Stečajna masa iza SIGA NOVA ŠEST d.o.o. u stečaju</derivirana_varijabla>
  </DomainObject.Predmet.ProtustrankaFormated>
  <DomainObject.Predmet.ProtustrankaFormatedOIB>
    <izvorni_sadrzaj>  Stečajna masa iza SIGA NOVA ŠEST d.o.o. u stečaju, OIB 68179273665</izvorni_sadrzaj>
    <derivirana_varijabla naziv="DomainObject.Predmet.ProtustrankaFormatedOIB_1">  Stečajna masa iza SIGA NOVA ŠEST d.o.o. u stečaju, OIB 68179273665</derivirana_varijabla>
  </DomainObject.Predmet.ProtustrankaFormatedOIB>
  <DomainObject.Predmet.ProtustrankaFormatedWithAdress>
    <izvorni_sadrzaj> Stečajna masa iza SIGA NOVA ŠEST d.o.o. u stečaju, Petrinjska 28, 10000 Zagreb</izvorni_sadrzaj>
    <derivirana_varijabla naziv="DomainObject.Predmet.ProtustrankaFormatedWithAdress_1"> Stečajna masa iza SIGA NOVA ŠEST d.o.o. u stečaju, Petrinjska 28, 10000 Zagreb</derivirana_varijabla>
  </DomainObject.Predmet.ProtustrankaFormatedWithAdress>
  <DomainObject.Predmet.ProtustrankaFormatedWithAdressOIB>
    <izvorni_sadrzaj> Stečajna masa iza SIGA NOVA ŠEST d.o.o. u stečaju, OIB 68179273665, Petrinjska 28, 10000 Zagreb</izvorni_sadrzaj>
    <derivirana_varijabla naziv="DomainObject.Predmet.ProtustrankaFormatedWithAdressOIB_1"> Stečajna masa iza SIGA NOVA ŠEST d.o.o. u stečaju, OIB 68179273665, Petrinjska 28, 10000 Zagreb</derivirana_varijabla>
  </DomainObject.Predmet.ProtustrankaFormatedWithAdressOIB>
  <DomainObject.Predmet.ProtustrankaWithAdress>
    <izvorni_sadrzaj>Stečajna masa iza SIGA NOVA ŠEST d.o.o. u stečaju Petrinjska 28, 10000 Zagreb</izvorni_sadrzaj>
    <derivirana_varijabla naziv="DomainObject.Predmet.ProtustrankaWithAdress_1">Stečajna masa iza SIGA NOVA ŠEST d.o.o. u stečaju Petrinjska 28, 10000 Zagreb</derivirana_varijabla>
  </DomainObject.Predmet.ProtustrankaWithAdress>
  <DomainObject.Predmet.ProtustrankaWithAdressOIB>
    <izvorni_sadrzaj>Stečajna masa iza SIGA NOVA ŠEST d.o.o. u stečaju, OIB 68179273665, Petrinjska 28, 10000 Zagreb</izvorni_sadrzaj>
    <derivirana_varijabla naziv="DomainObject.Predmet.ProtustrankaWithAdressOIB_1">Stečajna masa iza SIGA NOVA ŠEST d.o.o. u stečaju, OIB 68179273665, Petrinjska 28, 10000 Zagreb</derivirana_varijabla>
  </DomainObject.Predmet.ProtustrankaWithAdressOIB>
  <DomainObject.Predmet.ProtustrankaNazivFormated>
    <izvorni_sadrzaj>Stečajna masa iza SIGA NOVA ŠEST d.o.o. u stečaju</izvorni_sadrzaj>
    <derivirana_varijabla naziv="DomainObject.Predmet.ProtustrankaNazivFormated_1">Stečajna masa iza SIGA NOVA ŠEST d.o.o. u stečaju</derivirana_varijabla>
  </DomainObject.Predmet.ProtustrankaNazivFormated>
  <DomainObject.Predmet.ProtustrankaNazivFormatedOIB>
    <izvorni_sadrzaj>Stečajna masa iza SIGA NOVA ŠEST d.o.o. u stečaju, OIB 68179273665</izvorni_sadrzaj>
    <derivirana_varijabla naziv="DomainObject.Predmet.ProtustrankaNazivFormatedOIB_1">Stečajna masa iza SIGA NOVA ŠEST d.o.o. u stečaju, OIB 68179273665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6431.76</izvorni_sadrzaj>
    <derivirana_varijabla naziv="DomainObject.Predmet.TrenutnaVrijednost_1">6431.76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SIGA NOVA ŠEST d.o.o. u stečaju</item>
    </izvorni_sadrzaj>
    <derivirana_varijabla naziv="DomainObject.Predmet.ProtuStrankaListFormated_1">
      <item>Stečajna masa iza SIGA NOVA ŠEST d.o.o. u stečaju</item>
    </derivirana_varijabla>
  </DomainObject.Predmet.ProtuStrankaListFormated>
  <DomainObject.Predmet.ProtuStrankaListFormatedOIB>
    <izvorni_sadrzaj>
      <item>Stečajna masa iza SIGA NOVA ŠEST d.o.o. u stečaju, OIB 68179273665</item>
    </izvorni_sadrzaj>
    <derivirana_varijabla naziv="DomainObject.Predmet.ProtuStrankaListFormatedOIB_1">
      <item>Stečajna masa iza SIGA NOVA ŠEST d.o.o. u stečaju, OIB 68179273665</item>
    </derivirana_varijabla>
  </DomainObject.Predmet.ProtuStrankaListFormatedOIB>
  <DomainObject.Predmet.ProtuStrankaListFormatedWithAdress>
    <izvorni_sadrzaj>
      <item>Stečajna masa iza SIGA NOVA ŠEST d.o.o. u stečaju, Petrinjska 28, 10000 Zagreb</item>
    </izvorni_sadrzaj>
    <derivirana_varijabla naziv="DomainObject.Predmet.ProtuStrankaListFormatedWithAdress_1">
      <item>Stečajna masa iza SIGA NOVA ŠEST d.o.o. u stečaju, Petrinjska 28, 10000 Zagreb</item>
    </derivirana_varijabla>
  </DomainObject.Predmet.ProtuStrankaListFormatedWithAdress>
  <DomainObject.Predmet.ProtuStrankaListFormatedWithAdressOIB>
    <izvorni_sadrzaj>
      <item>Stečajna masa iza SIGA NOVA ŠEST d.o.o. u stečaju, OIB 68179273665, Petrinjska 28, 10000 Zagreb</item>
    </izvorni_sadrzaj>
    <derivirana_varijabla naziv="DomainObject.Predmet.ProtuStrankaListFormatedWithAdressOIB_1">
      <item>Stečajna masa iza SIGA NOVA ŠEST d.o.o. u stečaju, OIB 68179273665, Petrinjska 28, 10000 Zagreb</item>
    </derivirana_varijabla>
  </DomainObject.Predmet.ProtuStrankaListFormatedWithAdressOIB>
  <DomainObject.Predmet.ProtuStrankaListNazivFormated>
    <izvorni_sadrzaj>
      <item>Stečajna masa iza SIGA NOVA ŠEST d.o.o. u stečaju</item>
    </izvorni_sadrzaj>
    <derivirana_varijabla naziv="DomainObject.Predmet.ProtuStrankaListNazivFormated_1">
      <item>Stečajna masa iza SIGA NOVA ŠEST d.o.o. u stečaju</item>
    </derivirana_varijabla>
  </DomainObject.Predmet.ProtuStrankaListNazivFormated>
  <DomainObject.Predmet.ProtuStrankaListNazivFormatedOIB>
    <izvorni_sadrzaj>
      <item>Stečajna masa iza SIGA NOVA ŠEST d.o.o. u stečaju, OIB 68179273665</item>
    </izvorni_sadrzaj>
    <derivirana_varijabla naziv="DomainObject.Predmet.ProtuStrankaListNazivFormatedOIB_1">
      <item>Stečajna masa iza SIGA NOVA ŠEST d.o.o. u stečaju, OIB 68179273665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SIGA NOVA ŠEST d.o.o. u stečaju</izvorni_sadrzaj>
    <derivirana_varijabla naziv="DomainObject.Predmet.ProtustrankaIDrugi_1">Stečajna masa iza SIGA NOVA ŠEST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SIGA NOVA ŠEST d.o.o. u stečaju, OIB 68179273665, Petrinjska 28, 10000 Zagreb</izvorni_sadrzaj>
    <derivirana_varijabla naziv="DomainObject.Predmet.ProtustrankaIDrugiAdressOIB_1">Stečajna masa iza SIGA NOVA ŠEST d.o.o. u stečaju, OIB 68179273665,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SIGA NOVA ŠEST d.o.o. u stečaju</item>
      <item>Stečajni upravitelj Ivan Gjurašić, Zagreb</item>
    </izvorni_sadrzaj>
    <derivirana_varijabla naziv="DomainObject.Predmet.SudioniciListNaziv_1">
      <item>Stečajna masa iza SIGA NOVA ŠEST d.o.o. u stečaju</item>
      <item>Stečajni upravitelj Ivan Gjurašić, Zagreb</item>
    </derivirana_varijabla>
  </DomainObject.Predmet.SudioniciListNaziv>
  <DomainObject.Predmet.SudioniciListAdressOIB>
    <izvorni_sadrzaj>
      <item>Stečajna masa iza SIGA NOVA ŠEST d.o.o. u stečaju, OIB 68179273665,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SIGA NOVA ŠEST d.o.o. u stečaju, OIB 68179273665,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68179273665</item>
      <item>, OIB 66025260916</item>
    </izvorni_sadrzaj>
    <derivirana_varijabla naziv="DomainObject.Predmet.SudioniciListNazivOIB_1">
      <item>, OIB 68179273665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76</properties:Words>
  <properties:Characters>412</properties:Characters>
  <properties:Lines>45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2017-09-26T10:37:00Z</dcterms:created>
  <dc:creator>Jasmina Matika</dc:creator>
  <cp:lastModifiedBy>Jasmina Matika</cp:lastModifiedBy>
  <dcterms:modified xmlns:xsi="http://www.w3.org/2001/XMLSchema-instance" xsi:type="dcterms:W3CDTF">2017-09-26T10:50:00Z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