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ae07" w14:paraId="9a5ae07" w:rsidRDefault="00B419CB" w:rsidP="008415F5" w:rsidR="00B419CB" w:rsidRPr="00903C04">
      <w:pPr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8A0AFE" w:rsidP="008415F5" w:rsidR="0041532D" w:rsidRPr="00D45F38">
      <w:pPr>
        <w:ind w:firstLine="708"/>
        <w:jc w:val="both"/>
      </w:pPr>
      <w:r>
        <w:t xml:space="preserve">Trgovački sud u Zagrebu po </w:t>
      </w:r>
      <w:r w:rsidR="0041532D" w:rsidRPr="00E96BCB">
        <w:t xml:space="preserve">stečajnom sucu Nevenki Siladi  Rstić u stečajnom postupku otvorenim nad stečajnim dužnikom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41532D">
        <w:t xml:space="preserve">, </w:t>
      </w:r>
      <w:r w:rsidR="006F7455">
        <w:t xml:space="preserve">dana </w:t>
      </w:r>
      <w:r w:rsidR="006460FB">
        <w:t>20</w:t>
      </w:r>
      <w:r w:rsidR="0041532D" w:rsidRPr="00D45F38">
        <w:t xml:space="preserve">. </w:t>
      </w:r>
      <w:r w:rsidR="00BE2653">
        <w:t>listopada</w:t>
      </w:r>
      <w:r w:rsidR="0041532D" w:rsidRPr="00D45F38">
        <w:t xml:space="preserve"> </w:t>
      </w:r>
      <w:r w:rsidR="00E6207F" w:rsidRPr="00D45F38">
        <w:t>2017</w:t>
      </w:r>
      <w:r w:rsidR="0041532D" w:rsidRPr="00D45F38">
        <w:t>.</w:t>
      </w:r>
    </w:p>
    <w:p w:rsidRDefault="003B3028" w:rsidP="008415F5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41532D" w:rsidP="008415F5" w:rsidR="00E218E7">
      <w:pPr>
        <w:ind w:firstLine="708"/>
        <w:jc w:val="both"/>
      </w:pPr>
      <w:r>
        <w:t>I.</w:t>
      </w:r>
      <w:r w:rsidR="008415F5">
        <w:t>)</w:t>
      </w:r>
      <w:r>
        <w:t xml:space="preserve"> </w:t>
      </w:r>
      <w:r w:rsidR="00B16F77">
        <w:t>U stečajnom postupku koji se vodi nad stečajnim dužnikom</w:t>
      </w:r>
      <w:r w:rsidR="00A927F4">
        <w:t xml:space="preserve"> </w:t>
      </w:r>
      <w:r w:rsidR="001E0BDA" w:rsidRPr="00CC5458">
        <w:t>HVAR GRAĐENJE, d.o.o. u stečaju, Zagreb, Voćarska cesta 14,</w:t>
      </w:r>
      <w:r w:rsidR="001E0BDA">
        <w:t xml:space="preserve"> OIB:52413080744</w:t>
      </w:r>
      <w:r w:rsidR="00152575">
        <w:t xml:space="preserve">, </w:t>
      </w:r>
      <w:r w:rsidR="00B16F77">
        <w:t>o</w:t>
      </w:r>
      <w:r w:rsidR="006D4DB7" w:rsidRPr="00903C04">
        <w:t xml:space="preserve">dređuje se </w:t>
      </w:r>
      <w:r w:rsidR="00BE2653">
        <w:rPr>
          <w:b/>
          <w:u w:val="single"/>
        </w:rPr>
        <w:t>šesto</w:t>
      </w:r>
      <w:r w:rsidR="009E0375" w:rsidRPr="008415F5">
        <w:rPr>
          <w:b/>
          <w:u w:val="single"/>
        </w:rPr>
        <w:t xml:space="preserve"> </w:t>
      </w:r>
      <w:r w:rsidR="00B16F77" w:rsidRPr="008415F5">
        <w:rPr>
          <w:b/>
          <w:u w:val="single"/>
        </w:rPr>
        <w:t>ročište za javnu dražbu</w:t>
      </w:r>
      <w:r w:rsidR="00B16F77"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3B3DCB">
        <w:t xml:space="preserve"> upisanih </w:t>
      </w:r>
      <w:r w:rsidR="00E218E7">
        <w:t xml:space="preserve">u zemljišnim knjigama </w:t>
      </w:r>
      <w:r w:rsidR="00E218E7" w:rsidRPr="00950A79">
        <w:t xml:space="preserve">Općinskog suda u </w:t>
      </w:r>
      <w:r w:rsidR="001E0BDA">
        <w:t>Starom Gradu na Hvaru</w:t>
      </w:r>
      <w:r w:rsidR="00E218E7" w:rsidRPr="00950A79">
        <w:t>:</w:t>
      </w:r>
      <w:r w:rsidR="00E218E7">
        <w:t xml:space="preserve"> </w:t>
      </w:r>
    </w:p>
    <w:p w:rsidRDefault="002D20D0" w:rsidP="002D20D0" w:rsidR="002D20D0">
      <w:pPr>
        <w:ind w:left="284"/>
        <w:jc w:val="both"/>
      </w:pPr>
    </w:p>
    <w:p w:rsidRDefault="002D20D0" w:rsidP="00E6207F" w:rsidR="002D20D0" w:rsidRPr="00E6207F">
      <w:pPr>
        <w:ind w:firstLine="708"/>
        <w:contextualSpacing/>
        <w:jc w:val="both"/>
        <w:rPr>
          <w:b/>
        </w:rPr>
      </w:pPr>
      <w:r w:rsidRPr="001A59EC">
        <w:t>Nekretnine u vlasništvu stečajnog dužnika na kojima je upisano razlučno pravo u korist razlučnog vjerovnika HYPO ALPE ADRIA BANK INTE</w:t>
      </w:r>
      <w:r w:rsidR="00901707" w:rsidRPr="001A59EC">
        <w:t>RNATIONAL AG REPUBLIKA AUSTRIJA, novog naziva HETA ASSET RESOLUTION  AG, Klagenfurt</w:t>
      </w:r>
      <w:r w:rsidR="00901707">
        <w:t>.</w:t>
      </w:r>
    </w:p>
    <w:p w:rsidRDefault="002D20D0" w:rsidP="002D20D0" w:rsidR="002D20D0">
      <w:pPr>
        <w:jc w:val="both"/>
      </w:pPr>
    </w:p>
    <w:p w:rsidRDefault="002D20D0" w:rsidP="00E6207F" w:rsidR="002D20D0">
      <w:pPr>
        <w:pStyle w:val="Odlomakpopisa"/>
        <w:numPr>
          <w:ilvl w:val="0"/>
          <w:numId w:val="40"/>
        </w:numPr>
        <w:tabs>
          <w:tab w:pos="1276" w:val="left"/>
        </w:tabs>
        <w:contextualSpacing/>
        <w:jc w:val="both"/>
      </w:pPr>
      <w:r>
        <w:t xml:space="preserve">Upisane u </w:t>
      </w:r>
      <w:r w:rsidRPr="00E6207F">
        <w:rPr>
          <w:b/>
        </w:rPr>
        <w:t>zk. ul. 919</w:t>
      </w:r>
      <w:r w:rsidR="00E6207F">
        <w:t xml:space="preserve"> k.o Grablje, kat. čest. br. 922/1 - šuma površine 2.875</w:t>
      </w:r>
      <w:r>
        <w:t xml:space="preserve"> </w:t>
      </w:r>
      <w:r w:rsidR="00C66E63">
        <w:t>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 xml:space="preserve">zk. ul. </w:t>
      </w:r>
      <w:r w:rsidR="00E6207F" w:rsidRPr="00780276">
        <w:rPr>
          <w:b/>
        </w:rPr>
        <w:t>63</w:t>
      </w:r>
      <w:r>
        <w:t xml:space="preserve"> k.o Grablje, </w:t>
      </w:r>
      <w:r w:rsidR="00E6207F">
        <w:t xml:space="preserve">28446/36096 dijela, </w:t>
      </w:r>
      <w:r>
        <w:t xml:space="preserve">kat. čest. br. </w:t>
      </w:r>
      <w:r w:rsidR="00E6207F">
        <w:t>816</w:t>
      </w:r>
      <w:r>
        <w:t xml:space="preserve"> </w:t>
      </w:r>
      <w:r w:rsidR="00780276">
        <w:t>šuma površine 36.096 m2.</w:t>
      </w:r>
    </w:p>
    <w:p w:rsidRDefault="002D20D0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</w:t>
      </w:r>
      <w:r w:rsidR="00E6207F" w:rsidRPr="00780276">
        <w:rPr>
          <w:b/>
        </w:rPr>
        <w:t>64</w:t>
      </w:r>
      <w:r>
        <w:t xml:space="preserve"> k.o Grablje, </w:t>
      </w:r>
      <w:r w:rsidR="00E6207F">
        <w:t xml:space="preserve">5010/5751 dijela, </w:t>
      </w:r>
      <w:r>
        <w:t xml:space="preserve">kat.čest.br. </w:t>
      </w:r>
      <w:r w:rsidR="00E6207F">
        <w:t>825</w:t>
      </w:r>
      <w:r>
        <w:t xml:space="preserve"> – </w:t>
      </w:r>
      <w:r w:rsidR="00780276">
        <w:t>pašnjak površine 5.751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</w:t>
      </w:r>
      <w:r w:rsidR="00780276">
        <w:t>šuma površine 23.918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zk.ul.920</w:t>
      </w:r>
      <w:r w:rsidR="00D1473C">
        <w:t xml:space="preserve"> k.o Grablje, kat.čest.br. 913/</w:t>
      </w:r>
      <w:r>
        <w:t xml:space="preserve">6 – </w:t>
      </w:r>
      <w:r w:rsidR="00780276">
        <w:t>šuma površine 10.301 m2.</w:t>
      </w:r>
    </w:p>
    <w:p w:rsidRDefault="00E6207F" w:rsidP="00780276" w:rsidR="00780276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</w:t>
      </w:r>
      <w:r w:rsidR="00780276">
        <w:t>šuma površine 129.097 m2.</w:t>
      </w:r>
    </w:p>
    <w:p w:rsidRDefault="00E6207F" w:rsidP="00780276" w:rsidR="00E6207F">
      <w:pPr>
        <w:pStyle w:val="Odlomakpopisa"/>
        <w:numPr>
          <w:ilvl w:val="0"/>
          <w:numId w:val="40"/>
        </w:numPr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E6207F" w:rsidP="00E6207F" w:rsidR="00E6207F">
      <w:pPr>
        <w:pStyle w:val="Odlomakpopisa"/>
        <w:ind w:left="720"/>
        <w:jc w:val="both"/>
      </w:pPr>
    </w:p>
    <w:p w:rsidRDefault="009B14C0" w:rsidP="00E6207F" w:rsidR="006F7455">
      <w:pPr>
        <w:pStyle w:val="Odlomakpopisa"/>
        <w:ind w:left="720"/>
        <w:jc w:val="both"/>
      </w:pPr>
      <w:r>
        <w:t xml:space="preserve">Na gore navedenim </w:t>
      </w:r>
      <w:r w:rsidR="001F11B2">
        <w:t>nekretninama</w:t>
      </w:r>
      <w:r w:rsidR="006F7455">
        <w:t>:</w:t>
      </w:r>
    </w:p>
    <w:p w:rsidRDefault="006F7455" w:rsidP="00E6207F" w:rsidR="009B14C0">
      <w:pPr>
        <w:pStyle w:val="Odlomakpopisa"/>
        <w:ind w:left="720"/>
        <w:jc w:val="both"/>
      </w:pPr>
      <w:r>
        <w:t>-</w:t>
      </w:r>
      <w:r w:rsidR="009B14C0">
        <w:t xml:space="preserve"> upisane su zabilježbe sporova </w:t>
      </w:r>
      <w:r>
        <w:t xml:space="preserve"> po tužbama trećih osoba protiv stečajnog dužnika kao tuženika </w:t>
      </w:r>
    </w:p>
    <w:p w:rsidRDefault="006F7455" w:rsidP="006F7455" w:rsidR="006F7455">
      <w:pPr>
        <w:pStyle w:val="Odlomakpopisa"/>
        <w:ind w:left="709"/>
        <w:contextualSpacing/>
        <w:jc w:val="both"/>
        <w:rPr>
          <w:b/>
        </w:rPr>
      </w:pPr>
      <w:r>
        <w:t xml:space="preserve">- upisana su založna prava u korist založnog vjerovnika  </w:t>
      </w:r>
      <w:r w:rsidRPr="006F7455">
        <w:t>HYPO ALPE ADRIA BANK INTERNATIONAL AG REPUBLIKA AUSTRIJA</w:t>
      </w:r>
      <w:r w:rsidR="00901707">
        <w:t>, novog naziva HETA ASSET RESOLUTION  AG, Klagenfurt.</w:t>
      </w:r>
    </w:p>
    <w:p w:rsidRDefault="006F7455" w:rsidP="00E6207F" w:rsidR="006F7455">
      <w:pPr>
        <w:pStyle w:val="Odlomakpopisa"/>
        <w:ind w:left="720"/>
        <w:jc w:val="both"/>
      </w:pPr>
    </w:p>
    <w:p w:rsidRDefault="002D20D0" w:rsidP="002D20D0" w:rsidR="002D20D0">
      <w:pPr>
        <w:ind w:hanging="147" w:left="567"/>
        <w:jc w:val="both"/>
      </w:pPr>
    </w:p>
    <w:p w:rsidRDefault="008A0AFE" w:rsidP="006A5A90" w:rsidR="00D41624">
      <w:pPr>
        <w:ind w:firstLine="709"/>
        <w:contextualSpacing/>
        <w:jc w:val="both"/>
      </w:pPr>
      <w:r>
        <w:lastRenderedPageBreak/>
        <w:t xml:space="preserve">II.) </w:t>
      </w:r>
      <w:r w:rsidR="00D41624">
        <w:t xml:space="preserve">Ukupna procijenjena vrijednost odnosno utvrđena vrijednost gore navedenih nekretnina ,a koje se prodaju kao cjelina (te na kojima je upisano razlučno pravo samo jednog razlučnog vjerovnika </w:t>
      </w:r>
      <w:r w:rsidR="00D41624" w:rsidRPr="00D41624">
        <w:t>HYPO ALPE ADRIA BANK INT</w:t>
      </w:r>
      <w:r w:rsidR="00D41624">
        <w:t>ERNATIONAL AG REPUBLIKA AUSTRIJ,</w:t>
      </w:r>
      <w:r w:rsidR="00901707">
        <w:t>novog naziva HETA ASSET RESOLUTION  AG, Klagenfurt,</w:t>
      </w:r>
      <w:r w:rsidR="00D41624">
        <w:t xml:space="preserve"> iznosi </w:t>
      </w:r>
      <w:r w:rsidR="00D41624" w:rsidRPr="006A5B7D">
        <w:rPr>
          <w:b/>
          <w:u w:val="single"/>
        </w:rPr>
        <w:t xml:space="preserve">21.240.000,00 </w:t>
      </w:r>
      <w:r w:rsidR="00D41624" w:rsidRPr="005C5D6D">
        <w:rPr>
          <w:b/>
          <w:u w:val="single"/>
        </w:rPr>
        <w:t>kn</w:t>
      </w:r>
      <w:r w:rsidR="00D41624">
        <w:t xml:space="preserve"> (dvadesetjedanmiliondvjestočetrdesettisuća kuna).</w:t>
      </w:r>
    </w:p>
    <w:p w:rsidRDefault="00D41624" w:rsidP="00950A79" w:rsidR="00D41624">
      <w:pPr>
        <w:ind w:left="709"/>
        <w:jc w:val="both"/>
      </w:pPr>
    </w:p>
    <w:p w:rsidRDefault="00DA1DB6" w:rsidP="00950A79" w:rsidR="00DA1DB6" w:rsidRPr="00FB5ACB">
      <w:pPr>
        <w:ind w:left="709"/>
        <w:jc w:val="both"/>
        <w:rPr>
          <w:u w:val="single"/>
        </w:rPr>
      </w:pPr>
      <w:r w:rsidRPr="00FB5ACB">
        <w:rPr>
          <w:u w:val="single"/>
        </w:rPr>
        <w:t>III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8A0AFE" w:rsidP="008415F5" w:rsidR="008A0AFE">
      <w:pPr>
        <w:ind w:firstLine="708"/>
        <w:jc w:val="both"/>
      </w:pPr>
    </w:p>
    <w:p w:rsidRDefault="00DA1DB6" w:rsidP="001A59EC" w:rsidR="001A59EC">
      <w:pPr>
        <w:ind w:firstLine="708"/>
        <w:jc w:val="both"/>
      </w:pPr>
      <w:r>
        <w:t xml:space="preserve">      </w:t>
      </w:r>
      <w:r w:rsidR="005C28EC">
        <w:t>Sljedeće</w:t>
      </w:r>
      <w:r>
        <w:t xml:space="preserve"> ročište za javnu dražbu održat će se pred stečajnim sucem u zgradi Trgovačkog suda u Zagrebu, soba broj 94/II (ulična zgrada), </w:t>
      </w:r>
      <w:r w:rsidRPr="006A5B7D">
        <w:t xml:space="preserve">dana  </w:t>
      </w:r>
    </w:p>
    <w:p w:rsidRDefault="001A59EC" w:rsidP="001A59EC" w:rsidR="001A59EC">
      <w:pPr>
        <w:ind w:firstLine="708"/>
        <w:jc w:val="both"/>
      </w:pPr>
    </w:p>
    <w:p w:rsidRDefault="00966758" w:rsidP="001A59EC" w:rsidR="00DA1DB6" w:rsidRPr="00966758">
      <w:pPr>
        <w:ind w:firstLine="708"/>
        <w:jc w:val="center"/>
        <w:rPr>
          <w:b/>
          <w:u w:val="single"/>
        </w:rPr>
      </w:pPr>
      <w:r w:rsidRPr="00966758">
        <w:rPr>
          <w:b/>
          <w:u w:val="single"/>
        </w:rPr>
        <w:t>1</w:t>
      </w:r>
      <w:r w:rsidR="00BE2653">
        <w:rPr>
          <w:b/>
          <w:u w:val="single"/>
        </w:rPr>
        <w:t>5</w:t>
      </w:r>
      <w:r w:rsidR="006A5B7D" w:rsidRPr="00966758">
        <w:rPr>
          <w:b/>
          <w:u w:val="single"/>
        </w:rPr>
        <w:t xml:space="preserve">. </w:t>
      </w:r>
      <w:r w:rsidR="00BE2653">
        <w:rPr>
          <w:b/>
          <w:u w:val="single"/>
        </w:rPr>
        <w:t>studenog</w:t>
      </w:r>
      <w:r w:rsidR="007D3A28" w:rsidRPr="00966758">
        <w:rPr>
          <w:b/>
          <w:u w:val="single"/>
        </w:rPr>
        <w:t xml:space="preserve"> </w:t>
      </w:r>
      <w:r w:rsidR="00D41624" w:rsidRPr="00966758">
        <w:rPr>
          <w:b/>
          <w:u w:val="single"/>
        </w:rPr>
        <w:t>2017</w:t>
      </w:r>
      <w:r w:rsidR="007D3A28" w:rsidRPr="00966758">
        <w:rPr>
          <w:b/>
          <w:u w:val="single"/>
        </w:rPr>
        <w:t xml:space="preserve">. godine u </w:t>
      </w:r>
      <w:r w:rsidRPr="00966758">
        <w:rPr>
          <w:b/>
          <w:u w:val="single"/>
        </w:rPr>
        <w:t>1</w:t>
      </w:r>
      <w:r w:rsidR="007D6081">
        <w:rPr>
          <w:b/>
          <w:u w:val="single"/>
        </w:rPr>
        <w:t>0</w:t>
      </w:r>
      <w:r>
        <w:rPr>
          <w:b/>
          <w:u w:val="single"/>
        </w:rPr>
        <w:t>,</w:t>
      </w:r>
      <w:r w:rsidR="00BE2653">
        <w:rPr>
          <w:b/>
          <w:u w:val="single"/>
        </w:rPr>
        <w:t>00</w:t>
      </w:r>
      <w:r>
        <w:rPr>
          <w:b/>
          <w:u w:val="single"/>
        </w:rPr>
        <w:t xml:space="preserve"> sati</w:t>
      </w:r>
    </w:p>
    <w:p w:rsidRDefault="008A0AFE" w:rsidP="008415F5" w:rsidR="008A0AFE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8415F5" w:rsidR="00391F73">
      <w:pPr>
        <w:ind w:firstLine="709"/>
        <w:jc w:val="both"/>
      </w:pPr>
      <w:r w:rsidRPr="007025E0">
        <w:t>IV</w:t>
      </w:r>
      <w:r w:rsidR="00FB5ACB">
        <w:t>.)</w:t>
      </w:r>
      <w:r>
        <w:t xml:space="preserve"> Ovaj zaključak o prodaji objavit će se na </w:t>
      </w:r>
      <w:r w:rsidR="00D41624">
        <w:t>e-</w:t>
      </w:r>
      <w:r>
        <w:t>oglasnoj ploči Trgovačkog suda u Zagrebu,  na web stranici ovog su</w:t>
      </w:r>
      <w:r w:rsidR="00ED2100">
        <w:t>da i Visokog trgovačkog suda RH, u očevidniku nekretnin</w:t>
      </w:r>
      <w:r>
        <w:t xml:space="preserve">a </w:t>
      </w:r>
      <w:r w:rsidR="003240CA">
        <w:t xml:space="preserve">FINA-e, </w:t>
      </w:r>
      <w:r>
        <w:t>a razlučni vjerovnik može ga objaviti i u jednom od javnih glasila.</w:t>
      </w:r>
    </w:p>
    <w:p w:rsidRDefault="008A0AFE" w:rsidP="008415F5" w:rsidR="008A0AFE">
      <w:pPr>
        <w:ind w:firstLine="709"/>
        <w:jc w:val="both"/>
      </w:pPr>
    </w:p>
    <w:p w:rsidRDefault="00391F73" w:rsidP="008415F5" w:rsidR="007D3A28">
      <w:pPr>
        <w:ind w:firstLine="709"/>
        <w:jc w:val="both"/>
      </w:pPr>
      <w:r>
        <w:t xml:space="preserve">       Rok od objave zaključka o prodaji nekretnina na </w:t>
      </w:r>
      <w:r w:rsidR="005C28EC">
        <w:t>e-</w:t>
      </w:r>
      <w:r>
        <w:t>oglasnoj ploči ovog suda do prodaje iznosi 15 dana.</w:t>
      </w:r>
    </w:p>
    <w:p w:rsidRDefault="008A0AFE" w:rsidP="008415F5" w:rsidR="008A0AFE">
      <w:pPr>
        <w:ind w:firstLine="708"/>
        <w:jc w:val="both"/>
      </w:pPr>
    </w:p>
    <w:p w:rsidRDefault="00391F73" w:rsidP="00165E75" w:rsidR="00391F73" w:rsidRPr="00FB5ACB">
      <w:pPr>
        <w:ind w:firstLine="709"/>
        <w:jc w:val="both"/>
        <w:rPr>
          <w:u w:val="single"/>
        </w:rPr>
      </w:pPr>
      <w:r w:rsidRPr="00FB5ACB">
        <w:rPr>
          <w:u w:val="single"/>
        </w:rPr>
        <w:t>V</w:t>
      </w:r>
      <w:r w:rsidR="00FB5ACB" w:rsidRPr="00FB5ACB">
        <w:rPr>
          <w:u w:val="single"/>
        </w:rPr>
        <w:t>.)</w:t>
      </w:r>
      <w:r w:rsidRPr="00FB5ACB">
        <w:rPr>
          <w:u w:val="single"/>
        </w:rPr>
        <w:t xml:space="preserve">   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3240CA" w:rsidP="003240CA" w:rsidR="003240CA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8A0AFE">
        <w:t xml:space="preserve">o pod točkom </w:t>
      </w:r>
      <w:r w:rsidR="00ED2100">
        <w:t>I</w:t>
      </w:r>
      <w:r w:rsidR="0026426D">
        <w:t>I</w:t>
      </w:r>
      <w:r w:rsidR="003E4C90">
        <w:t>.)</w:t>
      </w:r>
      <w:r w:rsidR="00ED2100">
        <w:t xml:space="preserve"> </w:t>
      </w:r>
      <w:r w:rsidR="008A0AFE">
        <w:t xml:space="preserve">izreke </w:t>
      </w:r>
      <w:r w:rsidR="00D41624">
        <w:t>ovog rješenja, temeljem Nalaza i mišljenja sudskog vještaka građevinske struke</w:t>
      </w:r>
      <w:r w:rsidR="0026426D">
        <w:t>.</w:t>
      </w:r>
    </w:p>
    <w:p w:rsidRDefault="003240CA" w:rsidP="003240CA" w:rsidR="003240CA">
      <w:pPr>
        <w:jc w:val="both"/>
      </w:pPr>
    </w:p>
    <w:p w:rsidRDefault="00391F73" w:rsidP="006A5B7D" w:rsidR="006A5B7D">
      <w:pPr>
        <w:numPr>
          <w:ilvl w:val="0"/>
          <w:numId w:val="27"/>
        </w:numPr>
        <w:ind w:hanging="426" w:left="426"/>
        <w:jc w:val="both"/>
      </w:pPr>
      <w:r w:rsidRPr="006A5B7D">
        <w:t>Nekretnine iz točke I</w:t>
      </w:r>
      <w:r w:rsidR="003E4C90" w:rsidRPr="006A5B7D">
        <w:t>.)</w:t>
      </w:r>
      <w:r w:rsidRPr="006A5B7D">
        <w:t xml:space="preserve"> ovog zaključka prodavat će se na </w:t>
      </w:r>
      <w:r w:rsidR="005C5D6D" w:rsidRPr="006A5B7D">
        <w:t>ovom</w:t>
      </w:r>
      <w:r w:rsidRPr="006A5B7D">
        <w:t xml:space="preserve"> ročištu za javnu dražbu po početnoj cijeni </w:t>
      </w:r>
      <w:r w:rsidR="006A5B7D" w:rsidRPr="00334E28">
        <w:rPr>
          <w:b/>
          <w:u w:val="single"/>
        </w:rPr>
        <w:t xml:space="preserve">od </w:t>
      </w:r>
      <w:r w:rsidR="00042B7C">
        <w:rPr>
          <w:b/>
          <w:u w:val="single"/>
        </w:rPr>
        <w:t>6.244.560</w:t>
      </w:r>
      <w:r w:rsidR="00F5297C" w:rsidRPr="00F5297C">
        <w:rPr>
          <w:b/>
          <w:u w:val="single"/>
        </w:rPr>
        <w:t>,00</w:t>
      </w:r>
      <w:r w:rsidR="00334E28" w:rsidRPr="00F5297C">
        <w:rPr>
          <w:b/>
          <w:u w:val="single"/>
        </w:rPr>
        <w:t xml:space="preserve"> kn</w:t>
      </w:r>
      <w:r w:rsidR="00334E28">
        <w:t>.</w:t>
      </w:r>
    </w:p>
    <w:p w:rsidRDefault="006A5B7D" w:rsidP="006A5B7D" w:rsidR="006A5B7D">
      <w:pPr>
        <w:pStyle w:val="Odlomakpopisa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3240CA" w:rsidP="003240CA" w:rsidR="003240CA">
      <w:pPr>
        <w:jc w:val="both"/>
      </w:pPr>
    </w:p>
    <w:p w:rsidRDefault="00FB5ACB" w:rsidP="00FB5AC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334E28">
        <w:rPr>
          <w:b/>
          <w:u w:val="single"/>
        </w:rPr>
        <w:t>10 %</w:t>
      </w:r>
      <w:r w:rsidR="007D6081">
        <w:rPr>
          <w:b/>
          <w:u w:val="single"/>
        </w:rPr>
        <w:t xml:space="preserve"> od</w:t>
      </w:r>
      <w:r w:rsidRPr="00334E28">
        <w:rPr>
          <w:b/>
          <w:u w:val="single"/>
        </w:rPr>
        <w:t xml:space="preserve"> utvrđene</w:t>
      </w:r>
      <w:r>
        <w:t xml:space="preserve"> </w:t>
      </w:r>
      <w:r w:rsidRPr="002048C5">
        <w:t>vrijednosti nekretnina iz točke I.</w:t>
      </w:r>
      <w:r w:rsidR="00950A79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1E0BDA">
        <w:rPr>
          <w:b/>
        </w:rPr>
        <w:t>1410</w:t>
      </w:r>
      <w:r>
        <w:t xml:space="preserve"> </w:t>
      </w:r>
      <w:r w:rsidRPr="002048C5">
        <w:t>i dokaz o tome p</w:t>
      </w:r>
      <w:r>
        <w:t>redoče stečajnom sucu prije početka dražbe.</w:t>
      </w:r>
    </w:p>
    <w:p w:rsidRDefault="0084259C" w:rsidP="0084259C" w:rsidR="00FB5ACB" w:rsidRPr="002048C5">
      <w:pPr>
        <w:tabs>
          <w:tab w:pos="993" w:val="left"/>
        </w:tabs>
        <w:jc w:val="both"/>
      </w:pPr>
      <w:r>
        <w:tab/>
      </w:r>
      <w:r w:rsidR="00FB5ACB">
        <w:t>Punomoćnici ponuditelja mogu sudjelovati na dražbi samo uz ovjerenu specijalnu punomoć.</w:t>
      </w:r>
    </w:p>
    <w:p w:rsidRDefault="003C54D5" w:rsidP="003C54D5" w:rsidR="00FB5ACB" w:rsidRPr="002048C5">
      <w:pPr>
        <w:ind w:firstLine="283" w:left="426"/>
        <w:jc w:val="both"/>
      </w:pPr>
      <w:r>
        <w:t xml:space="preserve">      </w:t>
      </w:r>
      <w:r w:rsidR="00FB5ACB" w:rsidRPr="002048C5">
        <w:t>S</w:t>
      </w:r>
      <w:r w:rsidR="00FB5ACB">
        <w:t xml:space="preserve">udionicima  dražbe koji ne uspiju u nadmetanju, jamčevina </w:t>
      </w:r>
      <w:r w:rsidR="00FB5ACB" w:rsidRPr="002048C5">
        <w:t xml:space="preserve">će se vratiti  odmah </w:t>
      </w:r>
      <w:r w:rsidR="00FB5ACB">
        <w:t xml:space="preserve"> </w:t>
      </w:r>
      <w:r w:rsidR="00FB5ACB" w:rsidRPr="002048C5">
        <w:t xml:space="preserve">nakon zaključenja javne dražbe. </w:t>
      </w:r>
    </w:p>
    <w:p w:rsidRDefault="003C54D5" w:rsidP="008A0AFE" w:rsidR="00FB5ACB">
      <w:pPr>
        <w:ind w:left="360"/>
        <w:jc w:val="both"/>
      </w:pPr>
      <w:r>
        <w:t xml:space="preserve">            </w:t>
      </w:r>
      <w:r w:rsidR="00FB5ACB"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3C54D5" w:rsidR="003C54D5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 w:rsidR="001A59EC">
        <w:t xml:space="preserve">  roku od 15</w:t>
      </w:r>
      <w:r w:rsidR="005C5D6D">
        <w:t xml:space="preserve"> dana od pravomoćnosti rješenja o dosudi.</w:t>
      </w:r>
      <w:r w:rsidRPr="002048C5">
        <w:t xml:space="preserve"> </w:t>
      </w:r>
    </w:p>
    <w:p w:rsidRDefault="00391F73" w:rsidP="003C54D5" w:rsidR="00391F73">
      <w:pPr>
        <w:ind w:left="426"/>
        <w:jc w:val="both"/>
      </w:pPr>
      <w:r w:rsidRPr="002048C5">
        <w:lastRenderedPageBreak/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3C54D5" w:rsidR="00391F73" w:rsidRPr="00685199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</w:p>
    <w:p w:rsidRDefault="00391F73" w:rsidP="006A5B7D" w:rsidR="00C06A15">
      <w:pPr>
        <w:tabs>
          <w:tab w:pos="993" w:val="left"/>
        </w:tabs>
        <w:ind w:left="426"/>
        <w:jc w:val="both"/>
      </w:pP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tabs>
          <w:tab w:pos="426" w:val="left"/>
        </w:tabs>
        <w:ind w:hanging="426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1E0BDA">
        <w:rPr>
          <w:u w:val="single"/>
        </w:rPr>
        <w:t>098/431-940</w:t>
      </w:r>
      <w:r w:rsidRPr="00950A79">
        <w:rPr>
          <w:u w:val="single"/>
        </w:rPr>
        <w:t>.</w:t>
      </w:r>
    </w:p>
    <w:p w:rsidRDefault="00391F73" w:rsidP="003F520B" w:rsidR="008A0AF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91F73" w:rsidP="008415F5" w:rsidR="00391F73">
      <w:pPr>
        <w:jc w:val="center"/>
      </w:pPr>
      <w:r w:rsidRPr="002048C5">
        <w:t>Obrazloženje</w:t>
      </w:r>
    </w:p>
    <w:p w:rsidRDefault="007D3A28" w:rsidP="006A5A90" w:rsidR="007D3A28" w:rsidRPr="006A5A90">
      <w:pPr>
        <w:jc w:val="both"/>
      </w:pPr>
    </w:p>
    <w:p w:rsidRDefault="0026426D" w:rsidP="0026426D" w:rsidR="00391F73" w:rsidRPr="006A5A90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Temeljem odredbe čl. 164. </w:t>
      </w:r>
      <w:r w:rsidR="00391F73" w:rsidRPr="006A5A90">
        <w:rPr>
          <w:rFonts w:cs="Times New Roman" w:hAnsi="Times New Roman" w:ascii="Times New Roman"/>
          <w:sz w:val="24"/>
        </w:rPr>
        <w:t>Stečajnog zakona (NN 44/96 do 133/12: dalje SZ</w:t>
      </w:r>
      <w:r>
        <w:rPr>
          <w:rFonts w:cs="Times New Roman" w:hAnsi="Times New Roman" w:ascii="Times New Roman"/>
          <w:sz w:val="24"/>
        </w:rPr>
        <w:t>), a u svezi s čl. 441. st. 1. Stečajnog zakona (NN 71/15), odlučeno je kao u izreci ovog zaključka,a temeljem odredbi čl. 97. do 110. Ovršnog zakona (NN 112/12) odlučeno je o uvjetima i načinu prodaje nekretnina stečajnog dužnika.</w:t>
      </w:r>
    </w:p>
    <w:p w:rsidRDefault="00391F73" w:rsidP="0026426D" w:rsidR="00391F73">
      <w:pPr>
        <w:jc w:val="both"/>
      </w:pPr>
      <w:r>
        <w:tab/>
      </w:r>
    </w:p>
    <w:p w:rsidRDefault="00D74F5E" w:rsidP="008415F5" w:rsidR="00DF49FF" w:rsidRPr="0026426D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6460FB">
        <w:t>20</w:t>
      </w:r>
      <w:r w:rsidR="00EF5A40" w:rsidRPr="0026426D">
        <w:t xml:space="preserve">. </w:t>
      </w:r>
      <w:r w:rsidR="006460FB">
        <w:t>listopada</w:t>
      </w:r>
      <w:r w:rsidR="00EF5A40" w:rsidRPr="0026426D">
        <w:t xml:space="preserve"> 2017</w:t>
      </w:r>
      <w:r w:rsidR="008B7A19" w:rsidRPr="0026426D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5C5D6D">
      <w:pPr>
        <w:jc w:val="both"/>
        <w:rPr>
          <w:i/>
        </w:rPr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240A59">
        <w:t>,v.r.</w:t>
      </w:r>
    </w:p>
    <w:p w:rsidRDefault="005C28EC" w:rsidP="008415F5" w:rsidR="005C28EC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6315F" w:rsidP="00C6315F" w:rsidR="00C6315F">
      <w:pPr>
        <w:jc w:val="both"/>
      </w:pPr>
    </w:p>
    <w:p w:rsidRDefault="00240A59" w:rsidP="00324504" w:rsidR="00240A59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240A59" w:rsidP="00324504" w:rsidR="00240A59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F21CE" w:rsidP="00240A59" w:rsidR="000F21CE">
      <w:pPr>
        <w:ind w:left="284"/>
        <w:jc w:val="both"/>
      </w:pPr>
    </w:p>
    <w:sectPr w:rsidSect="006A5A90" w:rsidR="000F21CE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09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52D9" w:rsidR="005152D9">
      <w:r>
        <w:separator/>
      </w:r>
    </w:p>
  </w:endnote>
  <w:endnote w:id="0" w:type="continuationSeparator">
    <w:p w:rsidRDefault="005152D9" w:rsidR="00515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52D9" w:rsidR="005152D9">
      <w:r>
        <w:separator/>
      </w:r>
    </w:p>
  </w:footnote>
  <w:footnote w:id="0" w:type="continuationSeparator">
    <w:p w:rsidRDefault="005152D9" w:rsidR="00515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A5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A15F67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Pr="00E920AB">
      <w:t>St-</w:t>
    </w:r>
    <w:r w:rsidR="001E0BDA">
      <w:t>14</w:t>
    </w:r>
    <w:r w:rsidRPr="00E920AB">
      <w:t>/</w:t>
    </w:r>
    <w:r w:rsidR="001E0BDA">
      <w:t>10</w:t>
    </w:r>
    <w:r w:rsidR="00A15F67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8415F5">
    <w:pPr>
      <w:pStyle w:val="Zaglavlje"/>
    </w:pPr>
  </w:p>
  <w:p w:rsidRDefault="00485685" w:rsidR="008415F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538480</wp:posOffset>
          </wp:positionH>
          <wp:positionV relativeFrom="paragraph">
            <wp:posOffset>20955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15F5" w:rsidP="00A15F67" w:rsidR="008415F5" w:rsidRPr="00A15F67">
    <w:pPr>
      <w:pStyle w:val="Zaglavlje"/>
      <w:rPr>
        <w:sz w:val="20"/>
      </w:rPr>
    </w:pPr>
    <w:r>
      <w:tab/>
    </w:r>
    <w:r>
      <w:tab/>
    </w:r>
    <w:r w:rsidR="00A15F67">
      <w:t xml:space="preserve">  </w:t>
    </w:r>
    <w:r>
      <w:t>47.St-</w:t>
    </w:r>
    <w:r w:rsidR="001E0BDA">
      <w:t>14/10</w:t>
    </w:r>
    <w:r w:rsidR="00A15F67">
      <w:t>-</w:t>
    </w:r>
  </w:p>
  <w:p w:rsidRDefault="00950A79" w:rsidR="00950A79">
    <w:pPr>
      <w:pStyle w:val="Zaglavlje"/>
    </w:pPr>
  </w:p>
  <w:p w:rsidRDefault="00950A79" w:rsidR="00950A79">
    <w:pPr>
      <w:pStyle w:val="Zaglavlje"/>
    </w:pPr>
  </w:p>
  <w:p w:rsidRDefault="00950A79" w:rsidP="00E248F1" w:rsidR="00950A79">
    <w:pPr>
      <w:pStyle w:val="Zaglavlje"/>
      <w:spacing w:lineRule="auto" w:line="360"/>
    </w:pPr>
  </w:p>
  <w:p w:rsidRDefault="00950A79" w:rsidP="00950A79" w:rsidR="00950A79" w:rsidRPr="00E96BCB">
    <w:pPr>
      <w:ind w:left="426"/>
    </w:pPr>
    <w:r>
      <w:t>Republika Hrvatska</w:t>
    </w:r>
  </w:p>
  <w:p w:rsidRDefault="00950A79" w:rsidP="00950A79" w:rsidR="00950A79">
    <w:pPr>
      <w:pStyle w:val="Zaglavlje"/>
      <w:ind w:left="426"/>
    </w:pPr>
    <w:r w:rsidRPr="00E96BCB">
      <w:t>Trgovački sud u Zagrebu</w:t>
    </w:r>
  </w:p>
  <w:p w:rsidRDefault="00950A79" w:rsidP="00950A79" w:rsidR="00950A79">
    <w:pPr>
      <w:pStyle w:val="Zaglavlje"/>
      <w:ind w:left="426"/>
    </w:pPr>
    <w:r>
      <w:t>Zagreb, Amruševa 2/II</w:t>
    </w:r>
    <w:r w:rsidR="00485685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71B28"/>
    <w:multiLevelType w:val="hybridMultilevel"/>
    <w:tmpl w:val="29BC69D0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5FE3650E"/>
    <w:multiLevelType w:val="hybridMultilevel"/>
    <w:tmpl w:val="85D23178"/>
    <w:lvl w:tplc="5352C024" w:ilvl="0">
      <w:start w:val="1"/>
      <w:numFmt w:val="upperRoman"/>
      <w:lvlText w:val="%1.)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270BB5"/>
    <w:multiLevelType w:val="hybridMultilevel"/>
    <w:tmpl w:val="E31EB3CC"/>
    <w:lvl w:tplc="0DCEF0CC" w:ilvl="0">
      <w:start w:val="1"/>
      <w:numFmt w:val="lowerLetter"/>
      <w:lvlText w:val="%1.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5123381"/>
    <w:multiLevelType w:val="hybridMultilevel"/>
    <w:tmpl w:val="C8D2D0D2"/>
    <w:lvl w:tplc="2BFA667A" w:ilvl="0">
      <w:start w:val="2"/>
      <w:numFmt w:val="decimal"/>
      <w:lvlText w:val="%1."/>
      <w:lvlJc w:val="left"/>
      <w:pPr>
        <w:ind w:hanging="36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62"/>
      </w:pPr>
    </w:lvl>
    <w:lvl w:tentative="true" w:tplc="041A001B" w:ilvl="2">
      <w:start w:val="1"/>
      <w:numFmt w:val="lowerRoman"/>
      <w:lvlText w:val="%3."/>
      <w:lvlJc w:val="right"/>
      <w:pPr>
        <w:ind w:hanging="180" w:left="2782"/>
      </w:pPr>
    </w:lvl>
    <w:lvl w:tentative="true" w:tplc="041A000F" w:ilvl="3">
      <w:start w:val="1"/>
      <w:numFmt w:val="decimal"/>
      <w:lvlText w:val="%4."/>
      <w:lvlJc w:val="left"/>
      <w:pPr>
        <w:ind w:hanging="360" w:left="3502"/>
      </w:pPr>
    </w:lvl>
    <w:lvl w:tentative="true" w:tplc="041A0019" w:ilvl="4">
      <w:start w:val="1"/>
      <w:numFmt w:val="lowerLetter"/>
      <w:lvlText w:val="%5."/>
      <w:lvlJc w:val="left"/>
      <w:pPr>
        <w:ind w:hanging="360" w:left="4222"/>
      </w:pPr>
    </w:lvl>
    <w:lvl w:tentative="true" w:tplc="041A001B" w:ilvl="5">
      <w:start w:val="1"/>
      <w:numFmt w:val="lowerRoman"/>
      <w:lvlText w:val="%6."/>
      <w:lvlJc w:val="right"/>
      <w:pPr>
        <w:ind w:hanging="180" w:left="4942"/>
      </w:pPr>
    </w:lvl>
    <w:lvl w:tentative="true" w:tplc="041A000F" w:ilvl="6">
      <w:start w:val="1"/>
      <w:numFmt w:val="decimal"/>
      <w:lvlText w:val="%7."/>
      <w:lvlJc w:val="left"/>
      <w:pPr>
        <w:ind w:hanging="360" w:left="5662"/>
      </w:pPr>
    </w:lvl>
    <w:lvl w:tentative="true" w:tplc="041A0019" w:ilvl="7">
      <w:start w:val="1"/>
      <w:numFmt w:val="lowerLetter"/>
      <w:lvlText w:val="%8."/>
      <w:lvlJc w:val="left"/>
      <w:pPr>
        <w:ind w:hanging="360" w:left="6382"/>
      </w:pPr>
    </w:lvl>
    <w:lvl w:tentative="true" w:tplc="041A001B" w:ilvl="8">
      <w:start w:val="1"/>
      <w:numFmt w:val="lowerRoman"/>
      <w:lvlText w:val="%9."/>
      <w:lvlJc w:val="right"/>
      <w:pPr>
        <w:ind w:hanging="180" w:left="7102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6">
    <w:nsid w:val="7EA43E57"/>
    <w:multiLevelType w:val="hybridMultilevel"/>
    <w:tmpl w:val="7B20FBF8"/>
    <w:lvl w:tplc="0E842F50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4"/>
  </w:num>
  <w:num w:numId="4">
    <w:abstractNumId w:val="0"/>
  </w:num>
  <w:num w:numId="5">
    <w:abstractNumId w:val="2"/>
  </w:num>
  <w:num w:numId="6">
    <w:abstractNumId w:val="33"/>
  </w:num>
  <w:num w:numId="7">
    <w:abstractNumId w:val="11"/>
  </w:num>
  <w:num w:numId="8">
    <w:abstractNumId w:val="22"/>
  </w:num>
  <w:num w:numId="9">
    <w:abstractNumId w:val="3"/>
  </w:num>
  <w:num w:numId="10">
    <w:abstractNumId w:val="9"/>
  </w:num>
  <w:num w:numId="11">
    <w:abstractNumId w:val="16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2"/>
  </w:num>
  <w:num w:numId="19">
    <w:abstractNumId w:val="19"/>
  </w:num>
  <w:num w:numId="20">
    <w:abstractNumId w:val="7"/>
  </w:num>
  <w:num w:numId="21">
    <w:abstractNumId w:val="18"/>
  </w:num>
  <w:num w:numId="22">
    <w:abstractNumId w:val="13"/>
  </w:num>
  <w:num w:numId="23">
    <w:abstractNumId w:val="25"/>
  </w:num>
  <w:num w:numId="24">
    <w:abstractNumId w:val="26"/>
  </w:num>
  <w:num w:numId="25">
    <w:abstractNumId w:val="15"/>
  </w:num>
  <w:num w:numId="26">
    <w:abstractNumId w:val="30"/>
  </w:num>
  <w:num w:numId="27">
    <w:abstractNumId w:val="23"/>
  </w:num>
  <w:num w:numId="28">
    <w:abstractNumId w:val="34"/>
  </w:num>
  <w:num w:numId="29">
    <w:abstractNumId w:val="17"/>
  </w:num>
  <w:num w:numId="30">
    <w:abstractNumId w:val="36"/>
  </w:num>
  <w:num w:numId="31">
    <w:abstractNumId w:val="28"/>
  </w:num>
  <w:num w:numId="32">
    <w:abstractNumId w:val="37"/>
  </w:num>
  <w:num w:numId="33">
    <w:abstractNumId w:val="10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32"/>
  </w:num>
  <w:num w:numId="39">
    <w:abstractNumId w:val="6"/>
  </w:num>
  <w:num w:numId="4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277"/>
    <w:rsid w:val="000049F1"/>
    <w:rsid w:val="000232B9"/>
    <w:rsid w:val="00042B7C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65E75"/>
    <w:rsid w:val="0019493C"/>
    <w:rsid w:val="001A0199"/>
    <w:rsid w:val="001A59EC"/>
    <w:rsid w:val="001C157B"/>
    <w:rsid w:val="001C4A03"/>
    <w:rsid w:val="001E0BDA"/>
    <w:rsid w:val="001F004F"/>
    <w:rsid w:val="001F11B2"/>
    <w:rsid w:val="001F1B14"/>
    <w:rsid w:val="001F7157"/>
    <w:rsid w:val="002048C5"/>
    <w:rsid w:val="002060E9"/>
    <w:rsid w:val="00215919"/>
    <w:rsid w:val="00232160"/>
    <w:rsid w:val="00236C2C"/>
    <w:rsid w:val="00240A59"/>
    <w:rsid w:val="00240BD0"/>
    <w:rsid w:val="0026426D"/>
    <w:rsid w:val="00282355"/>
    <w:rsid w:val="00284C28"/>
    <w:rsid w:val="002909E2"/>
    <w:rsid w:val="0029769A"/>
    <w:rsid w:val="002B1852"/>
    <w:rsid w:val="002B77F3"/>
    <w:rsid w:val="002D20D0"/>
    <w:rsid w:val="002E2883"/>
    <w:rsid w:val="002F5511"/>
    <w:rsid w:val="00303C1B"/>
    <w:rsid w:val="003240CA"/>
    <w:rsid w:val="00334E28"/>
    <w:rsid w:val="0033713F"/>
    <w:rsid w:val="00350620"/>
    <w:rsid w:val="00361D36"/>
    <w:rsid w:val="00374088"/>
    <w:rsid w:val="00374D53"/>
    <w:rsid w:val="00391F73"/>
    <w:rsid w:val="00397CFA"/>
    <w:rsid w:val="003B2001"/>
    <w:rsid w:val="003B3028"/>
    <w:rsid w:val="003B3DCB"/>
    <w:rsid w:val="003C54D5"/>
    <w:rsid w:val="003D68CD"/>
    <w:rsid w:val="003E4C90"/>
    <w:rsid w:val="003F3517"/>
    <w:rsid w:val="003F520B"/>
    <w:rsid w:val="0041532D"/>
    <w:rsid w:val="004270F7"/>
    <w:rsid w:val="00432782"/>
    <w:rsid w:val="004413C1"/>
    <w:rsid w:val="00444EEC"/>
    <w:rsid w:val="004451EF"/>
    <w:rsid w:val="00485685"/>
    <w:rsid w:val="00487B15"/>
    <w:rsid w:val="00494A48"/>
    <w:rsid w:val="004A5049"/>
    <w:rsid w:val="004B0809"/>
    <w:rsid w:val="004C592A"/>
    <w:rsid w:val="004E3573"/>
    <w:rsid w:val="004F3E31"/>
    <w:rsid w:val="004F59FE"/>
    <w:rsid w:val="005152D9"/>
    <w:rsid w:val="00526EF6"/>
    <w:rsid w:val="00541E38"/>
    <w:rsid w:val="00563720"/>
    <w:rsid w:val="00592CB5"/>
    <w:rsid w:val="00597E7B"/>
    <w:rsid w:val="005A257A"/>
    <w:rsid w:val="005A5170"/>
    <w:rsid w:val="005C28EC"/>
    <w:rsid w:val="005C5D6D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460FB"/>
    <w:rsid w:val="00685199"/>
    <w:rsid w:val="00696917"/>
    <w:rsid w:val="006A5A90"/>
    <w:rsid w:val="006A5B7D"/>
    <w:rsid w:val="006A7C82"/>
    <w:rsid w:val="006C1992"/>
    <w:rsid w:val="006C2827"/>
    <w:rsid w:val="006D4DB7"/>
    <w:rsid w:val="006E1DC0"/>
    <w:rsid w:val="006F7455"/>
    <w:rsid w:val="007025E0"/>
    <w:rsid w:val="0073788E"/>
    <w:rsid w:val="00761B59"/>
    <w:rsid w:val="00762468"/>
    <w:rsid w:val="007678A2"/>
    <w:rsid w:val="00780276"/>
    <w:rsid w:val="00784EF5"/>
    <w:rsid w:val="007960BC"/>
    <w:rsid w:val="007A0ABD"/>
    <w:rsid w:val="007D25D9"/>
    <w:rsid w:val="007D3A28"/>
    <w:rsid w:val="007D6081"/>
    <w:rsid w:val="00800ABF"/>
    <w:rsid w:val="00816788"/>
    <w:rsid w:val="00836C85"/>
    <w:rsid w:val="00841210"/>
    <w:rsid w:val="008415F5"/>
    <w:rsid w:val="0084259C"/>
    <w:rsid w:val="0088070C"/>
    <w:rsid w:val="00882E6B"/>
    <w:rsid w:val="008841B3"/>
    <w:rsid w:val="008A0AFE"/>
    <w:rsid w:val="008A387F"/>
    <w:rsid w:val="008B442B"/>
    <w:rsid w:val="008B7A19"/>
    <w:rsid w:val="008C7C87"/>
    <w:rsid w:val="008D12F9"/>
    <w:rsid w:val="008D514A"/>
    <w:rsid w:val="008F4849"/>
    <w:rsid w:val="00901707"/>
    <w:rsid w:val="00914709"/>
    <w:rsid w:val="00947AC0"/>
    <w:rsid w:val="00950A79"/>
    <w:rsid w:val="009515ED"/>
    <w:rsid w:val="009516D7"/>
    <w:rsid w:val="00966758"/>
    <w:rsid w:val="00980BDC"/>
    <w:rsid w:val="0098650A"/>
    <w:rsid w:val="009902BD"/>
    <w:rsid w:val="009B14C0"/>
    <w:rsid w:val="009C3B39"/>
    <w:rsid w:val="009E0375"/>
    <w:rsid w:val="009E64C1"/>
    <w:rsid w:val="00A15F67"/>
    <w:rsid w:val="00A31CB4"/>
    <w:rsid w:val="00A406A1"/>
    <w:rsid w:val="00A53CB8"/>
    <w:rsid w:val="00A63AD6"/>
    <w:rsid w:val="00A75EAF"/>
    <w:rsid w:val="00A76FD1"/>
    <w:rsid w:val="00A77FEE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43E68"/>
    <w:rsid w:val="00B50989"/>
    <w:rsid w:val="00B53EDC"/>
    <w:rsid w:val="00B548C3"/>
    <w:rsid w:val="00B61987"/>
    <w:rsid w:val="00B81BEC"/>
    <w:rsid w:val="00B845B4"/>
    <w:rsid w:val="00B86381"/>
    <w:rsid w:val="00BA1900"/>
    <w:rsid w:val="00BA698F"/>
    <w:rsid w:val="00BA70C8"/>
    <w:rsid w:val="00BE2653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6315F"/>
    <w:rsid w:val="00C648A8"/>
    <w:rsid w:val="00C66E63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07B86"/>
    <w:rsid w:val="00D1473C"/>
    <w:rsid w:val="00D27E4F"/>
    <w:rsid w:val="00D27F04"/>
    <w:rsid w:val="00D30894"/>
    <w:rsid w:val="00D41624"/>
    <w:rsid w:val="00D45980"/>
    <w:rsid w:val="00D45F38"/>
    <w:rsid w:val="00D54B42"/>
    <w:rsid w:val="00D5779B"/>
    <w:rsid w:val="00D74F5E"/>
    <w:rsid w:val="00D8523B"/>
    <w:rsid w:val="00D9055B"/>
    <w:rsid w:val="00DA1DB6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248F1"/>
    <w:rsid w:val="00E32F18"/>
    <w:rsid w:val="00E359B0"/>
    <w:rsid w:val="00E403AC"/>
    <w:rsid w:val="00E42B05"/>
    <w:rsid w:val="00E53857"/>
    <w:rsid w:val="00E6207F"/>
    <w:rsid w:val="00E66974"/>
    <w:rsid w:val="00E920AB"/>
    <w:rsid w:val="00E92A0B"/>
    <w:rsid w:val="00EA7B38"/>
    <w:rsid w:val="00EC6820"/>
    <w:rsid w:val="00ED1AB8"/>
    <w:rsid w:val="00ED2100"/>
    <w:rsid w:val="00EF5A40"/>
    <w:rsid w:val="00F027EE"/>
    <w:rsid w:val="00F41948"/>
    <w:rsid w:val="00F5297C"/>
    <w:rsid w:val="00F55A6A"/>
    <w:rsid w:val="00F57473"/>
    <w:rsid w:val="00F63357"/>
    <w:rsid w:val="00F80116"/>
    <w:rsid w:val="00F82CEF"/>
    <w:rsid w:val="00F86E5D"/>
    <w:rsid w:val="00F90215"/>
    <w:rsid w:val="00F92F05"/>
    <w:rsid w:val="00FB5ACB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A5A9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1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1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1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1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A5A9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1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1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1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1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20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</izvorni_sadrzaj>
    <derivirana_varijabla naziv="DomainObject.Predmet.StrankaFormated_1">  ADRIATIC COAST DEVELOPMENT d.o.o. za usluge; JADRANSKI LUKSUZNI RAZVOJ d.o.o. za poslovno savjetovanje; PLAYA SOLEADA d.o.o. za građenje i usluge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</izvorni_sadrzaj>
    <derivirana_varijabla naziv="DomainObject.Predmet.StrankaNazivFormated_1">ADRIATIC COAST DEVELOPMENT d.o.o. za usluge,JADRANSKI LUKSUZNI RAZVOJ d.o.o. za poslovno savjetovanje,PLAYA SOLEADA d.o.o. za građenje i usluge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990</properties:Words>
  <properties:Characters>5371</properties:Characters>
  <properties:Lines>138</properties:Lines>
  <properties:Paragraphs>51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2017-07-05T07:25:00Z</dcterms:created>
  <dc:creator>BISERKA CALIC</dc:creator>
  <cp:lastModifiedBy>Monika Grbac</cp:lastModifiedBy>
  <cp:lastPrinted>2017-10-20T08:25:00Z</cp:lastPrinted>
  <dcterms:modified xmlns:xsi="http://www.w3.org/2001/XMLSchema-instance" xsi:type="dcterms:W3CDTF">2017-10-20T08:25:00Z</dcterms:modified>
  <cp:revision>17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