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3f49" w14:paraId="4ef3f4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5556DF">
        <w:rPr>
          <w:b/>
          <w:sz w:val="22"/>
          <w:szCs w:val="22"/>
          <w:lang w:val="hr-HR"/>
        </w:rPr>
        <w:t>358</w:t>
      </w:r>
      <w:r w:rsidR="007B1183">
        <w:rPr>
          <w:b/>
          <w:sz w:val="22"/>
          <w:szCs w:val="22"/>
          <w:lang w:val="hr-HR"/>
        </w:rPr>
        <w:t>/2016-</w:t>
      </w:r>
      <w:r w:rsidR="00B27A56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5556DF">
        <w:rPr>
          <w:sz w:val="22"/>
          <w:szCs w:val="22"/>
        </w:rPr>
        <w:t>ŠABIĆ BUS d.o.o. za cestovni prijevoz i trgovinu, Trg Gojka Šuška 10, Sinj, MBS: 060072776, OIB: 91956872077</w:t>
      </w:r>
      <w:r w:rsidR="001561EC" w:rsidRPr="00875007">
        <w:rPr>
          <w:sz w:val="22"/>
          <w:szCs w:val="22"/>
        </w:rPr>
        <w:t xml:space="preserve">, dana </w:t>
      </w:r>
      <w:r w:rsidR="00B27A56">
        <w:rPr>
          <w:sz w:val="22"/>
          <w:szCs w:val="22"/>
        </w:rPr>
        <w:t xml:space="preserve">12. lipnja 2017. </w:t>
      </w:r>
      <w:r w:rsidR="001561EC" w:rsidRPr="00875007">
        <w:rPr>
          <w:sz w:val="22"/>
          <w:szCs w:val="22"/>
        </w:rPr>
        <w:t>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5556DF">
        <w:rPr>
          <w:sz w:val="22"/>
          <w:szCs w:val="22"/>
        </w:rPr>
        <w:t>GORAN ŠABIĆ, Sinj, Brnaze b.b., OIB: 20660280612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556DF">
        <w:rPr>
          <w:sz w:val="22"/>
          <w:szCs w:val="22"/>
          <w:lang w:val="hr-HR"/>
        </w:rPr>
        <w:t>358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 xml:space="preserve">0011300000664 poziv na broj </w:t>
      </w:r>
      <w:r w:rsidR="005556DF">
        <w:rPr>
          <w:sz w:val="22"/>
          <w:szCs w:val="22"/>
          <w:lang w:val="hr-HR"/>
        </w:rPr>
        <w:t>358</w:t>
      </w:r>
      <w:r w:rsidR="00176738">
        <w:rPr>
          <w:sz w:val="22"/>
          <w:szCs w:val="22"/>
          <w:lang w:val="hr-HR"/>
        </w:rPr>
        <w:t>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556DF">
        <w:rPr>
          <w:sz w:val="22"/>
          <w:szCs w:val="22"/>
        </w:rPr>
        <w:t>ŠABIĆ BUS d.o.o., Sinj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BD074F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BD074F">
        <w:rPr>
          <w:sz w:val="22"/>
          <w:szCs w:val="22"/>
          <w:lang w:val="hr-HR"/>
        </w:rPr>
        <w:t>lba ne odgađa provedbu rješenja.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D074F">
        <w:rPr>
          <w:sz w:val="22"/>
          <w:szCs w:val="22"/>
          <w:lang w:val="hr-HR"/>
        </w:rPr>
        <w:t>12.06.2017.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556DF">
        <w:rPr>
          <w:sz w:val="22"/>
          <w:szCs w:val="22"/>
        </w:rPr>
        <w:t>Goran Šabić, Sinj, Brnaze b.b.,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F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556DF">
      <w:rPr>
        <w:b/>
        <w:sz w:val="22"/>
        <w:szCs w:val="22"/>
        <w:lang w:val="hr-HR"/>
      </w:rPr>
      <w:t>358/2016-</w:t>
    </w:r>
    <w:r w:rsidR="00BD074F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2D41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0FEB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556DF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27A56"/>
    <w:rsid w:val="00B63C24"/>
    <w:rsid w:val="00BB68B9"/>
    <w:rsid w:val="00BD074F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0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FE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FE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FE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FE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0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FE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FE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FE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FE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ŠABIĆ BUS, društvo sa ograničenom odgovornošću za cestovni prijevoz i trgovinu</izvorni_sadrzaj>
    <derivirana_varijabla naziv="DomainObject.Predmet.ProtustrankaFormated_1">  ŠABIĆ BUS, društvo sa ograničenom odgovornošću za cestovni prijevoz i trgovinu</derivirana_varijabla>
  </DomainObject.Predmet.ProtustrankaFormated>
  <DomainObject.Predmet.ProtustrankaFormatedOIB>
    <izvorni_sadrzaj>  ŠABIĆ BUS, društvo sa ograničenom odgovornošću za cestovni prijevoz i trgovinu, OIB 91956872077</izvorni_sadrzaj>
    <derivirana_varijabla naziv="DomainObject.Predmet.ProtustrankaFormatedOIB_1">  ŠABIĆ BUS, društvo sa ograničenom odgovornošću za cestovni prijevoz i trgovinu, OIB 91956872077</derivirana_varijabla>
  </DomainObject.Predmet.ProtustrankaFormatedOIB>
  <DomainObject.Predmet.ProtustrankaFormatedWithAdress>
    <izvorni_sadrzaj> ŠABIĆ BUS, društvo sa ograničenom odgovornošću za cestovni prijevoz i trgovinu, Trg Gojka Šuška 10, 21230 Sinj</izvorni_sadrzaj>
    <derivirana_varijabla naziv="DomainObject.Predmet.ProtustrankaFormatedWithAdress_1"> ŠABIĆ BUS, društvo sa ograničenom odgovornošću za cestovni prijevoz i trgovinu, Trg Gojka Šuška 10, 21230 Sinj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</izvorni_sadrzaj>
    <derivirana_varijabla naziv="DomainObject.Predmet.ProtustrankaFormatedWithAdressOIB_1"> ŠABIĆ BUS, društvo sa ograničenom odgovornošću za cestovni prijevoz i trgovinu, OIB 91956872077, Trg Gojka Šuška 10, 21230 Sinj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</item>
    </izvorni_sadrzaj>
    <derivirana_varijabla naziv="DomainObject.Predmet.ProtuStrankaListFormated_1">
      <item>ŠABIĆ BUS, društvo sa ograničenom odgovornošću za cestovni prijevoz i trgovinu</item>
    </derivirana_varijabla>
  </DomainObject.Predmet.ProtuStrankaListFormated>
  <DomainObject.Predmet.ProtuStrankaListFormatedOIB>
    <izvorni_sadrzaj>
      <item>ŠABIĆ BUS, društvo sa ograničenom odgovornošću za cestovni prijevoz i trgovinu, OIB 91956872077</item>
    </izvorni_sadrzaj>
    <derivirana_varijabla naziv="DomainObject.Predmet.ProtuStrankaListFormatedOIB_1">
      <item>ŠABIĆ BUS, društvo sa ograničenom odgovornošću za cestovni prijevoz i trgovinu, OIB 91956872077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</item>
    </izvorni_sadrzaj>
    <derivirana_varijabla naziv="DomainObject.Predmet.ProtuStrankaListFormatedWithAdress_1">
      <item>ŠABIĆ BUS, društvo sa ograničenom odgovornošću za cestovni prijevoz i trgovinu, Trg Gojka Šuška 10, 21230 Sinj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</item>
    </izvorni_sadrzaj>
    <derivirana_varijabla naziv="DomainObject.Predmet.ProtuStrankaListFormatedWithAdressOIB_1">
      <item>ŠABIĆ BUS, društvo sa ograničenom odgovornošću za cestovni prijevoz i trgovinu, OIB 91956872077, Trg Gojka Šuška 10, 21230 Sinj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ŠABIĆ BUS, društvo sa ograničenom odgovornošću za cestovni prijevoz i trgovinu</item>
      <item>FINANCIJSKA AGENCIJA, RC SPLIT</item>
    </izvorni_sadrzaj>
    <derivirana_varijabla naziv="DomainObject.Predmet.SudioniciListNaziv_1">
      <item>ŠABIĆ BUS, društvo sa ograničenom odgovornošću za cestovni prijevoz i trgovinu</item>
      <item>FINANCIJSKA AGENCIJA, RC SPLIT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91956872077</item>
      <item>, OIB 85821130368</item>
    </izvorni_sadrzaj>
    <derivirana_varijabla naziv="DomainObject.Predmet.SudioniciListNazivOIB_1">
      <item>, OIB 91956872077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FEBBD-D45B-4F93-96A0-88E79BA6D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2785</properties:Characters>
  <properties:Lines>78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2017-06-12T12:13:00Z</cp:lastPrinted>
  <dcterms:modified xmlns:xsi="http://www.w3.org/2001/XMLSchema-instance" xsi:type="dcterms:W3CDTF">2017-06-12T12:14:00Z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