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d087" w14:paraId="28fd08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466CB2">
        <w:rPr>
          <w:bCs/>
        </w:rPr>
        <w:t>253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E231C0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466CB2">
        <w:t>ZMORAC NEKRETNINE d.o.o., Preko, Vrulja 2, OIB: 28752794352</w:t>
      </w:r>
      <w:r w:rsidR="00C947ED">
        <w:t xml:space="preserve">, povodom zahtjeva Financijske agencije, Regionalnog centra Split, Podružnice Zadar, Ivana Danila 4, OIB: 85821130368 od </w:t>
      </w:r>
      <w:r w:rsidR="006567D6">
        <w:t>18</w:t>
      </w:r>
      <w:r w:rsidR="00A57491">
        <w:t xml:space="preserve">. </w:t>
      </w:r>
      <w:r w:rsidR="00E231C0">
        <w:t>srpnja</w:t>
      </w:r>
      <w:r w:rsidR="00757DF3">
        <w:t xml:space="preserve"> 2018</w:t>
      </w:r>
      <w:r w:rsidR="00C947ED">
        <w:t xml:space="preserve">., </w:t>
      </w:r>
      <w:r w:rsidR="00466CB2">
        <w:t>20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466CB2">
        <w:t>ZMORAC NEKRETNINE d.o.o., Preko, Vrulja 2, OIB: 28752794352</w:t>
      </w:r>
      <w:r w:rsidR="00A57491">
        <w:t>,</w:t>
      </w:r>
      <w:r>
        <w:t xml:space="preserve"> na temelju neizvršenih osnova za plaćanje iznosi </w:t>
      </w:r>
      <w:r w:rsidR="00466CB2">
        <w:t>244.796,40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466CB2">
        <w:rPr>
          <w:color w:themeColor="text1" w:val="000000"/>
        </w:rPr>
        <w:t>Davor Jerolimov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466CB2">
        <w:t>20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746BD2" w:rsidP="00746BD2" w:rsidR="00C947ED"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</w:t>
      </w:r>
      <w:r w:rsidR="00556B6E">
        <w:tab/>
      </w:r>
      <w:r w:rsidR="00556B6E">
        <w:tab/>
      </w:r>
      <w:r w:rsidR="00556B6E">
        <w:tab/>
      </w:r>
      <w:r w:rsidR="00556B6E"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746BD2" w:rsidP="00163A73" w:rsidR="00157DE2">
      <w:r>
        <w:tab/>
      </w:r>
      <w:r>
        <w:tab/>
      </w:r>
      <w:r>
        <w:tab/>
      </w:r>
      <w:r>
        <w:tab/>
      </w:r>
      <w:r>
        <w:tab/>
      </w:r>
      <w:r w:rsidR="0047690B">
        <w:t xml:space="preserve">         </w:t>
      </w:r>
      <w:r>
        <w:t xml:space="preserve">     </w:t>
      </w:r>
      <w:r w:rsidR="00556B6E">
        <w:tab/>
      </w:r>
      <w:r w:rsidR="00556B6E">
        <w:tab/>
        <w:t xml:space="preserve">         </w:t>
      </w:r>
      <w:r w:rsidR="006E3223">
        <w:t>Anamarija Kovačić Milković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466CB2">
      <w:rPr>
        <w:bCs/>
      </w:rPr>
      <w:t>253</w:t>
    </w:r>
    <w:r w:rsidR="00CA1811">
      <w:rPr>
        <w:bCs/>
      </w:rPr>
      <w:t>/2018-</w:t>
    </w:r>
    <w:r w:rsidR="00E231C0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3E85"/>
    <w:rsid w:val="003D4EBA"/>
    <w:rsid w:val="003E538F"/>
    <w:rsid w:val="00402768"/>
    <w:rsid w:val="00427A5D"/>
    <w:rsid w:val="00466CB2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567D6"/>
    <w:rsid w:val="00664E53"/>
    <w:rsid w:val="006854A2"/>
    <w:rsid w:val="006C5CE7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77E77"/>
    <w:rsid w:val="00B93D8D"/>
    <w:rsid w:val="00BD1275"/>
    <w:rsid w:val="00BF6FEB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231C0"/>
    <w:rsid w:val="00E8100C"/>
    <w:rsid w:val="00EE5034"/>
    <w:rsid w:val="00F81FA4"/>
    <w:rsid w:val="00F87045"/>
    <w:rsid w:val="00FD3A86"/>
    <w:rsid w:val="00FF39E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St-253/2018</izvorni_sadrzaj>
    <derivirana_varijabla naziv="DomainObject.Predmet.OznakaBroj_1">St-253/2018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ZMORAC NEKRETNINE društvo s ograničenom odgovornošću za poslovanje nekretninama</izvorni_sadrzaj>
    <derivirana_varijabla naziv="DomainObject.Predmet.ProtustrankaFormated_1">  ZMORAC NEKRETNINE društvo s ograničenom odgovornošću za poslovanje nekretninama</derivirana_varijabla>
  </DomainObject.Predmet.ProtustrankaFormated>
  <DomainObject.Predmet.ProtustrankaFormatedOIB>
    <izvorni_sadrzaj>  ZMORAC NEKRETNINE društvo s ograničenom odgovornošću za poslovanje nekretninama, OIB 28752794352</izvorni_sadrzaj>
    <derivirana_varijabla naziv="DomainObject.Predmet.ProtustrankaFormatedOIB_1">  ZMORAC NEKRETNINE društvo s ograničenom odgovornošću za poslovanje nekretninama, OIB 28752794352</derivirana_varijabla>
  </DomainObject.Predmet.ProtustrankaFormatedOIB>
  <DomainObject.Predmet.ProtustrankaFormatedWithAdress>
    <izvorni_sadrzaj> ZMORAC NEKRETNINE društvo s ograničenom odgovornošću za poslovanje nekretninama, Vrulja 2, 23273 Preko</izvorni_sadrzaj>
    <derivirana_varijabla naziv="DomainObject.Predmet.ProtustrankaFormatedWithAdress_1"> ZMORAC NEKRETNINE društvo s ograničenom odgovornošću za poslovanje nekretninama, Vrulja 2, 23273 Preko</derivirana_varijabla>
  </DomainObject.Predmet.ProtustrankaFormatedWithAdress>
  <DomainObject.Predmet.ProtustrankaFormatedWithAdressOIB>
    <izvorni_sadrzaj> ZMORAC NEKRETNINE društvo s ograničenom odgovornošću za poslovanje nekretninama, OIB 28752794352, Vrulja 2, 23273 Preko</izvorni_sadrzaj>
    <derivirana_varijabla naziv="DomainObject.Predmet.ProtustrankaFormatedWithAdressOIB_1"> ZMORAC NEKRETNINE društvo s ograničenom odgovornošću za poslovanje nekretninama, OIB 28752794352, Vrulja 2, 23273 Preko</derivirana_varijabla>
  </DomainObject.Predmet.ProtustrankaFormatedWithAdressOIB>
  <DomainObject.Predmet.ProtustrankaWithAdress>
    <izvorni_sadrzaj>ZMORAC NEKRETNINE društvo s ograničenom odgovornošću za poslovanje nekretninama Vrulja 2, 23273 Preko</izvorni_sadrzaj>
    <derivirana_varijabla naziv="DomainObject.Predmet.ProtustrankaWithAdress_1">ZMORAC NEKRETNINE društvo s ograničenom odgovornošću za poslovanje nekretninama Vrulja 2, 23273 Preko</derivirana_varijabla>
  </DomainObject.Predmet.ProtustrankaWithAdress>
  <DomainObject.Predmet.ProtustrankaWithAdressOIB>
    <izvorni_sadrzaj>ZMORAC NEKRETNINE društvo s ograničenom odgovornošću za poslovanje nekretninama, OIB 28752794352, Vrulja 2, 23273 Preko</izvorni_sadrzaj>
    <derivirana_varijabla naziv="DomainObject.Predmet.ProtustrankaWithAdressOIB_1">ZMORAC NEKRETNINE društvo s ograničenom odgovornošću za poslovanje nekretninama, OIB 28752794352, Vrulja 2, 23273 Preko</derivirana_varijabla>
  </DomainObject.Predmet.ProtustrankaWithAdressOIB>
  <DomainObject.Predmet.ProtustrankaNazivFormated>
    <izvorni_sadrzaj>ZMORAC NEKRETNINE društvo s ograničenom odgovornošću za poslovanje nekretninama</izvorni_sadrzaj>
    <derivirana_varijabla naziv="DomainObject.Predmet.ProtustrankaNazivFormated_1">ZMORAC NEKRETNINE društvo s ograničenom odgovornošću za poslovanje nekretninama</derivirana_varijabla>
  </DomainObject.Predmet.ProtustrankaNazivFormated>
  <DomainObject.Predmet.ProtustrankaNazivFormatedOIB>
    <izvorni_sadrzaj>ZMORAC NEKRETNINE društvo s ograničenom odgovornošću za poslovanje nekretninama, OIB 28752794352</izvorni_sadrzaj>
    <derivirana_varijabla naziv="DomainObject.Predmet.ProtustrankaNazivFormatedOIB_1">ZMORAC NEKRETNINE društvo s ograničenom odgovornošću za poslovanje nekretninama, OIB 28752794352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ZMORAC NEKRETNINE društvo s ograničenom odgovornošću za poslovanje nekretninama</item>
    </izvorni_sadrzaj>
    <derivirana_varijabla naziv="DomainObject.Predmet.ProtuStrankaListFormated_1">
      <item>ZMORAC NEKRETNINE društvo s ograničenom odgovornošću za poslovanje nekretninama</item>
    </derivirana_varijabla>
  </DomainObject.Predmet.ProtuStrankaListFormated>
  <DomainObject.Predmet.ProtuStrankaListFormatedOIB>
    <izvorni_sadrzaj>
      <item>ZMORAC NEKRETNINE društvo s ograničenom odgovornošću za poslovanje nekretninama, OIB 28752794352</item>
    </izvorni_sadrzaj>
    <derivirana_varijabla naziv="DomainObject.Predmet.ProtuStrankaListFormatedOIB_1">
      <item>ZMORAC NEKRETNINE društvo s ograničenom odgovornošću za poslovanje nekretninama, OIB 28752794352</item>
    </derivirana_varijabla>
  </DomainObject.Predmet.ProtuStrankaListFormatedOIB>
  <DomainObject.Predmet.ProtuStrankaListFormatedWithAdress>
    <izvorni_sadrzaj>
      <item>ZMORAC NEKRETNINE društvo s ograničenom odgovornošću za poslovanje nekretninama, Vrulja 2, 23273 Preko</item>
    </izvorni_sadrzaj>
    <derivirana_varijabla naziv="DomainObject.Predmet.ProtuStrankaListFormatedWithAdress_1">
      <item>ZMORAC NEKRETNINE društvo s ograničenom odgovornošću za poslovanje nekretninama, Vrulja 2, 23273 Preko</item>
    </derivirana_varijabla>
  </DomainObject.Predmet.ProtuStrankaListFormatedWithAdress>
  <DomainObject.Predmet.ProtuStrankaListFormatedWithAdressOIB>
    <izvorni_sadrzaj>
      <item>ZMORAC NEKRETNINE društvo s ograničenom odgovornošću za poslovanje nekretninama, OIB 28752794352, Vrulja 2, 23273 Preko</item>
    </izvorni_sadrzaj>
    <derivirana_varijabla naziv="DomainObject.Predmet.ProtuStrankaListFormatedWithAdressOIB_1">
      <item>ZMORAC NEKRETNINE društvo s ograničenom odgovornošću za poslovanje nekretninama, OIB 28752794352, Vrulja 2, 23273 Preko</item>
    </derivirana_varijabla>
  </DomainObject.Predmet.ProtuStrankaListFormatedWithAdressOIB>
  <DomainObject.Predmet.ProtuStrankaListNazivFormated>
    <izvorni_sadrzaj>
      <item>ZMORAC NEKRETNINE društvo s ograničenom odgovornošću za poslovanje nekretninama</item>
    </izvorni_sadrzaj>
    <derivirana_varijabla naziv="DomainObject.Predmet.ProtuStrankaListNazivFormated_1">
      <item>ZMORAC NEKRETNINE društvo s ograničenom odgovornošću za poslovanje nekretninama</item>
    </derivirana_varijabla>
  </DomainObject.Predmet.ProtuStrankaListNazivFormated>
  <DomainObject.Predmet.ProtuStrankaListNazivFormatedOIB>
    <izvorni_sadrzaj>
      <item>ZMORAC NEKRETNINE društvo s ograničenom odgovornošću za poslovanje nekretninama, OIB 28752794352</item>
    </izvorni_sadrzaj>
    <derivirana_varijabla naziv="DomainObject.Predmet.ProtuStrankaListNazivFormatedOIB_1">
      <item>ZMORAC NEKRETNINE društvo s ograničenom odgovornošću za poslovanje nekretninama, OIB 28752794352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ZMORAC NEKRETNINE društvo s ograničenom odgovornošću za poslovanje nekretninama</izvorni_sadrzaj>
    <derivirana_varijabla naziv="DomainObject.Predmet.ProtustrankaIDrugi_1">ZMORAC NEKRETNINE društvo s ograničenom odgovornošću za poslovanje nekretninama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ZMORAC NEKRETNINE društvo s ograničenom odgovornošću za poslovanje nekretninama, OIB 28752794352, Vrulja 2, 23273 Preko</izvorni_sadrzaj>
    <derivirana_varijabla naziv="DomainObject.Predmet.ProtustrankaIDrugiAdressOIB_1">ZMORAC NEKRETNINE društvo s ograničenom odgovornošću za poslovanje nekretninama, OIB 28752794352, Vrulja 2,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ZMORAC NEKRETNINE društvo s ograničenom odgovornošću za poslovanje nekretninama</item>
    </izvorni_sadrzaj>
    <derivirana_varijabla naziv="DomainObject.Predmet.SudioniciListNaziv_1">
      <item>FINA</item>
      <item>ZMORAC NEKRETNINE društvo s ograničenom odgovornošću za poslovanje nekretninama</item>
    </derivirana_varijabla>
  </DomainObject.Predmet.SudioniciListNaziv>
  <DomainObject.Predmet.SudioniciListAdressOIB>
    <izvorni_sadrzaj>
      <item>FINA, OIB 85821130368, Ivana Danila 4,23000 Zadar</item>
      <item>ZMORAC NEKRETNINE društvo s ograničenom odgovornošću za poslovanje nekretninama, OIB 28752794352, Vrulja 2,23273 Preko</item>
    </izvorni_sadrzaj>
    <derivirana_varijabla naziv="DomainObject.Predmet.SudioniciListAdressOIB_1">
      <item>FINA, OIB 85821130368, Ivana Danila 4,23000 Zadar</item>
      <item>ZMORAC NEKRETNINE društvo s ograničenom odgovornošću za poslovanje nekretninama, OIB 28752794352, Vrulja 2,23273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28752794352</item>
    </izvorni_sadrzaj>
    <derivirana_varijabla naziv="DomainObject.Predmet.SudioniciListNazivOIB_1">
      <item>, OIB 85821130368</item>
      <item>, OIB 28752794352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1983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2018-08-10T06:41:00Z</dcterms:created>
  <dc:creator>mklismanic</dc:creator>
  <cp:lastModifiedBy>Anita Ivandić</cp:lastModifiedBy>
  <cp:lastPrinted>2018-08-10T06:41:00Z</cp:lastPrinted>
  <dcterms:modified xmlns:xsi="http://www.w3.org/2001/XMLSchema-instance" xsi:type="dcterms:W3CDTF">2018-08-20T07:26:00Z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