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ccf85" w14:paraId="2fccf85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r w:rsidR="007B37D9" w:rsidRPr="00642867">
        <w:rPr>
          <w:b/>
          <w:sz w:val="22"/>
          <w:szCs w:val="22"/>
        </w:rPr>
        <w:t xml:space="preserve">8 </w:t>
      </w:r>
      <w:r w:rsidRPr="00642867">
        <w:rPr>
          <w:b/>
          <w:sz w:val="22"/>
          <w:szCs w:val="22"/>
        </w:rPr>
        <w:t>St</w:t>
      </w:r>
      <w:r w:rsidR="009A6961">
        <w:rPr>
          <w:b/>
          <w:sz w:val="22"/>
          <w:szCs w:val="22"/>
        </w:rPr>
        <w:t>-1826</w:t>
      </w:r>
      <w:r w:rsidR="006A704B">
        <w:rPr>
          <w:b/>
          <w:sz w:val="22"/>
          <w:szCs w:val="22"/>
        </w:rPr>
        <w:t>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C763A9" w:rsidR="0046623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A022DC" w:rsidRPr="00352686">
        <w:rPr>
          <w:sz w:val="22"/>
          <w:szCs w:val="22"/>
        </w:rPr>
        <w:t xml:space="preserve"> </w:t>
      </w:r>
      <w:r w:rsidR="006A704B">
        <w:rPr>
          <w:sz w:val="22"/>
          <w:szCs w:val="22"/>
        </w:rPr>
        <w:t xml:space="preserve"> </w:t>
      </w:r>
      <w:r w:rsidR="00E95EBD">
        <w:rPr>
          <w:sz w:val="22"/>
          <w:szCs w:val="22"/>
        </w:rPr>
        <w:t xml:space="preserve"> </w:t>
      </w:r>
      <w:r w:rsidR="00FF1571">
        <w:rPr>
          <w:sz w:val="22"/>
          <w:szCs w:val="22"/>
        </w:rPr>
        <w:t xml:space="preserve"> </w:t>
      </w:r>
      <w:r w:rsidR="009A6961">
        <w:rPr>
          <w:sz w:val="22"/>
          <w:szCs w:val="22"/>
        </w:rPr>
        <w:t>ZLATNO SLOVO j</w:t>
      </w:r>
      <w:r w:rsidR="00C6226F">
        <w:rPr>
          <w:sz w:val="22"/>
          <w:szCs w:val="22"/>
        </w:rPr>
        <w:t>.d.o.o. za</w:t>
      </w:r>
      <w:r w:rsidR="009A6961">
        <w:rPr>
          <w:sz w:val="22"/>
          <w:szCs w:val="22"/>
        </w:rPr>
        <w:t xml:space="preserve"> nakladništvo i sređivanje dokumenta</w:t>
      </w:r>
      <w:r w:rsidR="00C6226F">
        <w:rPr>
          <w:sz w:val="22"/>
          <w:szCs w:val="22"/>
        </w:rPr>
        <w:t xml:space="preserve">, </w:t>
      </w:r>
      <w:r w:rsidR="009A6961">
        <w:rPr>
          <w:sz w:val="22"/>
          <w:szCs w:val="22"/>
        </w:rPr>
        <w:t xml:space="preserve"> pridvorje , Oprasi 1</w:t>
      </w:r>
      <w:r w:rsidR="00C6226F">
        <w:rPr>
          <w:sz w:val="22"/>
          <w:szCs w:val="22"/>
        </w:rPr>
        <w:t>,</w:t>
      </w:r>
      <w:r w:rsidR="00877167">
        <w:rPr>
          <w:sz w:val="22"/>
          <w:szCs w:val="22"/>
        </w:rPr>
        <w:t xml:space="preserve"> </w:t>
      </w:r>
      <w:r w:rsidR="00FF1571">
        <w:rPr>
          <w:sz w:val="22"/>
          <w:szCs w:val="22"/>
        </w:rPr>
        <w:t>MBS:</w:t>
      </w:r>
      <w:r w:rsidR="009A6961">
        <w:rPr>
          <w:sz w:val="22"/>
          <w:szCs w:val="22"/>
        </w:rPr>
        <w:t>060326147</w:t>
      </w:r>
      <w:r w:rsidR="00E95EBD">
        <w:rPr>
          <w:sz w:val="22"/>
          <w:szCs w:val="22"/>
        </w:rPr>
        <w:t>, O</w:t>
      </w:r>
      <w:r w:rsidR="00FF1571">
        <w:rPr>
          <w:sz w:val="22"/>
          <w:szCs w:val="22"/>
        </w:rPr>
        <w:t xml:space="preserve">IB: </w:t>
      </w:r>
      <w:r w:rsidR="009A6961">
        <w:rPr>
          <w:sz w:val="22"/>
          <w:szCs w:val="22"/>
        </w:rPr>
        <w:t>41094681555</w:t>
      </w:r>
      <w:r w:rsidR="0037729F">
        <w:rPr>
          <w:sz w:val="22"/>
          <w:szCs w:val="22"/>
        </w:rPr>
        <w:t xml:space="preserve">, dana </w:t>
      </w:r>
      <w:r w:rsidR="006A704B">
        <w:rPr>
          <w:sz w:val="22"/>
          <w:szCs w:val="22"/>
        </w:rPr>
        <w:t xml:space="preserve"> </w:t>
      </w:r>
      <w:r w:rsidR="009A6961">
        <w:rPr>
          <w:sz w:val="22"/>
          <w:szCs w:val="22"/>
        </w:rPr>
        <w:t xml:space="preserve">07. studenog </w:t>
      </w:r>
      <w:r w:rsidR="006A704B">
        <w:rPr>
          <w:sz w:val="22"/>
          <w:szCs w:val="22"/>
        </w:rPr>
        <w:t>2016</w:t>
      </w:r>
      <w:r w:rsidR="00901BFB" w:rsidRPr="00352686">
        <w:rPr>
          <w:sz w:val="22"/>
          <w:szCs w:val="22"/>
        </w:rPr>
        <w:t xml:space="preserve">. 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C24379" w:rsidRPr="00C24379">
        <w:rPr>
          <w:sz w:val="22"/>
          <w:szCs w:val="22"/>
        </w:rPr>
        <w:t xml:space="preserve"> </w:t>
      </w:r>
      <w:r w:rsidR="009A6961">
        <w:rPr>
          <w:sz w:val="22"/>
          <w:szCs w:val="22"/>
        </w:rPr>
        <w:t xml:space="preserve">ZLATNO SLOVO j.d.o.o. za nakladništvo i sređivanje dokumenta,  pridvorje , Oprasi 1, MBS:060326147, OIB: 41094681555 u </w:t>
      </w:r>
      <w:r w:rsidR="008D33F7" w:rsidRPr="00D661BE">
        <w:rPr>
          <w:sz w:val="22"/>
          <w:szCs w:val="22"/>
        </w:rPr>
        <w:t>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EA49F7" w:rsidRPr="00EA49F7">
        <w:rPr>
          <w:sz w:val="22"/>
          <w:szCs w:val="22"/>
        </w:rPr>
        <w:t xml:space="preserve"> </w:t>
      </w:r>
      <w:r w:rsidR="009A6961">
        <w:rPr>
          <w:sz w:val="22"/>
          <w:szCs w:val="22"/>
        </w:rPr>
        <w:t>ZLATNO SLOVO j.d.o.o. za nakladništvo i sređivanje dokumenta,  pridvorje , Oprasi 1, MBS:060326147, OIB: 41094681555</w:t>
      </w:r>
      <w:r w:rsidR="00A022DC" w:rsidRPr="00D661BE">
        <w:rPr>
          <w:sz w:val="22"/>
          <w:szCs w:val="22"/>
        </w:rPr>
        <w:t xml:space="preserve">da 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9A1BBD">
        <w:rPr>
          <w:sz w:val="22"/>
          <w:szCs w:val="22"/>
        </w:rPr>
        <w:t>predlože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F07CF7" w:rsidR="00880078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</w:t>
      </w:r>
      <w:r w:rsidR="00C24379" w:rsidRPr="00D661BE">
        <w:rPr>
          <w:sz w:val="22"/>
          <w:szCs w:val="22"/>
        </w:rPr>
        <w:t>plaćanje</w:t>
      </w:r>
      <w:r w:rsidR="00C24379">
        <w:rPr>
          <w:sz w:val="22"/>
          <w:szCs w:val="22"/>
        </w:rPr>
        <w:t xml:space="preserve"> u neprekinutom razdoblju od 120 dana</w:t>
      </w:r>
      <w:r w:rsidR="00CF6F5F" w:rsidRPr="00D661BE">
        <w:rPr>
          <w:sz w:val="22"/>
          <w:szCs w:val="22"/>
        </w:rPr>
        <w:t xml:space="preserve"> </w:t>
      </w:r>
      <w:r w:rsidR="00C6226F">
        <w:rPr>
          <w:sz w:val="22"/>
          <w:szCs w:val="22"/>
        </w:rPr>
        <w:t xml:space="preserve">na dan </w:t>
      </w:r>
      <w:r w:rsidR="009A6961">
        <w:rPr>
          <w:sz w:val="22"/>
          <w:szCs w:val="22"/>
        </w:rPr>
        <w:t xml:space="preserve">04. listopada </w:t>
      </w:r>
      <w:r w:rsidR="00C24379">
        <w:rPr>
          <w:sz w:val="22"/>
          <w:szCs w:val="22"/>
        </w:rPr>
        <w:t xml:space="preserve">2016. godine </w:t>
      </w:r>
      <w:r w:rsidR="00CF6F5F" w:rsidRPr="00D661BE">
        <w:rPr>
          <w:sz w:val="22"/>
          <w:szCs w:val="22"/>
        </w:rPr>
        <w:t xml:space="preserve">u ukupnom iznosu </w:t>
      </w:r>
      <w:r w:rsidR="00F55AB9">
        <w:rPr>
          <w:sz w:val="22"/>
          <w:szCs w:val="22"/>
        </w:rPr>
        <w:t xml:space="preserve">od </w:t>
      </w:r>
      <w:r w:rsidR="00FF1571">
        <w:rPr>
          <w:sz w:val="22"/>
          <w:szCs w:val="22"/>
        </w:rPr>
        <w:t xml:space="preserve"> </w:t>
      </w:r>
      <w:r w:rsidR="009A6961">
        <w:rPr>
          <w:sz w:val="22"/>
          <w:szCs w:val="22"/>
        </w:rPr>
        <w:t>9.336,53 kune</w:t>
      </w:r>
      <w:r w:rsidR="00F07CF7">
        <w:rPr>
          <w:sz w:val="22"/>
          <w:szCs w:val="22"/>
        </w:rPr>
        <w:t>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CA6E62" w:rsidR="006A704B" w:rsidRPr="00CA6E62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 xml:space="preserve">Dubrovnik, </w:t>
      </w:r>
      <w:r w:rsidR="009A6961">
        <w:rPr>
          <w:b/>
        </w:rPr>
        <w:t xml:space="preserve">07. studenog </w:t>
      </w:r>
      <w:r w:rsidR="006A704B" w:rsidRPr="006A704B">
        <w:rPr>
          <w:b/>
        </w:rPr>
        <w:t>2016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CA6E62" w:rsidP="00837E71" w:rsidR="00466230" w:rsidRPr="006A704B">
      <w:pPr>
        <w:jc w:val="both"/>
        <w:rPr>
          <w:b/>
        </w:rPr>
      </w:pPr>
      <w:r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>Petronela Jakobušić</w:t>
      </w:r>
      <w:r w:rsidR="00E33C91">
        <w:rPr>
          <w:b/>
        </w:rPr>
        <w:t>, v.r.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111F1F"/>
    <w:rsid w:val="001754E6"/>
    <w:rsid w:val="0019435B"/>
    <w:rsid w:val="001C1D84"/>
    <w:rsid w:val="001D154C"/>
    <w:rsid w:val="001E4A9A"/>
    <w:rsid w:val="001E5487"/>
    <w:rsid w:val="001E59CC"/>
    <w:rsid w:val="002171D4"/>
    <w:rsid w:val="00225528"/>
    <w:rsid w:val="00266F64"/>
    <w:rsid w:val="00281EA2"/>
    <w:rsid w:val="00285897"/>
    <w:rsid w:val="00297AD6"/>
    <w:rsid w:val="002C15A0"/>
    <w:rsid w:val="002C2E9A"/>
    <w:rsid w:val="002D1C7B"/>
    <w:rsid w:val="00321B8A"/>
    <w:rsid w:val="0034406E"/>
    <w:rsid w:val="00352686"/>
    <w:rsid w:val="0035600B"/>
    <w:rsid w:val="00365894"/>
    <w:rsid w:val="0037729F"/>
    <w:rsid w:val="00387F8E"/>
    <w:rsid w:val="003E77A3"/>
    <w:rsid w:val="004129D9"/>
    <w:rsid w:val="00417D45"/>
    <w:rsid w:val="00424BB4"/>
    <w:rsid w:val="0045387D"/>
    <w:rsid w:val="00460D04"/>
    <w:rsid w:val="00466230"/>
    <w:rsid w:val="00476F0B"/>
    <w:rsid w:val="00486002"/>
    <w:rsid w:val="004A4800"/>
    <w:rsid w:val="004D0FA8"/>
    <w:rsid w:val="00507411"/>
    <w:rsid w:val="00564E20"/>
    <w:rsid w:val="0059710E"/>
    <w:rsid w:val="005C3CC8"/>
    <w:rsid w:val="005F4C0E"/>
    <w:rsid w:val="006046E7"/>
    <w:rsid w:val="006373AA"/>
    <w:rsid w:val="00642867"/>
    <w:rsid w:val="006A704B"/>
    <w:rsid w:val="006B59F5"/>
    <w:rsid w:val="006F47F2"/>
    <w:rsid w:val="00700B56"/>
    <w:rsid w:val="0070382E"/>
    <w:rsid w:val="00706F7F"/>
    <w:rsid w:val="00743AE1"/>
    <w:rsid w:val="00743E13"/>
    <w:rsid w:val="0078675A"/>
    <w:rsid w:val="007B37D9"/>
    <w:rsid w:val="007C0B13"/>
    <w:rsid w:val="007C1E2D"/>
    <w:rsid w:val="007E0C63"/>
    <w:rsid w:val="007E7483"/>
    <w:rsid w:val="00816C6B"/>
    <w:rsid w:val="00837E71"/>
    <w:rsid w:val="00864CCF"/>
    <w:rsid w:val="00877167"/>
    <w:rsid w:val="00880078"/>
    <w:rsid w:val="008954A7"/>
    <w:rsid w:val="008D33F7"/>
    <w:rsid w:val="008D3D90"/>
    <w:rsid w:val="008F65FC"/>
    <w:rsid w:val="00901BFB"/>
    <w:rsid w:val="00914163"/>
    <w:rsid w:val="00916878"/>
    <w:rsid w:val="00932CAE"/>
    <w:rsid w:val="00942D0D"/>
    <w:rsid w:val="00964E1A"/>
    <w:rsid w:val="009A1BBD"/>
    <w:rsid w:val="009A1C7B"/>
    <w:rsid w:val="009A6961"/>
    <w:rsid w:val="009B79F6"/>
    <w:rsid w:val="009D1100"/>
    <w:rsid w:val="009E232A"/>
    <w:rsid w:val="00A022DC"/>
    <w:rsid w:val="00A6088F"/>
    <w:rsid w:val="00A77779"/>
    <w:rsid w:val="00A82281"/>
    <w:rsid w:val="00AA5845"/>
    <w:rsid w:val="00AD367A"/>
    <w:rsid w:val="00AF10F1"/>
    <w:rsid w:val="00B0186C"/>
    <w:rsid w:val="00B24829"/>
    <w:rsid w:val="00B265C3"/>
    <w:rsid w:val="00B26B6C"/>
    <w:rsid w:val="00B53841"/>
    <w:rsid w:val="00B67384"/>
    <w:rsid w:val="00B86F42"/>
    <w:rsid w:val="00BC7346"/>
    <w:rsid w:val="00BE7884"/>
    <w:rsid w:val="00BF489A"/>
    <w:rsid w:val="00C24379"/>
    <w:rsid w:val="00C32118"/>
    <w:rsid w:val="00C529E7"/>
    <w:rsid w:val="00C5687A"/>
    <w:rsid w:val="00C60038"/>
    <w:rsid w:val="00C6226F"/>
    <w:rsid w:val="00C763A9"/>
    <w:rsid w:val="00C76928"/>
    <w:rsid w:val="00C93238"/>
    <w:rsid w:val="00CA6E62"/>
    <w:rsid w:val="00CB505C"/>
    <w:rsid w:val="00CB7BD9"/>
    <w:rsid w:val="00CE45A8"/>
    <w:rsid w:val="00CF6F5F"/>
    <w:rsid w:val="00D00518"/>
    <w:rsid w:val="00D10E34"/>
    <w:rsid w:val="00D13CB9"/>
    <w:rsid w:val="00D15279"/>
    <w:rsid w:val="00D24FE1"/>
    <w:rsid w:val="00D3164A"/>
    <w:rsid w:val="00D4364A"/>
    <w:rsid w:val="00D55F5A"/>
    <w:rsid w:val="00D661BE"/>
    <w:rsid w:val="00D70ECC"/>
    <w:rsid w:val="00D81DA6"/>
    <w:rsid w:val="00E056B1"/>
    <w:rsid w:val="00E243A9"/>
    <w:rsid w:val="00E26F6E"/>
    <w:rsid w:val="00E33C91"/>
    <w:rsid w:val="00E4734F"/>
    <w:rsid w:val="00E53282"/>
    <w:rsid w:val="00E61931"/>
    <w:rsid w:val="00E74F6E"/>
    <w:rsid w:val="00E95EBD"/>
    <w:rsid w:val="00EA009F"/>
    <w:rsid w:val="00EA22D9"/>
    <w:rsid w:val="00EA49F7"/>
    <w:rsid w:val="00EC44C6"/>
    <w:rsid w:val="00ED3C49"/>
    <w:rsid w:val="00EE6840"/>
    <w:rsid w:val="00F07CF7"/>
    <w:rsid w:val="00F13AC1"/>
    <w:rsid w:val="00F27DA4"/>
    <w:rsid w:val="00F32AEB"/>
    <w:rsid w:val="00F337F6"/>
    <w:rsid w:val="00F43A08"/>
    <w:rsid w:val="00F55AB9"/>
    <w:rsid w:val="00F6309B"/>
    <w:rsid w:val="00F641EB"/>
    <w:rsid w:val="00F83303"/>
    <w:rsid w:val="00F943E0"/>
    <w:rsid w:val="00F96FB9"/>
    <w:rsid w:val="00FA3F74"/>
    <w:rsid w:val="00FE3361"/>
    <w:rsid w:val="00FF157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E33C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3C91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3C91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3C91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3C91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E33C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3C91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3C91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3C9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3C9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1826</izvorni_sadrzaj>
    <derivirana_varijabla naziv="DomainObject.Predmet.Broj_1">1826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St-1826/2016</izvorni_sadrzaj>
    <derivirana_varijabla naziv="DomainObject.Predmet.OznakaBroj_1">St-1826/2016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ZLATNO SLOVO j.d.o.o. za nakladništvo i sređivanje dokumenata</izvorni_sadrzaj>
    <derivirana_varijabla naziv="DomainObject.Predmet.ProtustrankaFormated_1">  ZLATNO SLOVO j.d.o.o. za nakladništvo i sređivanje dokumenata</derivirana_varijabla>
  </DomainObject.Predmet.ProtustrankaFormated>
  <DomainObject.Predmet.ProtustrankaFormatedOIB>
    <izvorni_sadrzaj>  ZLATNO SLOVO j.d.o.o. za nakladništvo i sređivanje dokumenata, OIB 41094681555</izvorni_sadrzaj>
    <derivirana_varijabla naziv="DomainObject.Predmet.ProtustrankaFormatedOIB_1">  ZLATNO SLOVO j.d.o.o. za nakladništvo i sređivanje dokumenata, OIB 41094681555</derivirana_varijabla>
  </DomainObject.Predmet.ProtustrankaFormatedOIB>
  <DomainObject.Predmet.ProtustrankaFormatedWithAdress>
    <izvorni_sadrzaj> ZLATNO SLOVO j.d.o.o. za nakladništvo i sređivanje dokumenata, Oprasi 1, 20215 Pridvorje</izvorni_sadrzaj>
    <derivirana_varijabla naziv="DomainObject.Predmet.ProtustrankaFormatedWithAdress_1"> ZLATNO SLOVO j.d.o.o. za nakladništvo i sređivanje dokumenata, Oprasi 1, 20215 Pridvorje</derivirana_varijabla>
  </DomainObject.Predmet.ProtustrankaFormatedWithAdress>
  <DomainObject.Predmet.ProtustrankaFormatedWithAdressOIB>
    <izvorni_sadrzaj> ZLATNO SLOVO j.d.o.o. za nakladništvo i sređivanje dokumenata, OIB 41094681555, Oprasi 1, 20215 Pridvorje</izvorni_sadrzaj>
    <derivirana_varijabla naziv="DomainObject.Predmet.ProtustrankaFormatedWithAdressOIB_1"> ZLATNO SLOVO j.d.o.o. za nakladništvo i sređivanje dokumenata, OIB 41094681555, Oprasi 1, 20215 Pridvorje</derivirana_varijabla>
  </DomainObject.Predmet.ProtustrankaFormatedWithAdressOIB>
  <DomainObject.Predmet.ProtustrankaWithAdress>
    <izvorni_sadrzaj>ZLATNO SLOVO j.d.o.o. za nakladništvo i sređivanje dokumenata Oprasi 1, 20215 Pridvorje</izvorni_sadrzaj>
    <derivirana_varijabla naziv="DomainObject.Predmet.ProtustrankaWithAdress_1">ZLATNO SLOVO j.d.o.o. za nakladništvo i sređivanje dokumenata Oprasi 1, 20215 Pridvorje</derivirana_varijabla>
  </DomainObject.Predmet.ProtustrankaWithAdress>
  <DomainObject.Predmet.ProtustrankaWithAdressOIB>
    <izvorni_sadrzaj>ZLATNO SLOVO j.d.o.o. za nakladništvo i sređivanje dokumenata, OIB 41094681555, Oprasi 1, 20215 Pridvorje</izvorni_sadrzaj>
    <derivirana_varijabla naziv="DomainObject.Predmet.ProtustrankaWithAdressOIB_1">ZLATNO SLOVO j.d.o.o. za nakladništvo i sređivanje dokumenata, OIB 41094681555, Oprasi 1, 20215 Pridvorje</derivirana_varijabla>
  </DomainObject.Predmet.ProtustrankaWithAdressOIB>
  <DomainObject.Predmet.ProtustrankaNazivFormated>
    <izvorni_sadrzaj>ZLATNO SLOVO j.d.o.o. za nakladništvo i sređivanje dokumenata</izvorni_sadrzaj>
    <derivirana_varijabla naziv="DomainObject.Predmet.ProtustrankaNazivFormated_1">ZLATNO SLOVO j.d.o.o. za nakladništvo i sređivanje dokumenata</derivirana_varijabla>
  </DomainObject.Predmet.ProtustrankaNazivFormated>
  <DomainObject.Predmet.ProtustrankaNazivFormatedOIB>
    <izvorni_sadrzaj>ZLATNO SLOVO j.d.o.o. za nakladništvo i sređivanje dokumenata, OIB 41094681555</izvorni_sadrzaj>
    <derivirana_varijabla naziv="DomainObject.Predmet.ProtustrankaNazivFormatedOIB_1">ZLATNO SLOVO j.d.o.o. za nakladništvo i sređivanje dokumenata, OIB 41094681555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9336.53</izvorni_sadrzaj>
    <derivirana_varijabla naziv="DomainObject.Predmet.TrenutnaVrijednost_1">9336.53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ZLATNO SLOVO j.d.o.o. za nakladništvo i sređivanje dokumenata</item>
    </izvorni_sadrzaj>
    <derivirana_varijabla naziv="DomainObject.Predmet.ProtuStrankaListFormated_1">
      <item>ZLATNO SLOVO j.d.o.o. za nakladništvo i sređivanje dokumenata</item>
    </derivirana_varijabla>
  </DomainObject.Predmet.ProtuStrankaListFormated>
  <DomainObject.Predmet.ProtuStrankaListFormatedOIB>
    <izvorni_sadrzaj>
      <item>ZLATNO SLOVO j.d.o.o. za nakladništvo i sređivanje dokumenata, OIB 41094681555</item>
    </izvorni_sadrzaj>
    <derivirana_varijabla naziv="DomainObject.Predmet.ProtuStrankaListFormatedOIB_1">
      <item>ZLATNO SLOVO j.d.o.o. za nakladništvo i sređivanje dokumenata, OIB 41094681555</item>
    </derivirana_varijabla>
  </DomainObject.Predmet.ProtuStrankaListFormatedOIB>
  <DomainObject.Predmet.ProtuStrankaListFormatedWithAdress>
    <izvorni_sadrzaj>
      <item>ZLATNO SLOVO j.d.o.o. za nakladništvo i sređivanje dokumenata, Oprasi 1, 20215 Pridvorje</item>
    </izvorni_sadrzaj>
    <derivirana_varijabla naziv="DomainObject.Predmet.ProtuStrankaListFormatedWithAdress_1">
      <item>ZLATNO SLOVO j.d.o.o. za nakladništvo i sređivanje dokumenata, Oprasi 1, 20215 Pridvorje</item>
    </derivirana_varijabla>
  </DomainObject.Predmet.ProtuStrankaListFormatedWithAdress>
  <DomainObject.Predmet.ProtuStrankaListFormatedWithAdressOIB>
    <izvorni_sadrzaj>
      <item>ZLATNO SLOVO j.d.o.o. za nakladništvo i sređivanje dokumenata, OIB 41094681555, Oprasi 1, 20215 Pridvorje</item>
    </izvorni_sadrzaj>
    <derivirana_varijabla naziv="DomainObject.Predmet.ProtuStrankaListFormatedWithAdressOIB_1">
      <item>ZLATNO SLOVO j.d.o.o. za nakladništvo i sređivanje dokumenata, OIB 41094681555, Oprasi 1, 20215 Pridvorje</item>
    </derivirana_varijabla>
  </DomainObject.Predmet.ProtuStrankaListFormatedWithAdressOIB>
  <DomainObject.Predmet.ProtuStrankaListNazivFormated>
    <izvorni_sadrzaj>
      <item>ZLATNO SLOVO j.d.o.o. za nakladništvo i sređivanje dokumenata</item>
    </izvorni_sadrzaj>
    <derivirana_varijabla naziv="DomainObject.Predmet.ProtuStrankaListNazivFormated_1">
      <item>ZLATNO SLOVO j.d.o.o. za nakladništvo i sređivanje dokumenata</item>
    </derivirana_varijabla>
  </DomainObject.Predmet.ProtuStrankaListNazivFormated>
  <DomainObject.Predmet.ProtuStrankaListNazivFormatedOIB>
    <izvorni_sadrzaj>
      <item>ZLATNO SLOVO j.d.o.o. za nakladništvo i sređivanje dokumenata, OIB 41094681555</item>
    </izvorni_sadrzaj>
    <derivirana_varijabla naziv="DomainObject.Predmet.ProtuStrankaListNazivFormatedOIB_1">
      <item>ZLATNO SLOVO j.d.o.o. za nakladništvo i sređivanje dokumenata, OIB 41094681555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ZLATNO SLOVO j.d.o.o. za nakladništvo i sređivanje dokumenata</izvorni_sadrzaj>
    <derivirana_varijabla naziv="DomainObject.Predmet.ProtustrankaIDrugi_1">ZLATNO SLOVO j.d.o.o. za nakladništvo i sređivanje dokumenata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ZLATNO SLOVO j.d.o.o. za nakladništvo i sređivanje dokumenata, OIB 41094681555, Oprasi 1, 20215 Pridvorje</izvorni_sadrzaj>
    <derivirana_varijabla naziv="DomainObject.Predmet.ProtustrankaIDrugiAdressOIB_1">ZLATNO SLOVO j.d.o.o. za nakladništvo i sređivanje dokumenata, OIB 41094681555, Oprasi 1, 20215 Pridvorje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ZLATNO SLOVO j.d.o.o. za nakladništvo i sređivanje dokumenata</item>
    </izvorni_sadrzaj>
    <derivirana_varijabla naziv="DomainObject.Predmet.SudioniciListNaziv_1">
      <item>FINA, RC SPLIT, Podružnica Dubrovnik</item>
      <item>ZLATNO SLOVO j.d.o.o. za nakladništvo i sređivanje dokumenata</item>
    </derivirana_varijabla>
  </DomainObject.Predmet.SudioniciListNaziv>
  <DomainObject.Predmet.SudioniciListAdressOIB>
    <izvorni_sadrzaj>
      <item>FINA, RC SPLIT, Podružnica Dubrovnik, OIB 85821130368, Vukovarska 2,20000 Dubrovnik</item>
      <item>ZLATNO SLOVO j.d.o.o. za nakladništvo i sređivanje dokumenata, OIB 41094681555, Oprasi 1,20215 Pridvorje</item>
    </izvorni_sadrzaj>
    <derivirana_varijabla naziv="DomainObject.Predmet.SudioniciListAdressOIB_1">
      <item>FINA, RC SPLIT, Podružnica Dubrovnik, OIB 85821130368, Vukovarska 2,20000 Dubrovnik</item>
      <item>ZLATNO SLOVO j.d.o.o. za nakladništvo i sređivanje dokumenata, OIB 41094681555, Oprasi 1,20215 Pridvorje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41094681555</item>
    </izvorni_sadrzaj>
    <derivirana_varijabla naziv="DomainObject.Predmet.SudioniciListNazivOIB_1">
      <item>, OIB 85821130368</item>
      <item>, OIB 41094681555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EAF758-556C-4D96-8259-7B2912BEB2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371</properties:Words>
  <properties:Characters>2179</properties:Characters>
  <properties:Lines>52</properties:Lines>
  <properties:Paragraphs>18</properties:Paragraphs>
  <properties:TotalTime>161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2569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2015-11-04T13:28:00Z</dcterms:created>
  <dc:creator>Ante Kačić</dc:creator>
  <cp:lastModifiedBy>Augustina Majčica</cp:lastModifiedBy>
  <cp:lastPrinted>2016-11-03T13:15:00Z</cp:lastPrinted>
  <dcterms:modified xmlns:xsi="http://www.w3.org/2001/XMLSchema-instance" xsi:type="dcterms:W3CDTF">2016-11-08T08:04:00Z</dcterms:modified>
  <cp:revision>53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