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deae" w14:paraId="c41deae" w:rsidRDefault="00FA3287" w:rsidP="001940FB" w:rsidR="00FA328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FA3287" w:rsidR="001065A0" w:rsidRPr="00FA3287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41F15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FA3287" w:rsidP="00AA6BCF" w:rsidR="00FA328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A3287" w:rsidP="00FA3287" w:rsidR="00FA328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A3287" w:rsidP="00FA3287" w:rsidR="00FA328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A328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A328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43B8B">
        <w:rPr>
          <w:rFonts w:cs="Calibri" w:eastAsia="Arial Unicode MS" w:hAnsi="Calibri" w:ascii="Calibri"/>
          <w:kern w:val="1"/>
          <w:lang w:eastAsia="ar-SA" w:val="hr-HR"/>
        </w:rPr>
        <w:t xml:space="preserve">NADA PEČAR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FA3287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43B8B">
        <w:rPr>
          <w:rFonts w:cs="Calibri" w:eastAsia="Arial Unicode MS" w:hAnsi="Calibri" w:ascii="Calibri"/>
          <w:kern w:val="1"/>
          <w:lang w:eastAsia="ar-SA" w:val="hr-HR"/>
        </w:rPr>
        <w:t>140.417,35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D182A">
        <w:rPr>
          <w:rFonts w:cs="Calibri" w:hAnsi="Calibri" w:ascii="Calibri"/>
        </w:rPr>
        <w:t>1</w:t>
      </w:r>
      <w:r w:rsidR="00843B8B">
        <w:rPr>
          <w:rFonts w:cs="Calibri" w:hAnsi="Calibri" w:ascii="Calibri"/>
        </w:rPr>
        <w:t>28</w:t>
      </w:r>
      <w:r w:rsidR="001D182A" w:rsidRPr="001D182A">
        <w:rPr>
          <w:rFonts w:cs="Calibri" w:hAnsi="Calibri" w:ascii="Calibri"/>
        </w:rPr>
        <w:t>.</w:t>
      </w:r>
      <w:r w:rsidR="00843B8B">
        <w:rPr>
          <w:rFonts w:cs="Calibri" w:hAnsi="Calibri" w:ascii="Calibri"/>
        </w:rPr>
        <w:t>717</w:t>
      </w:r>
      <w:r w:rsidR="001D182A" w:rsidRPr="001D182A">
        <w:rPr>
          <w:rFonts w:cs="Calibri" w:hAnsi="Calibri" w:ascii="Calibri"/>
        </w:rPr>
        <w:t>,</w:t>
      </w:r>
      <w:r w:rsidR="00843B8B">
        <w:rPr>
          <w:rFonts w:cs="Calibri" w:hAnsi="Calibri" w:ascii="Calibri"/>
        </w:rPr>
        <w:t>35</w:t>
      </w:r>
      <w:r w:rsidR="001D182A" w:rsidRPr="001D182A">
        <w:rPr>
          <w:rFonts w:cs="Calibri" w:hAnsi="Calibri" w:ascii="Calibri"/>
        </w:rPr>
        <w:t xml:space="preserve"> kn</w:t>
      </w:r>
      <w:r w:rsidR="00FA3287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</w:t>
      </w:r>
      <w:r w:rsidR="00843B8B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.</w:t>
      </w:r>
      <w:r w:rsidR="00843B8B">
        <w:rPr>
          <w:rFonts w:cs="Calibri" w:hAnsi="Calibri" w:ascii="Calibri"/>
        </w:rPr>
        <w:t>7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FA3287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A328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A3287" w:rsidRPr="00FA328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FA328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FA3287" w:rsidP="001D182A" w:rsidR="00FA328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FA3287" w:rsidP="001D182A" w:rsidR="00FA328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A3287" w:rsidR="00AA6BCF" w:rsidRPr="00372EC9">
        <w:trPr>
          <w:trHeight w:val="232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43B8B" w:rsidP="00843B8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NADA PEČAR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 xml:space="preserve">Starčevićeva </w:t>
            </w:r>
            <w:r w:rsidR="001D182A" w:rsidRPr="001D182A">
              <w:rPr>
                <w:rFonts w:cs="Calibri" w:hAnsi="Calibri" w:ascii="Calibri"/>
              </w:rPr>
              <w:t>2</w:t>
            </w:r>
            <w:r>
              <w:rPr>
                <w:rFonts w:cs="Calibri" w:hAnsi="Calibri" w:ascii="Calibri"/>
              </w:rPr>
              <w:t>4 c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75544341785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843B8B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D182A">
              <w:rPr>
                <w:rFonts w:cs="Calibri" w:hAnsi="Calibri" w:ascii="Calibri"/>
              </w:rPr>
              <w:t>Ugovori o štednom depozitu broj 81-70-</w:t>
            </w:r>
            <w:r w:rsidR="00843B8B">
              <w:rPr>
                <w:rFonts w:cs="Calibri" w:hAnsi="Calibri" w:ascii="Calibri"/>
              </w:rPr>
              <w:t>00043-7,</w:t>
            </w:r>
            <w:r w:rsidRPr="001D182A">
              <w:rPr>
                <w:rFonts w:cs="Calibri" w:hAnsi="Calibri" w:ascii="Calibri"/>
              </w:rPr>
              <w:t xml:space="preserve">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182A" w:rsidP="00843B8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843B8B">
              <w:rPr>
                <w:rFonts w:cs="Calibri" w:hAnsi="Calibri" w:ascii="Calibri"/>
              </w:rPr>
              <w:t>40</w:t>
            </w:r>
            <w:r w:rsidRPr="001D182A">
              <w:rPr>
                <w:rFonts w:cs="Calibri" w:hAnsi="Calibri" w:ascii="Calibri"/>
              </w:rPr>
              <w:t>.</w:t>
            </w:r>
            <w:r w:rsidR="00843B8B">
              <w:rPr>
                <w:rFonts w:cs="Calibri" w:hAnsi="Calibri" w:ascii="Calibri"/>
              </w:rPr>
              <w:t>417</w:t>
            </w:r>
            <w:r w:rsidRPr="001D182A">
              <w:rPr>
                <w:rFonts w:cs="Calibri" w:hAnsi="Calibri" w:ascii="Calibri"/>
              </w:rPr>
              <w:t>,</w:t>
            </w:r>
            <w:r w:rsidR="00843B8B">
              <w:rPr>
                <w:rFonts w:cs="Calibri" w:hAnsi="Calibri" w:ascii="Calibri"/>
              </w:rPr>
              <w:t>35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43B8B" w:rsidP="00843B8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 xml:space="preserve">128.717,35 </w:t>
            </w:r>
            <w:r w:rsidR="001D182A" w:rsidRPr="001D182A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843B8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843B8B">
              <w:rPr>
                <w:rFonts w:cs="Calibri" w:hAnsi="Calibri" w:ascii="Calibri"/>
              </w:rPr>
              <w:t>1</w:t>
            </w:r>
            <w:r w:rsidRPr="001D182A">
              <w:rPr>
                <w:rFonts w:cs="Calibri" w:hAnsi="Calibri" w:ascii="Calibri"/>
              </w:rPr>
              <w:t>.</w:t>
            </w:r>
            <w:r w:rsidR="00843B8B">
              <w:rPr>
                <w:rFonts w:cs="Calibri" w:hAnsi="Calibri" w:ascii="Calibri"/>
              </w:rPr>
              <w:t>7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A3287" w:rsidP="00FA3287" w:rsidR="00FA328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66599" w:rsidP="009154D0" w:rsidR="009154D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4D0" w:rsidP="009154D0" w:rsidR="009154D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154D0" w:rsidP="009154D0" w:rsidR="009154D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154D0" w:rsidP="009154D0" w:rsidR="009154D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2E2" w:rsidR="009A62E2">
      <w:pPr>
        <w:spacing w:after="0"/>
      </w:pPr>
      <w:r>
        <w:separator/>
      </w:r>
    </w:p>
  </w:endnote>
  <w:endnote w:id="0" w:type="continuationSeparator">
    <w:p w:rsidRDefault="009A62E2" w:rsidR="009A62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1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2E2" w:rsidR="009A62E2">
      <w:pPr>
        <w:spacing w:after="0"/>
      </w:pPr>
      <w:r>
        <w:separator/>
      </w:r>
    </w:p>
  </w:footnote>
  <w:footnote w:id="0" w:type="continuationSeparator">
    <w:p w:rsidRDefault="009A62E2" w:rsidR="009A62E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1B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47A73A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961A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599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A7CB7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1F15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4EEA"/>
    <w:rsid w:val="006579E3"/>
    <w:rsid w:val="006625B7"/>
    <w:rsid w:val="00663ADC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971BD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3B8B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4F04"/>
    <w:rsid w:val="009052F0"/>
    <w:rsid w:val="00905660"/>
    <w:rsid w:val="00910104"/>
    <w:rsid w:val="009141EE"/>
    <w:rsid w:val="009154D0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A62E2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041BC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1D32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3287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04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1B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1B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1B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1B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04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1B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1B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1B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1B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7EEF7-5898-4718-8911-A36621375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1433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St-651/2017-267 / Podnesak - Podnesak (-267.docx)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