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dd2a9" w14:paraId="dedd2a9" w:rsidRDefault="00510FEE" w:rsidP="00385531" w:rsidR="00ED1E23">
      <w:pPr>
        <w:jc w:val="right"/>
        <w15:collapsed w:val="false"/>
        <w:rPr>
          <w:rFonts w:cs="Arial" w:hAnsi="Arial" w:ascii="Arial"/>
          <w:b/>
          <w:sz w:val="20"/>
          <w:szCs w:val="20"/>
        </w:rPr>
      </w:pPr>
      <w:bookmarkStart w:name="_GoBack" w:id="0"/>
      <w:bookmarkEnd w:id="0"/>
      <w:r>
        <w:t xml:space="preserve">Poslovni broj: </w:t>
      </w:r>
      <w:r w:rsidR="00385531" w:rsidRPr="002F799A">
        <w:t>1 St-</w:t>
      </w:r>
      <w:r w:rsidR="002B5D22">
        <w:t>411</w:t>
      </w:r>
      <w:r w:rsidR="0070050D">
        <w:t>/201</w:t>
      </w:r>
      <w:r w:rsidR="002B5D22">
        <w:t>6</w:t>
      </w:r>
      <w:r w:rsidR="00385531">
        <w:t>-</w:t>
      </w:r>
      <w:r w:rsidR="00B50647">
        <w:t>236</w:t>
      </w:r>
    </w:p>
    <w:p w:rsidRDefault="00ED1E23" w:rsidP="00ED1E23" w:rsidR="00ED1E23" w:rsidRPr="002F799A"/>
    <w:p w:rsidRDefault="00ED1E23" w:rsidP="00ED1E23" w:rsidR="00ED1E23" w:rsidRPr="002F799A"/>
    <w:p w:rsidRDefault="00ED1E23" w:rsidP="00ED1E23" w:rsidR="00ED1E23" w:rsidRPr="002F799A"/>
    <w:p w:rsidRDefault="00510FEE" w:rsidP="00510FEE" w:rsidR="00510FEE" w:rsidRPr="00510FEE">
      <w:pPr>
        <w:keepNext/>
        <w:ind w:right="6237" w:left="567"/>
        <w:jc w:val="center"/>
        <w:outlineLvl w:val="5"/>
        <w:rPr>
          <w:bCs/>
          <w:lang w:eastAsia="en-US"/>
        </w:rPr>
      </w:pPr>
      <w:r w:rsidRPr="00510FEE">
        <w:rPr>
          <w:bCs/>
          <w:lang w:eastAsia="en-US"/>
        </w:rPr>
        <w:t>Republika  Hrvatska</w:t>
      </w:r>
    </w:p>
    <w:p w:rsidRDefault="00510FEE" w:rsidP="00510FEE" w:rsidR="00510FEE" w:rsidRPr="00510FEE">
      <w:pPr>
        <w:ind w:right="6237" w:left="567"/>
        <w:jc w:val="center"/>
        <w:rPr>
          <w:bCs/>
        </w:rPr>
      </w:pPr>
      <w:r w:rsidRPr="00510FEE">
        <w:rPr>
          <w:bCs/>
        </w:rPr>
        <w:t>Trgovački sud u Zadru</w:t>
      </w:r>
    </w:p>
    <w:p w:rsidRDefault="00510FEE" w:rsidP="00510FEE" w:rsidR="00510FEE" w:rsidRPr="00510FEE">
      <w:pPr>
        <w:tabs>
          <w:tab w:pos="2410" w:val="left"/>
        </w:tabs>
        <w:ind w:right="6237" w:left="567"/>
        <w:jc w:val="center"/>
        <w:rPr>
          <w:bCs/>
        </w:rPr>
      </w:pPr>
      <w:r w:rsidRPr="00510FEE">
        <w:rPr>
          <w:bCs/>
        </w:rPr>
        <w:t>Dr. Franje Tuđmana 35</w:t>
      </w:r>
    </w:p>
    <w:p w:rsidRDefault="00510FEE" w:rsidP="00510FEE" w:rsidR="00510FEE" w:rsidRPr="00510FEE">
      <w:pPr>
        <w:tabs>
          <w:tab w:pos="2410" w:val="left"/>
        </w:tabs>
        <w:ind w:right="6237" w:left="567"/>
        <w:jc w:val="center"/>
        <w:rPr>
          <w:bCs/>
        </w:rPr>
      </w:pPr>
      <w:r w:rsidRPr="00510FEE">
        <w:t>23000 Zadar</w:t>
      </w:r>
    </w:p>
    <w:p w:rsidRDefault="00ED1E23" w:rsidP="002F799A" w:rsidR="00ED1E23">
      <w:pPr>
        <w:jc w:val="center"/>
      </w:pPr>
    </w:p>
    <w:p w:rsidRDefault="00930CEE" w:rsidP="002F799A" w:rsidR="004F62DD">
      <w:pPr>
        <w:jc w:val="center"/>
      </w:pPr>
      <w:r>
        <w:t>Z A K L J U Č A K</w:t>
      </w:r>
    </w:p>
    <w:p w:rsidRDefault="00ED1E23" w:rsidP="00ED1E23" w:rsidR="00ED1E23">
      <w:pPr>
        <w:jc w:val="both"/>
      </w:pPr>
    </w:p>
    <w:p w:rsidRDefault="004F62DD" w:rsidP="00ED1E23" w:rsidR="004F62DD" w:rsidRPr="002F799A">
      <w:pPr>
        <w:jc w:val="both"/>
      </w:pPr>
    </w:p>
    <w:p w:rsidRDefault="00ED1E23" w:rsidP="00F1661E" w:rsidR="00AB6B83">
      <w:pPr>
        <w:jc w:val="both"/>
      </w:pPr>
      <w:r w:rsidRPr="002F799A">
        <w:tab/>
        <w:t xml:space="preserve">Trgovački sud u Zadru po sucu ovog suda Ardeni Bajlo, </w:t>
      </w:r>
      <w:r w:rsidR="00826238" w:rsidRPr="002C6CA0">
        <w:t xml:space="preserve">u stečajnom postupku nad stečajnim dužnikom </w:t>
      </w:r>
      <w:r w:rsidR="002B5D22" w:rsidRPr="000D611F">
        <w:t>TLM TVORNICA LAKIH METALA d.d., Šibenik, Ulica Narodnog preporoda 12, OIB: 71112635487</w:t>
      </w:r>
      <w:r w:rsidR="00E06C95">
        <w:t xml:space="preserve">, </w:t>
      </w:r>
      <w:r w:rsidR="002B5D22">
        <w:t xml:space="preserve"> koga zastupa stečajni</w:t>
      </w:r>
      <w:r w:rsidR="00E06C95" w:rsidRPr="002C2297">
        <w:t xml:space="preserve"> upravitelj </w:t>
      </w:r>
      <w:r w:rsidR="002B5D22">
        <w:t>Milan Ljubičić</w:t>
      </w:r>
      <w:r w:rsidRPr="002F799A">
        <w:t xml:space="preserve">, dana </w:t>
      </w:r>
      <w:r w:rsidR="002B5D22">
        <w:t>23</w:t>
      </w:r>
      <w:r w:rsidR="003C4FE0">
        <w:t xml:space="preserve">. </w:t>
      </w:r>
      <w:r w:rsidR="002B5D22">
        <w:t>svibnja</w:t>
      </w:r>
      <w:r w:rsidR="00815E6C">
        <w:t xml:space="preserve"> </w:t>
      </w:r>
      <w:r w:rsidR="00640587">
        <w:t>2018</w:t>
      </w:r>
      <w:r w:rsidRPr="002F799A">
        <w:t>.,</w:t>
      </w:r>
    </w:p>
    <w:p w:rsidRDefault="00F1661E" w:rsidP="00F1661E" w:rsidR="00F1661E" w:rsidRPr="002F799A">
      <w:pPr>
        <w:jc w:val="both"/>
      </w:pPr>
    </w:p>
    <w:p w:rsidRDefault="00930CEE" w:rsidP="00ED1E23" w:rsidR="00ED1E23" w:rsidRPr="002F799A">
      <w:pPr>
        <w:jc w:val="center"/>
      </w:pPr>
      <w:r>
        <w:t>z a k l j u č i o  j e</w:t>
      </w:r>
      <w:r w:rsidR="00815E6C">
        <w:t xml:space="preserve"> </w:t>
      </w:r>
    </w:p>
    <w:p w:rsidRDefault="00ED1E23" w:rsidP="00ED1E23" w:rsidR="00ED1E23" w:rsidRPr="002F799A">
      <w:pPr>
        <w:tabs>
          <w:tab w:pos="960" w:val="left"/>
        </w:tabs>
        <w:ind w:left="360"/>
        <w:jc w:val="both"/>
      </w:pPr>
    </w:p>
    <w:p w:rsidRDefault="004D05CD" w:rsidP="00826238" w:rsidR="00826238">
      <w:pPr>
        <w:ind w:left="708"/>
        <w:jc w:val="both"/>
      </w:pPr>
      <w:r w:rsidRPr="002F799A">
        <w:t>Određuje se ročište za diobu kupovnine od prodaje</w:t>
      </w:r>
      <w:r w:rsidR="0062759B">
        <w:t xml:space="preserve"> </w:t>
      </w:r>
      <w:r w:rsidR="00930CEE">
        <w:t>nekret</w:t>
      </w:r>
      <w:r w:rsidR="00E06C95">
        <w:t>n</w:t>
      </w:r>
      <w:r w:rsidR="00930CEE">
        <w:t>ine</w:t>
      </w:r>
      <w:r w:rsidR="00826238">
        <w:t xml:space="preserve"> </w:t>
      </w:r>
      <w:r w:rsidR="00E0101B">
        <w:t>i to</w:t>
      </w:r>
      <w:r w:rsidR="00826238">
        <w:t>:</w:t>
      </w:r>
    </w:p>
    <w:p w:rsidRDefault="00E06C95" w:rsidP="00826238" w:rsidR="00E06C95">
      <w:pPr>
        <w:ind w:left="708"/>
        <w:jc w:val="both"/>
      </w:pPr>
    </w:p>
    <w:p w:rsidRDefault="00E06C95" w:rsidP="00E06C95" w:rsidR="00E06C95">
      <w:pPr>
        <w:ind w:left="705"/>
        <w:jc w:val="both"/>
      </w:pPr>
      <w:r w:rsidRPr="00006969">
        <w:t>-</w:t>
      </w:r>
      <w:r>
        <w:t xml:space="preserve"> </w:t>
      </w:r>
      <w:r w:rsidR="00B50647" w:rsidRPr="00727E4D">
        <w:t>čest. zem. 4911/4, zk. ul. 8218, k.o. Šibenik, površine 923 m2, u naravi pašnjak</w:t>
      </w:r>
      <w:r w:rsidR="00B50647">
        <w:t>,</w:t>
      </w:r>
    </w:p>
    <w:p w:rsidRDefault="00826238" w:rsidP="00826238" w:rsidR="00826238">
      <w:pPr>
        <w:ind w:left="708"/>
        <w:jc w:val="both"/>
      </w:pPr>
    </w:p>
    <w:p w:rsidRDefault="00E06C95" w:rsidP="00930CEE" w:rsidR="00B35AD9">
      <w:pPr>
        <w:jc w:val="both"/>
      </w:pPr>
      <w:r>
        <w:t xml:space="preserve">u </w:t>
      </w:r>
      <w:r w:rsidR="00930CEE">
        <w:t>vlasništvu stečajnog dužnika za dan:</w:t>
      </w:r>
    </w:p>
    <w:p w:rsidRDefault="00930CEE" w:rsidP="00930CEE" w:rsidR="00930CEE">
      <w:pPr>
        <w:jc w:val="both"/>
      </w:pPr>
    </w:p>
    <w:p w:rsidRDefault="002B5D22" w:rsidP="00B35AD9" w:rsidR="00ED1E23" w:rsidRPr="002F799A">
      <w:pPr>
        <w:ind w:firstLine="705"/>
        <w:jc w:val="center"/>
      </w:pPr>
      <w:r>
        <w:t>12</w:t>
      </w:r>
      <w:r w:rsidR="003C4FE0">
        <w:t>.</w:t>
      </w:r>
      <w:r w:rsidR="00E06C95">
        <w:t xml:space="preserve"> </w:t>
      </w:r>
      <w:r>
        <w:t>lipnja</w:t>
      </w:r>
      <w:r w:rsidR="00E06C95">
        <w:t xml:space="preserve"> 2018</w:t>
      </w:r>
      <w:r w:rsidR="004D05CD" w:rsidRPr="002F799A">
        <w:t xml:space="preserve">. godine u </w:t>
      </w:r>
      <w:r>
        <w:t>11</w:t>
      </w:r>
      <w:r w:rsidR="003C4FE0">
        <w:t>,</w:t>
      </w:r>
      <w:r>
        <w:t>2</w:t>
      </w:r>
      <w:r w:rsidR="00B50647">
        <w:t>5</w:t>
      </w:r>
      <w:r w:rsidR="004D05CD" w:rsidRPr="002F799A">
        <w:t xml:space="preserve"> sati u sudnici broj </w:t>
      </w:r>
      <w:r w:rsidR="004D05CD">
        <w:t>26</w:t>
      </w:r>
      <w:r w:rsidR="004D05CD" w:rsidRPr="002F799A">
        <w:t>/l.</w:t>
      </w:r>
    </w:p>
    <w:p w:rsidRDefault="00ED1E23" w:rsidP="00ED1E23" w:rsidR="00ED1E23" w:rsidRPr="002F799A">
      <w:pPr>
        <w:ind w:firstLine="708"/>
        <w:jc w:val="both"/>
      </w:pPr>
    </w:p>
    <w:p w:rsidRDefault="00ED1E23" w:rsidP="004D0391" w:rsidR="00ED1E23" w:rsidRPr="002F799A">
      <w:pPr>
        <w:ind w:left="705"/>
        <w:jc w:val="center"/>
      </w:pPr>
      <w:r w:rsidRPr="002F799A">
        <w:t xml:space="preserve">U Zadru, </w:t>
      </w:r>
      <w:r w:rsidR="002B5D22">
        <w:t>23</w:t>
      </w:r>
      <w:r w:rsidR="00BD6152">
        <w:t xml:space="preserve">. </w:t>
      </w:r>
      <w:r w:rsidR="002B5D22">
        <w:t>svibnja</w:t>
      </w:r>
      <w:r w:rsidR="00640587">
        <w:t xml:space="preserve"> 2018</w:t>
      </w:r>
      <w:r w:rsidR="00B35AD9" w:rsidRPr="002F799A">
        <w:t>.</w:t>
      </w:r>
    </w:p>
    <w:p w:rsidRDefault="00ED1E23" w:rsidP="00ED1E23" w:rsidR="00ED1E23" w:rsidRPr="002F799A">
      <w:pPr>
        <w:ind w:left="705"/>
        <w:jc w:val="both"/>
      </w:pPr>
    </w:p>
    <w:p w:rsidRDefault="00ED1E23" w:rsidP="00ED1E23" w:rsidR="00ED1E23" w:rsidRPr="002F799A">
      <w:pPr>
        <w:ind w:left="705"/>
        <w:jc w:val="both"/>
      </w:pPr>
    </w:p>
    <w:p w:rsidRDefault="00CD59AC" w:rsidP="00CC1902" w:rsidR="00403E10">
      <w:r>
        <w:t>Za točnost otpravka – ovlašteni službenik</w:t>
      </w:r>
      <w:r w:rsidR="00510FEE">
        <w:tab/>
      </w:r>
      <w:r w:rsidR="00510FEE">
        <w:tab/>
      </w:r>
      <w:r w:rsidR="00510FEE">
        <w:tab/>
      </w:r>
      <w:r w:rsidR="00510FEE">
        <w:tab/>
      </w:r>
      <w:r w:rsidR="00510FEE">
        <w:tab/>
      </w:r>
      <w:r w:rsidR="00826238">
        <w:t>Sutkinja:</w:t>
      </w:r>
    </w:p>
    <w:p w:rsidRDefault="00CD59AC" w:rsidP="00CC1902" w:rsidR="00403E10">
      <w:r>
        <w:t>Ante Rubelj</w:t>
      </w:r>
      <w:r w:rsidR="00BF64D1">
        <w:tab/>
      </w:r>
      <w:r w:rsidR="00BF64D1">
        <w:tab/>
      </w:r>
      <w:r w:rsidR="00BF64D1">
        <w:tab/>
      </w:r>
      <w:r w:rsidR="00BF64D1">
        <w:tab/>
      </w:r>
      <w:r w:rsidR="00BF64D1">
        <w:tab/>
      </w:r>
      <w:r w:rsidR="00BF64D1">
        <w:tab/>
      </w:r>
      <w:r w:rsidR="00BF64D1">
        <w:tab/>
      </w:r>
      <w:r w:rsidR="00403E10">
        <w:tab/>
      </w:r>
      <w:r w:rsidR="00510FEE">
        <w:tab/>
      </w:r>
      <w:r w:rsidR="00403E10">
        <w:t>Ardena Bajlo</w:t>
      </w:r>
      <w:r>
        <w:t>, v.r.</w:t>
      </w:r>
    </w:p>
    <w:p w:rsidRDefault="00403E10" w:rsidP="00403E10" w:rsidR="00403E10"/>
    <w:p w:rsidRDefault="00F1661E" w:rsidP="00F1661E" w:rsidR="00F1661E">
      <w:pPr>
        <w:jc w:val="right"/>
      </w:pPr>
    </w:p>
    <w:p w:rsidRDefault="00F1661E" w:rsidP="00F1661E" w:rsidR="00F1661E" w:rsidRPr="002F799A">
      <w:pPr>
        <w:jc w:val="right"/>
      </w:pPr>
    </w:p>
    <w:p w:rsidRDefault="00BF64D1" w:rsidP="002348F0" w:rsidR="00BF64D1" w:rsidRPr="002F799A">
      <w:pPr>
        <w:jc w:val="right"/>
      </w:pPr>
    </w:p>
    <w:p w:rsidRDefault="00ED1E23" w:rsidP="00AB6B83" w:rsidR="00ED1E23" w:rsidRPr="002F799A">
      <w:pPr>
        <w:jc w:val="right"/>
      </w:pPr>
    </w:p>
    <w:p w:rsidRDefault="00CF2E4D" w:rsidP="00CF2E4D" w:rsidR="00CF2E4D" w:rsidRPr="002F799A"/>
    <w:p w:rsidRDefault="00BC7BAE" w:rsidP="00BC7BAE" w:rsidR="00BC7BAE" w:rsidRPr="002F799A">
      <w:r w:rsidRPr="002F799A">
        <w:t xml:space="preserve">Dostaviti: </w:t>
      </w:r>
    </w:p>
    <w:p w:rsidRDefault="00BC7BAE" w:rsidP="00BC7BAE" w:rsidR="00BC7BAE" w:rsidRPr="002F799A">
      <w:pPr>
        <w:numPr>
          <w:ilvl w:val="0"/>
          <w:numId w:val="1"/>
        </w:numPr>
      </w:pPr>
      <w:r w:rsidRPr="002F799A">
        <w:t>stečajnom upravitelju</w:t>
      </w:r>
      <w:r w:rsidR="00D61FAB">
        <w:t xml:space="preserve"> mailom</w:t>
      </w:r>
    </w:p>
    <w:p w:rsidRDefault="007B455E" w:rsidP="00930CEE" w:rsidR="00930CEE" w:rsidRPr="00713CF8">
      <w:pPr>
        <w:pStyle w:val="Odlomakpopisa"/>
        <w:numPr>
          <w:ilvl w:val="0"/>
          <w:numId w:val="1"/>
        </w:numPr>
        <w:jc w:val="both"/>
      </w:pPr>
      <w:r>
        <w:t>razlučnim vjerovnicima putem e-oglasne ploče</w:t>
      </w:r>
      <w:r w:rsidR="00930CEE" w:rsidRPr="00713CF8">
        <w:t xml:space="preserve"> </w:t>
      </w:r>
    </w:p>
    <w:p w:rsidRDefault="00543F80" w:rsidP="00BC7BAE" w:rsidR="00543F80" w:rsidRPr="002F799A">
      <w:pPr>
        <w:numPr>
          <w:ilvl w:val="0"/>
          <w:numId w:val="1"/>
        </w:numPr>
      </w:pPr>
      <w:r>
        <w:t>e-oglasna ploča</w:t>
      </w:r>
    </w:p>
    <w:p w:rsidRDefault="005B3E0C" w:rsidP="00815E6C" w:rsidR="005B3E0C" w:rsidRPr="002F799A">
      <w:pPr>
        <w:ind w:left="360"/>
      </w:pPr>
    </w:p>
    <w:sectPr w:rsidR="005B3E0C" w:rsidRPr="002F799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D034CEE"/>
    <w:multiLevelType w:val="hybridMultilevel"/>
    <w:tmpl w:val="89923F7C"/>
    <w:lvl w:tplc="A4A4B84E" w:ilvl="0">
      <w:start w:val="1"/>
      <w:numFmt w:val="upperRoman"/>
      <w:lvlText w:val="%1."/>
      <w:lvlJc w:val="left"/>
      <w:pPr>
        <w:tabs>
          <w:tab w:pos="1608" w:val="num"/>
        </w:tabs>
        <w:ind w:hanging="900" w:left="1608"/>
      </w:pPr>
      <w:rPr>
        <w:rFonts w:hint="default"/>
      </w:rPr>
    </w:lvl>
    <w:lvl w:tplc="E38883EA" w:ilvl="1">
      <w:start w:val="1"/>
      <w:numFmt w:val="decimal"/>
      <w:lvlText w:val="%2.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14F8297E"/>
    <w:multiLevelType w:val="hybridMultilevel"/>
    <w:tmpl w:val="378EC030"/>
    <w:lvl w:tplc="4B72C6C6" w:ilvl="0">
      <w:start w:val="1"/>
      <w:numFmt w:val="upperRoman"/>
      <w:lvlText w:val="%1."/>
      <w:lvlJc w:val="left"/>
      <w:pPr>
        <w:ind w:hanging="720" w:left="108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7877E05"/>
    <w:multiLevelType w:val="hybridMultilevel"/>
    <w:tmpl w:val="9ABCBDD2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F762051"/>
    <w:multiLevelType w:val="hybridMultilevel"/>
    <w:tmpl w:val="8AF43C8A"/>
    <w:lvl w:tplc="54B2A3E2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1E23"/>
    <w:rsid w:val="0000303C"/>
    <w:rsid w:val="00095B71"/>
    <w:rsid w:val="000C733D"/>
    <w:rsid w:val="001513FF"/>
    <w:rsid w:val="001A4AF2"/>
    <w:rsid w:val="001F7EB7"/>
    <w:rsid w:val="00210717"/>
    <w:rsid w:val="00210CDE"/>
    <w:rsid w:val="002348F0"/>
    <w:rsid w:val="00283117"/>
    <w:rsid w:val="00292F46"/>
    <w:rsid w:val="002B5D22"/>
    <w:rsid w:val="002D112E"/>
    <w:rsid w:val="002F799A"/>
    <w:rsid w:val="00302C16"/>
    <w:rsid w:val="00385531"/>
    <w:rsid w:val="003A08B9"/>
    <w:rsid w:val="003C4FE0"/>
    <w:rsid w:val="003D0AD2"/>
    <w:rsid w:val="003F745A"/>
    <w:rsid w:val="00403E10"/>
    <w:rsid w:val="00432EB5"/>
    <w:rsid w:val="00455BCE"/>
    <w:rsid w:val="004C7FEB"/>
    <w:rsid w:val="004D0391"/>
    <w:rsid w:val="004D05CD"/>
    <w:rsid w:val="004F62DD"/>
    <w:rsid w:val="00510FEE"/>
    <w:rsid w:val="00542D44"/>
    <w:rsid w:val="00543F80"/>
    <w:rsid w:val="00573C13"/>
    <w:rsid w:val="00582C40"/>
    <w:rsid w:val="005851F9"/>
    <w:rsid w:val="005B3E0C"/>
    <w:rsid w:val="005D5FFD"/>
    <w:rsid w:val="005E09A7"/>
    <w:rsid w:val="0062759B"/>
    <w:rsid w:val="00640587"/>
    <w:rsid w:val="006C2F82"/>
    <w:rsid w:val="0070050D"/>
    <w:rsid w:val="00713CF8"/>
    <w:rsid w:val="00725D77"/>
    <w:rsid w:val="007365A1"/>
    <w:rsid w:val="0073755C"/>
    <w:rsid w:val="007764EE"/>
    <w:rsid w:val="007B455E"/>
    <w:rsid w:val="007F51A4"/>
    <w:rsid w:val="00815E6C"/>
    <w:rsid w:val="00826238"/>
    <w:rsid w:val="00870477"/>
    <w:rsid w:val="008A5603"/>
    <w:rsid w:val="008C522C"/>
    <w:rsid w:val="009026AF"/>
    <w:rsid w:val="00930CEE"/>
    <w:rsid w:val="00A25457"/>
    <w:rsid w:val="00AB6B83"/>
    <w:rsid w:val="00B35AD9"/>
    <w:rsid w:val="00B50647"/>
    <w:rsid w:val="00B66981"/>
    <w:rsid w:val="00B72BD8"/>
    <w:rsid w:val="00BC7BAE"/>
    <w:rsid w:val="00BD6152"/>
    <w:rsid w:val="00BF64D1"/>
    <w:rsid w:val="00CB21D2"/>
    <w:rsid w:val="00CC1902"/>
    <w:rsid w:val="00CC6B15"/>
    <w:rsid w:val="00CD59AC"/>
    <w:rsid w:val="00CF2E4D"/>
    <w:rsid w:val="00D338EE"/>
    <w:rsid w:val="00D50C9B"/>
    <w:rsid w:val="00D61FAB"/>
    <w:rsid w:val="00DB0971"/>
    <w:rsid w:val="00E0101B"/>
    <w:rsid w:val="00E06C95"/>
    <w:rsid w:val="00E94D30"/>
    <w:rsid w:val="00EA46B8"/>
    <w:rsid w:val="00ED1E23"/>
    <w:rsid w:val="00F1661E"/>
    <w:rsid w:val="00F54B47"/>
    <w:rsid w:val="00FD6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D1E2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55BC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0CE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D59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59A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59A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59A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59A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D1E2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55BC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0CE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D59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59A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59A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59A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59A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svibnja 2018.</izvorni_sadrzaj>
    <derivirana_varijabla naziv="DomainObject.DatumDonosenjaOdluke_1">23.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411</izvorni_sadrzaj>
    <derivirana_varijabla naziv="DomainObject.Predmet.Broj_1">411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17. svibnja 2018.</izvorni_sadrzaj>
    <derivirana_varijabla naziv="DomainObject.Predmet.DatumRjesavanja_1">17. svibnja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St-411/2016</izvorni_sadrzaj>
    <derivirana_varijabla naziv="DomainObject.Predmet.OznakaBroj_1">St-411/2016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Ardena</izvorni_sadrzaj>
    <derivirana_varijabla naziv="DomainObject.Predmet.PredmetRijesio.Ime_1">Ardena</derivirana_varijabla>
  </DomainObject.Predmet.PredmetRijesio.Ime>
  <DomainObject.Predmet.PredmetRijesio.Oib>
    <izvorni_sadrzaj>65323790942</izvorni_sadrzaj>
    <derivirana_varijabla naziv="DomainObject.Predmet.PredmetRijesio.Oib_1">65323790942</derivirana_varijabla>
  </DomainObject.Predmet.PredmetRijesio.Oib>
  <DomainObject.Predmet.PredmetRijesio.Prezime>
    <izvorni_sadrzaj>Bajlo</izvorni_sadrzaj>
    <derivirana_varijabla naziv="DomainObject.Predmet.PredmetRijesio.Prezime_1">Bajlo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TLM TVORNICA LAKIH METALA d.d.</izvorni_sadrzaj>
    <derivirana_varijabla naziv="DomainObject.Predmet.ProtustrankaFormated_1">  TLM TVORNICA LAKIH METALA d.d.</derivirana_varijabla>
  </DomainObject.Predmet.ProtustrankaFormated>
  <DomainObject.Predmet.ProtustrankaFormatedOIB>
    <izvorni_sadrzaj>  TLM TVORNICA LAKIH METALA d.d., OIB 71112635487</izvorni_sadrzaj>
    <derivirana_varijabla naziv="DomainObject.Predmet.ProtustrankaFormatedOIB_1">  TLM TVORNICA LAKIH METALA d.d., OIB 71112635487</derivirana_varijabla>
  </DomainObject.Predmet.ProtustrankaFormatedOIB>
  <DomainObject.Predmet.ProtustrankaFormatedWithAdress>
    <izvorni_sadrzaj> TLM TVORNICA LAKIH METALA d.d., Ulica Narodnog Preporoda 12, 22000 Šibenik</izvorni_sadrzaj>
    <derivirana_varijabla naziv="DomainObject.Predmet.ProtustrankaFormatedWithAdress_1"> TLM TVORNICA LAKIH METALA d.d., Ulica Narodnog Preporoda 12, 22000 Šibenik</derivirana_varijabla>
  </DomainObject.Predmet.ProtustrankaFormatedWithAdress>
  <DomainObject.Predmet.ProtustrankaFormatedWithAdressOIB>
    <izvorni_sadrzaj> TLM TVORNICA LAKIH METALA d.d., OIB 71112635487, Ulica Narodnog Preporoda 12, 22000 Šibenik</izvorni_sadrzaj>
    <derivirana_varijabla naziv="DomainObject.Predmet.ProtustrankaFormatedWithAdressOIB_1"> TLM TVORNICA LAKIH METALA d.d., OIB 71112635487, Ulica Narodnog Preporoda 12, 22000 Šibenik</derivirana_varijabla>
  </DomainObject.Predmet.ProtustrankaFormatedWithAdressOIB>
  <DomainObject.Predmet.ProtustrankaWithAdress>
    <izvorni_sadrzaj>TLM TVORNICA LAKIH METALA d.d. Ulica Narodnog Preporoda 12, 22000 Šibenik</izvorni_sadrzaj>
    <derivirana_varijabla naziv="DomainObject.Predmet.ProtustrankaWithAdress_1">TLM TVORNICA LAKIH METALA d.d. Ulica Narodnog Preporoda 12, 22000 Šibenik</derivirana_varijabla>
  </DomainObject.Predmet.ProtustrankaWithAdress>
  <DomainObject.Predmet.ProtustrankaWithAdressOIB>
    <izvorni_sadrzaj>TLM TVORNICA LAKIH METALA d.d., OIB 71112635487, Ulica Narodnog Preporoda 12, 22000 Šibenik</izvorni_sadrzaj>
    <derivirana_varijabla naziv="DomainObject.Predmet.ProtustrankaWithAdressOIB_1">TLM TVORNICA LAKIH METALA d.d., OIB 71112635487, Ulica Narodnog Preporoda 12, 22000 Šibenik</derivirana_varijabla>
  </DomainObject.Predmet.ProtustrankaWithAdressOIB>
  <DomainObject.Predmet.ProtustrankaNazivFormated>
    <izvorni_sadrzaj>TLM TVORNICA LAKIH METALA d.d.</izvorni_sadrzaj>
    <derivirana_varijabla naziv="DomainObject.Predmet.ProtustrankaNazivFormated_1">TLM TVORNICA LAKIH METALA d.d.</derivirana_varijabla>
  </DomainObject.Predmet.ProtustrankaNazivFormated>
  <DomainObject.Predmet.ProtustrankaNazivFormatedOIB>
    <izvorni_sadrzaj>TLM TVORNICA LAKIH METALA d.d., OIB 71112635487</izvorni_sadrzaj>
    <derivirana_varijabla naziv="DomainObject.Predmet.ProtustrankaNazivFormatedOIB_1">TLM TVORNICA LAKIH METALA d.d., OIB 71112635487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Jerko Bumbak; Željko Klarić; Dragica Lalić; Ivan Laća; Miloš Đurica</izvorni_sadrzaj>
    <derivirana_varijabla naziv="DomainObject.Predmet.StrankaFormated_1">  FINA - Podružnica Šibenik; Jerko Bumbak; Željko Klarić; Dragica Lalić; Ivan Laća; Miloš Đurica</derivirana_varijabla>
  </DomainObject.Predmet.StrankaFormated>
  <DomainObject.Predmet.StrankaFormatedOIB>
    <izvorni_sadrzaj>  FINA - Podružnica Šibenik, OIB 85821130368; Jerko Bumbak, OIB 52014332906; Željko Klarić, OIB 17362907795; Dragica Lalić, OIB 42776961146; Ivan Laća, OIB 64344603327; Miloš Đurica, OIB 65813187930</izvorni_sadrzaj>
    <derivirana_varijabla naziv="DomainObject.Predmet.StrankaFormatedOIB_1">  FINA - Podružnica Šibenik, OIB 85821130368; Jerko Bumbak, OIB 52014332906; Željko Klarić, OIB 17362907795; Dragica Lalić, OIB 42776961146; Ivan Laća, OIB 64344603327; Miloš Đurica, OIB 65813187930</derivirana_varijabla>
  </DomainObject.Predmet.StrankaFormatedOIB>
  <DomainObject.Predmet.StrankaFormatedWithAdress>
    <izvorni_sadrzaj> FINA - Podružnica Šibenik, Perivoj L. Marune 1, 22000 Šibenik; Jerko Bumbak, Put Grbina 10a, 22000 Jadrtovac; Željko Klarić, 113.šibenske Brigade Hv-a 145, 22000 Bilice; Dragica Lalić, Put Gimnazije 13, 22000 Šibenik; Ivan Laća, Stanka Mićina 7, 22211 Vodice; Miloš Đurica, Trtarska 124, 22000 Šibenik</izvorni_sadrzaj>
    <derivirana_varijabla naziv="DomainObject.Predmet.StrankaFormatedWithAdress_1"> FINA - Podružnica Šibenik, Perivoj L. Marune 1, 22000 Šibenik; Jerko Bumbak, Put Grbina 10a, 22000 Jadrtovac; Željko Klarić, 113.šibenske Brigade Hv-a 145, 22000 Bilice; Dragica Lalić, Put Gimnazije 13, 22000 Šibenik; Ivan Laća, Stanka Mićina 7, 22211 Vodice; Miloš Đurica, Trtarska 124, 22000 Šibenik</derivirana_varijabla>
  </DomainObject.Predmet.StrankaFormatedWithAdress>
  <DomainObject.Predmet.StrankaFormatedWithAdressOIB>
    <izvorni_sadrzaj> FINA - Podružnica Šibenik, OIB 85821130368, Perivoj L. Marune 1, 22000 Šibenik; Jerko Bumbak, OIB 52014332906, Put Grbina 10a, 22000 Jadrtovac; Željko Klarić, OIB 17362907795, 113.šibenske Brigade Hv-a 145, 22000 Bilice; Dragica Lalić, OIB 42776961146, Put Gimnazije 13, 22000 Šibenik; Ivan Laća, OIB 64344603327, Stanka Mićina 7, 22211 Vodice; Miloš Đurica, OIB 65813187930, Trtarska 124, 22000 Šibenik</izvorni_sadrzaj>
    <derivirana_varijabla naziv="DomainObject.Predmet.StrankaFormatedWithAdressOIB_1"> FINA - Podružnica Šibenik, OIB 85821130368, Perivoj L. Marune 1, 22000 Šibenik; Jerko Bumbak, OIB 52014332906, Put Grbina 10a, 22000 Jadrtovac; Željko Klarić, OIB 17362907795, 113.šibenske Brigade Hv-a 145, 22000 Bilice; Dragica Lalić, OIB 42776961146, Put Gimnazije 13, 22000 Šibenik; Ivan Laća, OIB 64344603327, Stanka Mićina 7, 22211 Vodice; Miloš Đurica, OIB 65813187930, Trtarska 124, 22000 Šibenik</derivirana_varijabla>
  </DomainObject.Predmet.StrankaFormatedWithAdressOIB>
  <DomainObject.Predmet.StrankaWithAdress>
    <izvorni_sadrzaj>FINA - Podružnica Šibenik Perivoj L. Marune 1,22000 Šibenik,Jerko Bumbak Put Grbina 10a,22000 Jadrtovac,Željko Klarić 113.šibenske Brigade Hv-a 145,22000 Bilice,Dragica Lalić Put Gimnazije 13,22000 Šibenik,Ivan Laća Stanka Mićina 7,22211 Vodice,Miloš Đurica Trtarska 124,22000 Šibenik</izvorni_sadrzaj>
    <derivirana_varijabla naziv="DomainObject.Predmet.StrankaWithAdress_1">FINA - Podružnica Šibenik Perivoj L. Marune 1,22000 Šibenik,Jerko Bumbak Put Grbina 10a,22000 Jadrtovac,Željko Klarić 113.šibenske Brigade Hv-a 145,22000 Bilice,Dragica Lalić Put Gimnazije 13,22000 Šibenik,Ivan Laća Stanka Mićina 7,22211 Vodice,Miloš Đurica Trtarska 124,22000 Šibenik</derivirana_varijabla>
  </DomainObject.Predmet.StrankaWithAdress>
  <DomainObject.Predmet.StrankaWithAdressOIB>
    <izvorni_sadrzaj>FINA - Podružnica Šibenik, OIB 85821130368, Perivoj L. Marune 1,22000 Šibenik,Jerko Bumbak, OIB 52014332906, Put Grbina 10a,22000 Jadrtovac,Željko Klarić, OIB 17362907795, 113.šibenske Brigade Hv-a 145,22000 Bilice,Dragica Lalić, OIB 42776961146, Put Gimnazije 13,22000 Šibenik,Ivan Laća, OIB 64344603327, Stanka Mićina 7,22211 Vodice,Miloš Đurica, OIB 65813187930, Trtarska 124,22000 Šibenik</izvorni_sadrzaj>
    <derivirana_varijabla naziv="DomainObject.Predmet.StrankaWithAdressOIB_1">FINA - Podružnica Šibenik, OIB 85821130368, Perivoj L. Marune 1,22000 Šibenik,Jerko Bumbak, OIB 52014332906, Put Grbina 10a,22000 Jadrtovac,Željko Klarić, OIB 17362907795, 113.šibenske Brigade Hv-a 145,22000 Bilice,Dragica Lalić, OIB 42776961146, Put Gimnazije 13,22000 Šibenik,Ivan Laća, OIB 64344603327, Stanka Mićina 7,22211 Vodice,Miloš Đurica, OIB 65813187930, Trtarska 124,22000 Šibenik</derivirana_varijabla>
  </DomainObject.Predmet.StrankaWithAdressOIB>
  <DomainObject.Predmet.StrankaNazivFormated>
    <izvorni_sadrzaj>FINA - Podružnica Šibenik,Jerko Bumbak,Željko Klarić,Dragica Lalić,Ivan Laća,Miloš Đurica</izvorni_sadrzaj>
    <derivirana_varijabla naziv="DomainObject.Predmet.StrankaNazivFormated_1">FINA - Podružnica Šibenik,Jerko Bumbak,Željko Klarić,Dragica Lalić,Ivan Laća,Miloš Đurica</derivirana_varijabla>
  </DomainObject.Predmet.StrankaNazivFormated>
  <DomainObject.Predmet.StrankaNazivFormatedOIB>
    <izvorni_sadrzaj>FINA - Podružnica Šibenik, OIB 85821130368,Jerko Bumbak, OIB 52014332906,Željko Klarić, OIB 17362907795,Dragica Lalić, OIB 42776961146,Ivan Laća, OIB 64344603327,Miloš Đurica, OIB 65813187930</izvorni_sadrzaj>
    <derivirana_varijabla naziv="DomainObject.Predmet.StrankaNazivFormatedOIB_1">FINA - Podružnica Šibenik, OIB 85821130368,Jerko Bumbak, OIB 52014332906,Željko Klarić, OIB 17362907795,Dragica Lalić, OIB 42776961146,Ivan Laća, OIB 64344603327,Miloš Đurica, OIB 65813187930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  <item>Jerko Bumbak</item>
      <item>Željko Klarić</item>
      <item>Dragica Lalić</item>
      <item>Ivan Laća</item>
      <item>Miloš Đurica</item>
    </izvorni_sadrzaj>
    <derivirana_varijabla naziv="DomainObject.Predmet.StrankaListFormated_1">
      <item>FINA - Podružnica Šibenik</item>
      <item>Jerko Bumbak</item>
      <item>Željko Klarić</item>
      <item>Dragica Lalić</item>
      <item>Ivan Laća</item>
      <item>Miloš Đurica</item>
    </derivirana_varijabla>
  </DomainObject.Predmet.StrankaListFormated>
  <DomainObject.Predmet.StrankaListFormatedOIB>
    <izvorni_sadrzaj>
      <item>FINA - Podružnica Šibenik, OIB 85821130368</item>
      <item>Jerko Bumbak, OIB 52014332906</item>
      <item>Željko Klarić, OIB 17362907795</item>
      <item>Dragica Lalić, OIB 42776961146</item>
      <item>Ivan Laća, OIB 64344603327</item>
      <item>Miloš Đurica, OIB 65813187930</item>
    </izvorni_sadrzaj>
    <derivirana_varijabla naziv="DomainObject.Predmet.StrankaListFormatedOIB_1">
      <item>FINA - Podružnica Šibenik, OIB 85821130368</item>
      <item>Jerko Bumbak, OIB 52014332906</item>
      <item>Željko Klarić, OIB 17362907795</item>
      <item>Dragica Lalić, OIB 42776961146</item>
      <item>Ivan Laća, OIB 64344603327</item>
      <item>Miloš Đurica, OIB 65813187930</item>
    </derivirana_varijabla>
  </DomainObject.Predmet.StrankaListFormatedOIB>
  <DomainObject.Predmet.StrankaListFormatedWithAdress>
    <izvorni_sadrzaj>
      <item>FINA - Podružnica Šibenik, Perivoj L. Marune 1, 22000 Šibenik</item>
      <item>Jerko Bumbak, Put Grbina 10a, 22000 Jadrtovac</item>
      <item>Željko Klarić, 113.šibenske Brigade Hv-a 145, 22000 Bilice</item>
      <item>Dragica Lalić, Put Gimnazije 13, 22000 Šibenik</item>
      <item>Ivan Laća, Stanka Mićina 7, 22211 Vodice</item>
      <item>Miloš Đurica, Trtarska 124, 22000 Šibenik</item>
    </izvorni_sadrzaj>
    <derivirana_varijabla naziv="DomainObject.Predmet.StrankaListFormatedWithAdress_1">
      <item>FINA - Podružnica Šibenik, Perivoj L. Marune 1, 22000 Šibenik</item>
      <item>Jerko Bumbak, Put Grbina 10a, 22000 Jadrtovac</item>
      <item>Željko Klarić, 113.šibenske Brigade Hv-a 145, 22000 Bilice</item>
      <item>Dragica Lalić, Put Gimnazije 13, 22000 Šibenik</item>
      <item>Ivan Laća, Stanka Mićina 7, 22211 Vodice</item>
      <item>Miloš Đurica, Trtarska 124,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  <item>Jerko Bumbak, OIB 52014332906, Put Grbina 10a, 22000 Jadrtovac</item>
      <item>Željko Klarić, OIB 17362907795, 113.šibenske Brigade Hv-a 145, 22000 Bilice</item>
      <item>Dragica Lalić, OIB 42776961146, Put Gimnazije 13, 22000 Šibenik</item>
      <item>Ivan Laća, OIB 64344603327, Stanka Mićina 7, 22211 Vodice</item>
      <item>Miloš Đurica, OIB 65813187930, Trtarska 124, 22000 Šibenik</item>
    </izvorni_sadrzaj>
    <derivirana_varijabla naziv="DomainObject.Predmet.StrankaListFormatedWithAdressOIB_1">
      <item>FINA - Podružnica Šibenik, OIB 85821130368, Perivoj L. Marune 1, 22000 Šibenik</item>
      <item>Jerko Bumbak, OIB 52014332906, Put Grbina 10a, 22000 Jadrtovac</item>
      <item>Željko Klarić, OIB 17362907795, 113.šibenske Brigade Hv-a 145, 22000 Bilice</item>
      <item>Dragica Lalić, OIB 42776961146, Put Gimnazije 13, 22000 Šibenik</item>
      <item>Ivan Laća, OIB 64344603327, Stanka Mićina 7, 22211 Vodice</item>
      <item>Miloš Đurica, OIB 65813187930, Trtarska 124, 22000 Šibenik</item>
    </derivirana_varijabla>
  </DomainObject.Predmet.StrankaListFormatedWithAdressOIB>
  <DomainObject.Predmet.StrankaListNazivFormated>
    <izvorni_sadrzaj>
      <item>FINA - Podružnica Šibenik</item>
      <item>Jerko Bumbak</item>
      <item>Željko Klarić</item>
      <item>Dragica Lalić</item>
      <item>Ivan Laća</item>
      <item>Miloš Đurica</item>
    </izvorni_sadrzaj>
    <derivirana_varijabla naziv="DomainObject.Predmet.StrankaListNazivFormated_1">
      <item>FINA - Podružnica Šibenik</item>
      <item>Jerko Bumbak</item>
      <item>Željko Klarić</item>
      <item>Dragica Lalić</item>
      <item>Ivan Laća</item>
      <item>Miloš Đurica</item>
    </derivirana_varijabla>
  </DomainObject.Predmet.StrankaListNazivFormated>
  <DomainObject.Predmet.StrankaListNazivFormatedOIB>
    <izvorni_sadrzaj>
      <item>FINA - Podružnica Šibenik, OIB 85821130368</item>
      <item>Jerko Bumbak, OIB 52014332906</item>
      <item>Željko Klarić, OIB 17362907795</item>
      <item>Dragica Lalić, OIB 42776961146</item>
      <item>Ivan Laća, OIB 64344603327</item>
      <item>Miloš Đurica, OIB 65813187930</item>
    </izvorni_sadrzaj>
    <derivirana_varijabla naziv="DomainObject.Predmet.StrankaListNazivFormatedOIB_1">
      <item>FINA - Podružnica Šibenik, OIB 85821130368</item>
      <item>Jerko Bumbak, OIB 52014332906</item>
      <item>Željko Klarić, OIB 17362907795</item>
      <item>Dragica Lalić, OIB 42776961146</item>
      <item>Ivan Laća, OIB 64344603327</item>
      <item>Miloš Đurica, OIB 65813187930</item>
    </derivirana_varijabla>
  </DomainObject.Predmet.StrankaListNazivFormatedOIB>
  <DomainObject.Predmet.ProtuStrankaListFormated>
    <izvorni_sadrzaj>
      <item>TLM TVORNICA LAKIH METALA d.d.</item>
    </izvorni_sadrzaj>
    <derivirana_varijabla naziv="DomainObject.Predmet.ProtuStrankaListFormated_1">
      <item>TLM TVORNICA LAKIH METALA d.d.</item>
    </derivirana_varijabla>
  </DomainObject.Predmet.ProtuStrankaListFormated>
  <DomainObject.Predmet.ProtuStrankaListFormatedOIB>
    <izvorni_sadrzaj>
      <item>TLM TVORNICA LAKIH METALA d.d., OIB 71112635487</item>
    </izvorni_sadrzaj>
    <derivirana_varijabla naziv="DomainObject.Predmet.ProtuStrankaListFormatedOIB_1">
      <item>TLM TVORNICA LAKIH METALA d.d., OIB 71112635487</item>
    </derivirana_varijabla>
  </DomainObject.Predmet.ProtuStrankaListFormatedOIB>
  <DomainObject.Predmet.ProtuStrankaListFormatedWithAdress>
    <izvorni_sadrzaj>
      <item>TLM TVORNICA LAKIH METALA d.d., Ulica Narodnog Preporoda 12, 22000 Šibenik</item>
    </izvorni_sadrzaj>
    <derivirana_varijabla naziv="DomainObject.Predmet.ProtuStrankaListFormatedWithAdress_1">
      <item>TLM TVORNICA LAKIH METALA d.d., Ulica Narodnog Preporoda 12, 22000 Šibenik</item>
    </derivirana_varijabla>
  </DomainObject.Predmet.ProtuStrankaListFormatedWithAdress>
  <DomainObject.Predmet.ProtuStrankaListFormatedWithAdressOIB>
    <izvorni_sadrzaj>
      <item>TLM TVORNICA LAKIH METALA d.d., OIB 71112635487, Ulica Narodnog Preporoda 12, 22000 Šibenik</item>
    </izvorni_sadrzaj>
    <derivirana_varijabla naziv="DomainObject.Predmet.ProtuStrankaListFormatedWithAdressOIB_1">
      <item>TLM TVORNICA LAKIH METALA d.d., OIB 71112635487, Ulica Narodnog Preporoda 12, 22000 Šibenik</item>
    </derivirana_varijabla>
  </DomainObject.Predmet.ProtuStrankaListFormatedWithAdressOIB>
  <DomainObject.Predmet.ProtuStrankaListNazivFormated>
    <izvorni_sadrzaj>
      <item>TLM TVORNICA LAKIH METALA d.d.</item>
    </izvorni_sadrzaj>
    <derivirana_varijabla naziv="DomainObject.Predmet.ProtuStrankaListNazivFormated_1">
      <item>TLM TVORNICA LAKIH METALA d.d.</item>
    </derivirana_varijabla>
  </DomainObject.Predmet.ProtuStrankaListNazivFormated>
  <DomainObject.Predmet.ProtuStrankaListNazivFormatedOIB>
    <izvorni_sadrzaj>
      <item>TLM TVORNICA LAKIH METALA d.d., OIB 71112635487</item>
    </izvorni_sadrzaj>
    <derivirana_varijabla naziv="DomainObject.Predmet.ProtuStrankaListNazivFormatedOIB_1">
      <item>TLM TVORNICA LAKIH METALA d.d., OIB 71112635487</item>
    </derivirana_varijabla>
  </DomainObject.Predmet.ProtuStrankaListNazivFormatedOIB>
  <DomainObject.Predmet.OstaliListFormated>
    <izvorni_sadrzaj>
      <item>Nikola Rak</item>
    </izvorni_sadrzaj>
    <derivirana_varijabla naziv="DomainObject.Predmet.OstaliListFormated_1">
      <item>Nikola Rak</item>
    </derivirana_varijabla>
  </DomainObject.Predmet.OstaliListFormated>
  <DomainObject.Predmet.OstaliListFormatedOIB>
    <izvorni_sadrzaj>
      <item>Nikola Rak, OIB 19713796284</item>
    </izvorni_sadrzaj>
    <derivirana_varijabla naziv="DomainObject.Predmet.OstaliListFormatedOIB_1">
      <item>Nikola Rak, OIB 19713796284</item>
    </derivirana_varijabla>
  </DomainObject.Predmet.OstaliListFormatedOIB>
  <DomainObject.Predmet.OstaliListFormatedWithAdress>
    <izvorni_sadrzaj>
      <item>Nikola Rak, Težačka 15, 22000 Šibenik</item>
    </izvorni_sadrzaj>
    <derivirana_varijabla naziv="DomainObject.Predmet.OstaliListFormatedWithAdress_1">
      <item>Nikola Rak, Težačka 15, 22000 Šibenik</item>
    </derivirana_varijabla>
  </DomainObject.Predmet.OstaliListFormatedWithAdress>
  <DomainObject.Predmet.OstaliListFormatedWithAdressOIB>
    <izvorni_sadrzaj>
      <item>Nikola Rak, OIB 19713796284, Težačka 15, 22000 Šibenik</item>
    </izvorni_sadrzaj>
    <derivirana_varijabla naziv="DomainObject.Predmet.OstaliListFormatedWithAdressOIB_1">
      <item>Nikola Rak, OIB 19713796284, Težačka 15, 22000 Šibenik</item>
    </derivirana_varijabla>
  </DomainObject.Predmet.OstaliListFormatedWithAdressOIB>
  <DomainObject.Predmet.OstaliListNazivFormated>
    <izvorni_sadrzaj>
      <item>Nikola Rak</item>
    </izvorni_sadrzaj>
    <derivirana_varijabla naziv="DomainObject.Predmet.OstaliListNazivFormated_1">
      <item>Nikola Rak</item>
    </derivirana_varijabla>
  </DomainObject.Predmet.OstaliListNazivFormated>
  <DomainObject.Predmet.OstaliListNazivFormatedOIB>
    <izvorni_sadrzaj>
      <item>Nikola Rak, OIB 19713796284</item>
    </izvorni_sadrzaj>
    <derivirana_varijabla naziv="DomainObject.Predmet.OstaliListNazivFormatedOIB_1">
      <item>Nikola Rak, OIB 19713796284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2018.</izvorni_sadrzaj>
    <derivirana_varijabla naziv="DomainObject.Datum_1">24.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TLM TVORNICA LAKIH METALA d.d.</izvorni_sadrzaj>
    <derivirana_varijabla naziv="DomainObject.Predmet.ProtustrankaIDrugi_1">TLM TVORNICA LAKIH METALA d.d.</derivirana_varijabla>
  </DomainObject.Predmet.ProtustrankaIDrugi>
  <DomainObject.Predmet.StrankaIDrugiAdressOIB>
    <izvorni_sadrzaj>FINA - Podružnica Šibenik, OIB 85821130368, Perivoj L. Marune 1, 22000 Šibenik i dr.</izvorni_sadrzaj>
    <derivirana_varijabla naziv="DomainObject.Predmet.StrankaIDrugiAdressOIB_1">FINA - Podružnica Šibenik, OIB 85821130368, Perivoj L. Marune 1, 22000 Šibenik i dr.</derivirana_varijabla>
  </DomainObject.Predmet.StrankaIDrugiAdressOIB>
  <DomainObject.Predmet.ProtustrankaIDrugiAdressOIB>
    <izvorni_sadrzaj>TLM TVORNICA LAKIH METALA d.d., OIB 71112635487, Ulica Narodnog Preporoda 12, 22000 Šibenik</izvorni_sadrzaj>
    <derivirana_varijabla naziv="DomainObject.Predmet.ProtustrankaIDrugiAdressOIB_1">TLM TVORNICA LAKIH METALA d.d., OIB 71112635487, Ulica Narodnog Preporoda 12,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17. svibnja 2018.</izvorni_sadrzaj>
    <derivirana_varijabla naziv="DomainObject.Predmet.OdlukaRjesenje.DatumDonosenjaOdluke_1">17. svibnja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St-411/2016-239</izvorni_sadrzaj>
    <derivirana_varijabla naziv="DomainObject.Predmet.OdlukaRjesenje.Oznaka_1">St-411/2016-239</derivirana_varijabla>
  </DomainObject.Predmet.OdlukaRjesenje.Oznaka>
  <DomainObject.Predmet.SudioniciListNaziv>
    <izvorni_sadrzaj>
      <item>FINA - Podružnica Šibenik</item>
      <item>TLM TVORNICA LAKIH METALA d.d.</item>
      <item>Nikola Rak</item>
      <item>Jerko Bumbak</item>
      <item>Željko Klarić</item>
      <item>Dragica Lalić</item>
      <item>Ivan Laća</item>
      <item>Miloš Đurica</item>
    </izvorni_sadrzaj>
    <derivirana_varijabla naziv="DomainObject.Predmet.SudioniciListNaziv_1">
      <item>FINA - Podružnica Šibenik</item>
      <item>TLM TVORNICA LAKIH METALA d.d.</item>
      <item>Nikola Rak</item>
      <item>Jerko Bumbak</item>
      <item>Željko Klarić</item>
      <item>Dragica Lalić</item>
      <item>Ivan Laća</item>
      <item>Miloš Đurica</item>
    </derivirana_varijabla>
  </DomainObject.Predmet.SudioniciListNaziv>
  <DomainObject.Predmet.SudioniciListAdressOIB>
    <izvorni_sadrzaj>
      <item>FINA - Podružnica Šibenik, OIB 85821130368, Perivoj L. Marune 1,22000 Šibenik</item>
      <item>TLM TVORNICA LAKIH METALA d.d., OIB 71112635487, Ulica Narodnog Preporoda 12,22000 Šibenik</item>
      <item>Nikola Rak, OIB 19713796284, Težačka 15,22000 Šibenik</item>
      <item>Jerko Bumbak, OIB 52014332906, Put Grbina 10a,22000 Jadrtovac</item>
      <item>Željko Klarić, OIB 17362907795, 113.šibenske Brigade Hv-a 145,22000 Bilice</item>
      <item>Dragica Lalić, OIB 42776961146, Put Gimnazije 13,22000 Šibenik</item>
      <item>Ivan Laća, OIB 64344603327, Stanka Mićina 7,22211 Vodice</item>
      <item>Miloš Đurica, OIB 65813187930, Trtarska 124,22000 Šibenik</item>
    </izvorni_sadrzaj>
    <derivirana_varijabla naziv="DomainObject.Predmet.SudioniciListAdressOIB_1">
      <item>FINA - Podružnica Šibenik, OIB 85821130368, Perivoj L. Marune 1,22000 Šibenik</item>
      <item>TLM TVORNICA LAKIH METALA d.d., OIB 71112635487, Ulica Narodnog Preporoda 12,22000 Šibenik</item>
      <item>Nikola Rak, OIB 19713796284, Težačka 15,22000 Šibenik</item>
      <item>Jerko Bumbak, OIB 52014332906, Put Grbina 10a,22000 Jadrtovac</item>
      <item>Željko Klarić, OIB 17362907795, 113.šibenske Brigade Hv-a 145,22000 Bilice</item>
      <item>Dragica Lalić, OIB 42776961146, Put Gimnazije 13,22000 Šibenik</item>
      <item>Ivan Laća, OIB 64344603327, Stanka Mićina 7,22211 Vodice</item>
      <item>Miloš Đurica, OIB 65813187930, Trtarska 124,22000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71112635487</item>
      <item>, OIB 19713796284</item>
      <item>, OIB 52014332906</item>
      <item>, OIB 17362907795</item>
      <item>, OIB 42776961146</item>
      <item>, OIB 64344603327</item>
      <item>, OIB 65813187930</item>
    </izvorni_sadrzaj>
    <derivirana_varijabla naziv="DomainObject.Predmet.SudioniciListNazivOIB_1">
      <item>, OIB 85821130368</item>
      <item>, OIB 71112635487</item>
      <item>, OIB 19713796284</item>
      <item>, OIB 52014332906</item>
      <item>, OIB 17362907795</item>
      <item>, OIB 42776961146</item>
      <item>, OIB 64344603327</item>
      <item>, OIB 65813187930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Ljubičić, OIB 87161295116, Šimuni 142 Kolan</item>
    </izvorni_sadrzaj>
    <derivirana_varijabla naziv="DomainObject.Predmet.StecajniUpraviteljiListAddressOIB_1">
      <item>Milan Ljubičić, OIB 87161295116, Šimuni 142 Kolan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147</properties:Words>
  <properties:Characters>724</properties:Characters>
  <properties:Lines>42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2018-05-23T08:16:00Z</dcterms:created>
  <dc:creator>Ardena Bajlo</dc:creator>
  <cp:lastModifiedBy>Ante Rubelj</cp:lastModifiedBy>
  <cp:lastPrinted>2017-09-29T08:57:00Z</cp:lastPrinted>
  <dcterms:modified xmlns:xsi="http://www.w3.org/2001/XMLSchema-instance" xsi:type="dcterms:W3CDTF">2018-05-24T09:42:00Z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određeno ročište za diobu kupovnine (1St-411-16-236 ročište za diobu kupovnine čest. 4911-4 - nekretinina.docx)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