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fbcc" w14:paraId="974fbcc" w:rsidRDefault="00B62DA1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2F3404" w:rsidP="002F3404" w:rsidR="00D67528">
      <w:r>
        <w:t xml:space="preserve">     </w:t>
      </w:r>
      <w:r w:rsidR="009A3644" w:rsidRPr="00DA4219">
        <w:t xml:space="preserve">Zagreb, Amruševa 2/II                                               </w:t>
      </w:r>
      <w:r w:rsidR="00177D52" w:rsidRPr="00DA4219">
        <w:t xml:space="preserve">       </w:t>
      </w:r>
      <w:r>
        <w:t xml:space="preserve">           </w:t>
      </w:r>
      <w:r w:rsidR="00D67528">
        <w:t>72. St</w:t>
      </w:r>
      <w:r w:rsidR="00D67528" w:rsidRPr="005F3621">
        <w:t>-</w:t>
      </w:r>
      <w:r w:rsidR="00D67528">
        <w:t>1693/2013</w:t>
      </w:r>
      <w:r>
        <w:t>-142</w:t>
      </w:r>
    </w:p>
    <w:p w:rsidRDefault="009A3644" w:rsidP="00177D52" w:rsidR="009A3644" w:rsidRPr="00DA4219">
      <w:pPr>
        <w:jc w:val="both"/>
      </w:pPr>
    </w:p>
    <w:p w:rsidRDefault="00546FE5" w:rsidP="00546FE5" w:rsidR="00546FE5">
      <w:pPr>
        <w:jc w:val="center"/>
      </w:pPr>
    </w:p>
    <w:p w:rsidRDefault="00546FE5" w:rsidP="00546FE5" w:rsidR="00546FE5" w:rsidRPr="00310646">
      <w:pPr>
        <w:jc w:val="center"/>
      </w:pPr>
      <w:r>
        <w:t>R E P U B L I K A  H R V A T S K A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EE6878" w:rsidP="00D67528" w:rsidR="00D67528" w:rsidRPr="006B578C">
      <w:pPr>
        <w:jc w:val="both"/>
      </w:pPr>
      <w:r w:rsidRPr="00EE6878">
        <w:tab/>
      </w:r>
      <w:r w:rsidR="00D67528"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 w:rsidR="00D67528">
        <w:rPr>
          <w:lang w:val="pt-BR"/>
        </w:rPr>
        <w:t>dana 2</w:t>
      </w:r>
      <w:r w:rsidR="00313A59">
        <w:rPr>
          <w:lang w:val="pt-BR"/>
        </w:rPr>
        <w:t>3</w:t>
      </w:r>
      <w:r w:rsidR="00D67528">
        <w:rPr>
          <w:lang w:val="pt-BR"/>
        </w:rPr>
        <w:t>. s</w:t>
      </w:r>
      <w:r w:rsidR="00313A59">
        <w:rPr>
          <w:lang w:val="pt-BR"/>
        </w:rPr>
        <w:t>rpnja</w:t>
      </w:r>
      <w:r w:rsidR="00D67528">
        <w:rPr>
          <w:lang w:val="pt-BR"/>
        </w:rPr>
        <w:t xml:space="preserve"> 2018. godine</w:t>
      </w:r>
      <w:r w:rsidR="00D67528" w:rsidRPr="00DD0196">
        <w:rPr>
          <w:lang w:val="pt-BR"/>
        </w:rPr>
        <w:t xml:space="preserve">.,   </w:t>
      </w:r>
    </w:p>
    <w:p w:rsidRDefault="00EE6878" w:rsidP="00EE6878" w:rsidR="00EE6878" w:rsidRPr="00EE6878"/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7345E5" w:rsidR="007345E5" w:rsidRPr="006B578C">
      <w:pPr>
        <w:ind w:left="705"/>
        <w:jc w:val="both"/>
      </w:pPr>
      <w:r w:rsidRPr="00DA4219">
        <w:t xml:space="preserve">I. </w:t>
      </w:r>
      <w:r w:rsidR="007345E5">
        <w:t>Nekretnina upisana</w:t>
      </w:r>
      <w:r w:rsidR="007345E5" w:rsidRPr="006B578C">
        <w:t xml:space="preserve"> u zemljišnim knjigama Zemljišnoknjižnog odjela </w:t>
      </w:r>
      <w:r w:rsidR="007345E5">
        <w:t>Donja Stubica, Općinskog suda u Zlataru</w:t>
      </w:r>
      <w:r w:rsidR="007345E5" w:rsidRPr="006B578C">
        <w:t xml:space="preserve"> i to:</w:t>
      </w:r>
    </w:p>
    <w:p w:rsidRDefault="007345E5" w:rsidP="007345E5" w:rsidR="007345E5" w:rsidRPr="006B578C"/>
    <w:p w:rsidRDefault="007345E5" w:rsidP="007345E5" w:rsidR="007345E5">
      <w:pPr>
        <w:pStyle w:val="Odlomakpopisa"/>
        <w:numPr>
          <w:ilvl w:val="0"/>
          <w:numId w:val="6"/>
        </w:numPr>
      </w:pPr>
      <w:r>
        <w:t>½ suvlasničkog dijela:</w:t>
      </w:r>
    </w:p>
    <w:p w:rsidRDefault="007345E5" w:rsidP="007345E5" w:rsidR="007345E5" w:rsidRPr="006B578C">
      <w:pPr>
        <w:pStyle w:val="Odlomakpopisa"/>
      </w:pPr>
      <w:r w:rsidRPr="006B578C">
        <w:t xml:space="preserve">k.č.br: </w:t>
      </w:r>
      <w:r>
        <w:t xml:space="preserve">16, Dvorac u Golubovcu, </w:t>
      </w:r>
      <w:r w:rsidRPr="006B578C">
        <w:t xml:space="preserve">površine </w:t>
      </w:r>
      <w:r>
        <w:t xml:space="preserve">250 čhv,  i k.č.br.: 18, Dvorac i parku u Golubovcu, površine 2 jutra, 1538 čhv, </w:t>
      </w:r>
      <w:r w:rsidRPr="006B578C">
        <w:t xml:space="preserve">odnosno sveukupne površine </w:t>
      </w:r>
      <w:r>
        <w:t xml:space="preserve">2 jutra, 1788 čhv, a </w:t>
      </w:r>
      <w:r w:rsidRPr="006B578C">
        <w:t xml:space="preserve">sve upisano u zk.ul. broj: </w:t>
      </w:r>
      <w:r>
        <w:t>1601</w:t>
      </w:r>
      <w:r w:rsidRPr="006B578C">
        <w:t xml:space="preserve"> k.o. </w:t>
      </w:r>
      <w:r>
        <w:t>Stubičko Podgorje</w:t>
      </w:r>
    </w:p>
    <w:p w:rsidRDefault="007345E5" w:rsidP="007345E5" w:rsidR="007345E5" w:rsidRPr="006B578C"/>
    <w:p w:rsidRDefault="00D67528" w:rsidP="007345E5" w:rsidR="00D67528">
      <w:pPr>
        <w:ind w:firstLine="708"/>
        <w:jc w:val="both"/>
      </w:pPr>
    </w:p>
    <w:p w:rsidRDefault="00EE6878" w:rsidP="00EE6878" w:rsidR="00887F82" w:rsidRPr="00DA4219">
      <w:pPr>
        <w:ind w:firstLine="708"/>
        <w:jc w:val="both"/>
      </w:pPr>
      <w:r>
        <w:t>predaj</w:t>
      </w:r>
      <w:r w:rsidR="000F6616">
        <w:t>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313A59" w:rsidP="00313A59" w:rsidR="00313A59">
      <w:pPr>
        <w:ind w:left="708"/>
        <w:jc w:val="both"/>
      </w:pPr>
      <w:r>
        <w:t>KRAPINSKO-ZAGORSKA ŽUPANIJA, Krapina, Magistratska ulica 1, OIB: 20042466298</w:t>
      </w:r>
    </w:p>
    <w:p w:rsidRDefault="00313A59" w:rsidP="00313A59" w:rsidR="00313A59">
      <w:pPr>
        <w:jc w:val="both"/>
      </w:pP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313A59">
        <w:t>15</w:t>
      </w:r>
      <w:r w:rsidR="00A57E38">
        <w:t xml:space="preserve">. </w:t>
      </w:r>
      <w:r w:rsidR="00EE6878">
        <w:t>lipnja</w:t>
      </w:r>
      <w:r w:rsidRPr="00DA4219">
        <w:t xml:space="preserve"> 201</w:t>
      </w:r>
      <w:r w:rsidR="00EE6878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>položio kupovninu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>S obzirom na to da</w:t>
      </w:r>
      <w:r w:rsidR="00EE6878">
        <w:t xml:space="preserve"> je rješenje o dosudi nekretnina opisanih</w:t>
      </w:r>
      <w:r w:rsidR="00725A06" w:rsidRPr="00DA4219">
        <w:t xml:space="preserve"> u izreci, postalo pravomoćno </w:t>
      </w:r>
      <w:r w:rsidR="000F6616">
        <w:t>15</w:t>
      </w:r>
      <w:r w:rsidR="00725A06" w:rsidRPr="0076339C">
        <w:t xml:space="preserve">. </w:t>
      </w:r>
      <w:r w:rsidR="00EE6878">
        <w:t>lipnja 2018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kupovninu, </w:t>
      </w:r>
      <w:r w:rsidR="00725A06" w:rsidRPr="00DA4219">
        <w:t xml:space="preserve">u skladu s odredbom čl. </w:t>
      </w:r>
      <w:r w:rsidR="00725A06"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8F4310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>
      <w:pPr>
        <w:jc w:val="center"/>
      </w:pPr>
      <w:r w:rsidRPr="00DA4219">
        <w:t xml:space="preserve">U Zagrebu </w:t>
      </w:r>
      <w:r w:rsidR="000F6616">
        <w:t>23</w:t>
      </w:r>
      <w:r w:rsidR="00A57E38" w:rsidRPr="00A57E38">
        <w:t xml:space="preserve">. </w:t>
      </w:r>
      <w:r w:rsidR="00EE6878">
        <w:t>srpnja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0F6616" w:rsidP="000309D0" w:rsidR="000F6616">
      <w:pPr>
        <w:jc w:val="center"/>
      </w:pPr>
    </w:p>
    <w:p w:rsidRDefault="000F6616" w:rsidP="000309D0" w:rsidR="000F6616">
      <w:pPr>
        <w:jc w:val="center"/>
      </w:pPr>
    </w:p>
    <w:p w:rsidRDefault="000F6616" w:rsidP="000309D0" w:rsidR="000F6616" w:rsidRPr="00DA4219">
      <w:pPr>
        <w:jc w:val="center"/>
      </w:pPr>
    </w:p>
    <w:p w:rsidRDefault="009A3644" w:rsidP="00177D52" w:rsidR="009A3644" w:rsidRPr="00DA4219">
      <w:pPr>
        <w:jc w:val="both"/>
      </w:pPr>
    </w:p>
    <w:p w:rsidRDefault="002F3404" w:rsidP="00E91121" w:rsidR="002F34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3404" w:rsidP="00E91121" w:rsidR="002F34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3404" w:rsidP="00E91121" w:rsidR="002F34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3404" w:rsidP="00E91121" w:rsidR="002F340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3404" w:rsidP="00E91121" w:rsidR="002F340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A4219" w:rsidP="00B80065" w:rsidR="00DA4219" w:rsidRPr="000F6616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B62DA1" w:rsidP="00177D52" w:rsidR="00B62DA1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9A3644" w:rsidP="0011723E" w:rsidR="009A3644" w:rsidRPr="00DA4219">
      <w:pPr>
        <w:ind w:left="720"/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2F3404" w:rsidP="00C93FE6" w:rsidR="002F3404">
      <w:pPr>
        <w:jc w:val="both"/>
      </w:pPr>
    </w:p>
    <w:p w:rsidRDefault="00397378" w:rsidR="00397378" w:rsidRPr="00DA4219">
      <w:pPr>
        <w:jc w:val="both"/>
      </w:pPr>
    </w:p>
    <w:sectPr w:rsidSect="00B62DA1" w:rsidR="00397378" w:rsidRPr="00DA4219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4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1F3" w:rsidP="00910BA9" w:rsidR="00D6752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D67528" w:rsidP="00D67528" w:rsidR="00D67528">
    <w:pPr>
      <w:ind w:firstLine="708" w:left="3540"/>
      <w:jc w:val="right"/>
    </w:pPr>
    <w:r>
      <w:t>72. St</w:t>
    </w:r>
    <w:r w:rsidRPr="005F3621">
      <w:t>-</w:t>
    </w:r>
    <w:r>
      <w:t>1693/2013</w:t>
    </w:r>
  </w:p>
  <w:p w:rsidRDefault="007701F3" w:rsidR="007701F3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FE5" w:rsidR="00546FE5">
    <w:pPr>
      <w:pStyle w:val="Zaglavlje"/>
    </w:pPr>
    <w:r>
      <w:t xml:space="preserve">            </w:t>
    </w:r>
    <w:r w:rsidRPr="00DA4219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9324E7"/>
    <w:multiLevelType w:val="hybridMultilevel"/>
    <w:tmpl w:val="25F44D46"/>
    <w:lvl w:tplc="D38C5EC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D082C"/>
    <w:rsid w:val="000F6616"/>
    <w:rsid w:val="0011723E"/>
    <w:rsid w:val="0015399C"/>
    <w:rsid w:val="00177D52"/>
    <w:rsid w:val="002125AF"/>
    <w:rsid w:val="002271A8"/>
    <w:rsid w:val="002A158B"/>
    <w:rsid w:val="002C728F"/>
    <w:rsid w:val="002D5636"/>
    <w:rsid w:val="002F3404"/>
    <w:rsid w:val="00306D99"/>
    <w:rsid w:val="00311A2B"/>
    <w:rsid w:val="00313A59"/>
    <w:rsid w:val="00316D41"/>
    <w:rsid w:val="0032747C"/>
    <w:rsid w:val="00350F46"/>
    <w:rsid w:val="003536E4"/>
    <w:rsid w:val="00373F65"/>
    <w:rsid w:val="00384D42"/>
    <w:rsid w:val="00397378"/>
    <w:rsid w:val="004152B2"/>
    <w:rsid w:val="00467759"/>
    <w:rsid w:val="004A0B02"/>
    <w:rsid w:val="004D0836"/>
    <w:rsid w:val="0053727E"/>
    <w:rsid w:val="00546FE5"/>
    <w:rsid w:val="00550E4D"/>
    <w:rsid w:val="005773A5"/>
    <w:rsid w:val="00591E85"/>
    <w:rsid w:val="006607FA"/>
    <w:rsid w:val="00667DE3"/>
    <w:rsid w:val="006709F0"/>
    <w:rsid w:val="00671589"/>
    <w:rsid w:val="00671D1A"/>
    <w:rsid w:val="00682771"/>
    <w:rsid w:val="006C24EA"/>
    <w:rsid w:val="00725A06"/>
    <w:rsid w:val="007345E5"/>
    <w:rsid w:val="007701F3"/>
    <w:rsid w:val="00781805"/>
    <w:rsid w:val="0079562A"/>
    <w:rsid w:val="007A1E69"/>
    <w:rsid w:val="007C5F00"/>
    <w:rsid w:val="0080272D"/>
    <w:rsid w:val="0087612B"/>
    <w:rsid w:val="00887F82"/>
    <w:rsid w:val="008B2E37"/>
    <w:rsid w:val="008D00C3"/>
    <w:rsid w:val="008F4310"/>
    <w:rsid w:val="00910BA9"/>
    <w:rsid w:val="00945C2C"/>
    <w:rsid w:val="00960E18"/>
    <w:rsid w:val="009A3644"/>
    <w:rsid w:val="009A5E2D"/>
    <w:rsid w:val="009B1DAE"/>
    <w:rsid w:val="009E07E4"/>
    <w:rsid w:val="00A57E38"/>
    <w:rsid w:val="00A7643B"/>
    <w:rsid w:val="00AF24B5"/>
    <w:rsid w:val="00B10ADE"/>
    <w:rsid w:val="00B32E2A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93FE6"/>
    <w:rsid w:val="00CD3061"/>
    <w:rsid w:val="00CE7083"/>
    <w:rsid w:val="00D50DAC"/>
    <w:rsid w:val="00D67528"/>
    <w:rsid w:val="00DA4219"/>
    <w:rsid w:val="00DC5428"/>
    <w:rsid w:val="00DE3A6D"/>
    <w:rsid w:val="00E00B4D"/>
    <w:rsid w:val="00E02ED7"/>
    <w:rsid w:val="00E51951"/>
    <w:rsid w:val="00E55064"/>
    <w:rsid w:val="00E92F8F"/>
    <w:rsid w:val="00EA2D54"/>
    <w:rsid w:val="00EE6878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2F340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F3404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2F340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F3404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266</properties:Words>
  <properties:Characters>1323</properties:Characters>
  <properties:Lines>104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2018-07-23T11:15:00Z</dcterms:created>
  <dc:creator>nribaric</dc:creator>
  <cp:lastModifiedBy>Jadranka Zelić</cp:lastModifiedBy>
  <cp:lastPrinted>2018-07-23T11:15:00Z</cp:lastPrinted>
  <dcterms:modified xmlns:xsi="http://www.w3.org/2001/XMLSchema-instance" xsi:type="dcterms:W3CDTF">2018-07-23T11:19:00Z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nekretnine FINA novo- vilinske poljane 23.7.2018.docx)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