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9e21" w14:paraId="bb99e21" w:rsidRDefault="005078C7" w:rsidP="00723D85" w:rsidR="005078C7" w:rsidRPr="00D40EE8">
      <w:pPr>
        <w:jc w:val="both"/>
        <w15:collapsed w:val="false"/>
      </w:pPr>
      <w:bookmarkStart w:name="_GoBack" w:id="0"/>
      <w:bookmarkEnd w:id="0"/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</w:p>
    <w:p w:rsidRDefault="00C14D37" w:rsidR="00C14D37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</w:t>
      </w:r>
      <w:r w:rsidR="00C14D37">
        <w:t xml:space="preserve">                             </w:t>
      </w:r>
      <w:r w:rsidRPr="00D40EE8">
        <w:t xml:space="preserve">      </w:t>
      </w:r>
      <w:r w:rsidR="001E3AE4">
        <w:t>67. St-1721</w:t>
      </w:r>
      <w:r w:rsidR="00D40EE8" w:rsidRPr="00D40EE8">
        <w:t>/13</w:t>
      </w:r>
      <w:r w:rsidR="00C14D37">
        <w:t>-67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1E3AE4">
      <w:pPr>
        <w:jc w:val="center"/>
      </w:pPr>
      <w:r w:rsidRPr="001E3AE4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stečajnom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1E3AE4" w:rsidRPr="001E3AE4">
        <w:rPr>
          <w:bCs/>
          <w:lang w:val="pt-BR"/>
        </w:rPr>
        <w:t xml:space="preserve">RAJNER I SINOVI d.o.o. u stečaju, Zagreb, Slavenskoga 1, </w:t>
      </w:r>
      <w:r w:rsidR="001E3AE4" w:rsidRPr="001E3AE4">
        <w:rPr>
          <w:bCs/>
        </w:rPr>
        <w:t>OIB: 71383792680</w:t>
      </w:r>
      <w:r w:rsidR="00EF7780">
        <w:t xml:space="preserve">, </w:t>
      </w:r>
      <w:r w:rsidR="001E3AE4">
        <w:t>2</w:t>
      </w:r>
      <w:r w:rsidR="00C14D37">
        <w:t>2</w:t>
      </w:r>
      <w:r w:rsidR="001E3AE4">
        <w:t>. listopada</w:t>
      </w:r>
      <w:r w:rsidR="00EF7780">
        <w:t xml:space="preserve"> 2015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 w:rsidRPr="00D40EE8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trgovačkim društvom </w:t>
      </w:r>
      <w:r w:rsidR="001E3AE4" w:rsidRPr="001E3AE4">
        <w:rPr>
          <w:bCs/>
          <w:lang w:val="pt-BR"/>
        </w:rPr>
        <w:t>RAJNER I SINOVI d.o.o. u stečaju, Zagreb, Slavenskoga 1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1E3AE4">
        <w:br/>
      </w:r>
      <w:r w:rsidR="001E3AE4" w:rsidRPr="001E3AE4">
        <w:t>15</w:t>
      </w:r>
      <w:r w:rsidR="0090700A" w:rsidRPr="001E3AE4">
        <w:t>.</w:t>
      </w:r>
      <w:r w:rsidR="001E3AE4" w:rsidRPr="001E3AE4">
        <w:t xml:space="preserve"> prosinac</w:t>
      </w:r>
      <w:r w:rsidR="00EF7780" w:rsidRPr="001E3AE4">
        <w:t xml:space="preserve"> 2015</w:t>
      </w:r>
      <w:r w:rsidR="00723D85" w:rsidRPr="001E3AE4">
        <w:t>.</w:t>
      </w:r>
      <w:r w:rsidR="0090700A" w:rsidRPr="001E3AE4">
        <w:t xml:space="preserve"> </w:t>
      </w:r>
      <w:r w:rsidR="00EF7780" w:rsidRPr="001E3AE4">
        <w:t>u 9,3</w:t>
      </w:r>
      <w:r w:rsidR="0090700A" w:rsidRPr="001E3AE4">
        <w:t>0 sati</w:t>
      </w:r>
      <w:r w:rsidRPr="00D40EE8">
        <w:rPr>
          <w:b/>
          <w:u w:val="single"/>
        </w:rPr>
        <w:t xml:space="preserve"> </w:t>
      </w:r>
      <w:r w:rsidR="0090700A" w:rsidRPr="00D40EE8">
        <w:t>u zgradi Tr</w:t>
      </w:r>
      <w:r w:rsidR="00723D85" w:rsidRPr="00D40EE8">
        <w:t>govačkog suda u Zagrebu, soba 85</w:t>
      </w:r>
      <w:r w:rsidR="0090700A" w:rsidRPr="00D40EE8">
        <w:t>/II – ulična zgrada</w:t>
      </w:r>
      <w:r w:rsidRPr="00D40EE8">
        <w:t>.</w:t>
      </w:r>
    </w:p>
    <w:p w:rsidRDefault="00F06723" w:rsidP="00723D85" w:rsidR="00F06723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723D85" w:rsidP="00723D85" w:rsidR="0090700A" w:rsidRPr="00D40EE8">
      <w:pPr>
        <w:numPr>
          <w:ilvl w:val="0"/>
          <w:numId w:val="3"/>
        </w:numPr>
        <w:jc w:val="both"/>
      </w:pPr>
      <w:r w:rsidRPr="00D40EE8">
        <w:t xml:space="preserve">vjerovnici odlučuju o </w:t>
      </w:r>
      <w:proofErr w:type="spellStart"/>
      <w:r w:rsidRPr="00D40EE8">
        <w:t>ne</w:t>
      </w:r>
      <w:r w:rsidR="00F06723" w:rsidRPr="00D40EE8">
        <w:t>unovčivim</w:t>
      </w:r>
      <w:proofErr w:type="spellEnd"/>
      <w:r w:rsidR="00F06723" w:rsidRPr="00D40EE8">
        <w:t xml:space="preserve"> predmetima stečajne mase.</w:t>
      </w:r>
    </w:p>
    <w:p w:rsidRDefault="0090700A" w:rsidP="00723D85" w:rsidR="0090700A" w:rsidRPr="00D40EE8">
      <w:pPr>
        <w:ind w:firstLine="708" w:left="708"/>
        <w:jc w:val="both"/>
      </w:pPr>
      <w:r w:rsidRPr="00D40EE8">
        <w:t xml:space="preserve"> </w:t>
      </w: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Pr="00D40EE8">
        <w:t xml:space="preserve">stečajni </w:t>
      </w:r>
      <w:r w:rsidR="00F06723" w:rsidRPr="00D40EE8">
        <w:t xml:space="preserve">sudac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C14D37" w:rsidR="0090700A" w:rsidRPr="00C14D37">
      <w:pPr>
        <w:jc w:val="center"/>
      </w:pPr>
      <w:r w:rsidRPr="00D40EE8">
        <w:t xml:space="preserve">U Zagrebu </w:t>
      </w:r>
      <w:r w:rsidR="001E3AE4">
        <w:t>2</w:t>
      </w:r>
      <w:r w:rsidR="00C14D37">
        <w:t>2</w:t>
      </w:r>
      <w:r w:rsidR="001E3AE4">
        <w:t>. listopada</w:t>
      </w:r>
      <w:r w:rsidR="00EF7780">
        <w:t xml:space="preserve"> 2015</w:t>
      </w:r>
      <w:r w:rsidRPr="00D40EE8">
        <w:t xml:space="preserve">. 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</w:p>
    <w:p w:rsidRDefault="001E3AE4" w:rsidP="00C14D37" w:rsidR="005078C7" w:rsidRPr="00D40EE8">
      <w:pPr>
        <w:ind w:left="6372"/>
        <w:jc w:val="right"/>
        <w:rPr>
          <w:b/>
        </w:rPr>
      </w:pPr>
      <w:r>
        <w:rPr>
          <w:b/>
        </w:rPr>
        <w:t xml:space="preserve">    </w:t>
      </w:r>
      <w:r w:rsidR="005078C7" w:rsidRPr="00D40EE8">
        <w:rPr>
          <w:b/>
        </w:rPr>
        <w:t>SUDAC</w:t>
      </w:r>
      <w:r w:rsidR="00727700" w:rsidRPr="00D40EE8">
        <w:rPr>
          <w:b/>
        </w:rPr>
        <w:t>:</w:t>
      </w:r>
      <w:r w:rsidR="005078C7" w:rsidRPr="00D40EE8">
        <w:rPr>
          <w:b/>
        </w:rPr>
        <w:t xml:space="preserve"> </w:t>
      </w:r>
    </w:p>
    <w:p w:rsidRDefault="00723D85" w:rsidP="00C14D37" w:rsidR="005078C7" w:rsidRPr="00D40EE8">
      <w:pPr>
        <w:ind w:firstLine="708" w:left="5664"/>
        <w:jc w:val="right"/>
      </w:pPr>
      <w:r w:rsidRPr="00D40EE8">
        <w:t xml:space="preserve">    Gordan Zubak</w:t>
      </w:r>
      <w:r w:rsidR="00C14D37">
        <w:t>, 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C14D37" w:rsidR="005078C7">
      <w:pPr>
        <w:jc w:val="right"/>
      </w:pPr>
    </w:p>
    <w:p w:rsidRDefault="00C14D37" w:rsidP="00C14D37" w:rsidR="00C14D3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14D37" w:rsidP="00C14D37" w:rsidR="00C14D37">
      <w:pPr>
        <w:jc w:val="right"/>
      </w:pPr>
      <w:r>
        <w:t>Ivana  Rogić</w:t>
      </w:r>
    </w:p>
    <w:p w:rsidRDefault="00C14D37" w:rsidP="00C14D37" w:rsidR="00C14D37" w:rsidRPr="00D40EE8">
      <w:pPr>
        <w:jc w:val="right"/>
      </w:pPr>
    </w:p>
    <w:sectPr w:rsidSect="00C14D37" w:rsidR="00C14D37" w:rsidRPr="00D40EE8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E3AE4"/>
    <w:rsid w:val="001E7CB9"/>
    <w:rsid w:val="00386163"/>
    <w:rsid w:val="003A02F2"/>
    <w:rsid w:val="0046020C"/>
    <w:rsid w:val="005078C7"/>
    <w:rsid w:val="005447B3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A66BD2"/>
    <w:rsid w:val="00A77317"/>
    <w:rsid w:val="00BB4D3C"/>
    <w:rsid w:val="00C14D37"/>
    <w:rsid w:val="00CB2690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14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14D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4D3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1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14D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4D3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St-1721/2013</izvorni_sadrzaj>
    <derivirana_varijabla naziv="DomainObject.Predmet.OznakaBroj_1">St-1721/2013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RAJNER I SINOVI d.o.o. za trgovinu i ugostiteljstvo zastupanog po punomoćniku ZZ Perica Rajner</izvorni_sadrzaj>
    <derivirana_varijabla naziv="DomainObject.Predmet.ProtustrankaFormated_1">  RAJNER I SINOVI d.o.o. za trgovinu i ugostiteljstvo zastupanog po punomoćniku ZZ Perica Rajner</derivirana_varijabla>
  </DomainObject.Predmet.ProtustrankaFormated>
  <DomainObject.Predmet.ProtustrankaFormatedOIB>
    <izvorni_sadrzaj>  RAJNER I SINOVI d.o.o. za trgovinu i ugostiteljstvo, OIB 71383792680 zastupanog po punomoćniku ZZ Perica Rajner</izvorni_sadrzaj>
    <derivirana_varijabla naziv="DomainObject.Predmet.ProtustrankaFormatedOIB_1">  RAJNER I SINOVI d.o.o. za trgovinu i ugostiteljstvo, OIB 71383792680 zastupanog po punomoćniku ZZ Perica Rajner</derivirana_varijabla>
  </DomainObject.Predmet.ProtustrankaFormatedOIB>
  <DomainObject.Predmet.ProtustrankaFormatedWithAdress>
    <izvorni_sadrzaj> RAJNER I SINOVI d.o.o. za trgovinu i ugostiteljstvo, SLAVENSKOG 1, 10000 Zagreb zastupanog po punomoćniku ZZ Perica Rajner</izvorni_sadrzaj>
    <derivirana_varijabla naziv="DomainObject.Predmet.ProtustrankaFormatedWithAdress_1"> RAJNER I SINOVI d.o.o. za trgovinu i ugostiteljstvo, SLAVENSKOG 1, 10000 Zagreb zastupanog po punomoćniku ZZ Perica Rajner</derivirana_varijabla>
  </DomainObject.Predmet.ProtustrankaFormatedWithAdress>
  <DomainObject.Predmet.ProtustrankaFormatedWithAdressOIB>
    <izvorni_sadrzaj> RAJNER I SINOVI d.o.o. za trgovinu i ugostiteljstvo, OIB 71383792680, SLAVENSKOG 1, 10000 Zagreb zastupanog po punomoćniku ZZ Perica Rajner</izvorni_sadrzaj>
    <derivirana_varijabla naziv="DomainObject.Predmet.ProtustrankaFormatedWithAdressOIB_1"> RAJNER I SINOVI d.o.o. za trgovinu i ugostiteljstvo, OIB 71383792680, SLAVENSKOG 1, 10000 Zagreb zastupanog po punomoćniku ZZ Perica Rajner</derivirana_varijabla>
  </DomainObject.Predmet.ProtustrankaFormatedWithAdressOIB>
  <DomainObject.Predmet.ProtustrankaWithAdress>
    <izvorni_sadrzaj>RAJNER I SINOVI d.o.o. za trgovinu i ugostiteljstvo SLAVENSKOG 1, 10000 Zagreb</izvorni_sadrzaj>
    <derivirana_varijabla naziv="DomainObject.Predmet.ProtustrankaWithAdress_1">RAJNER I SINOVI d.o.o. za trgovinu i ugostiteljstvo SLAVENSKOG 1, 10000 Zagreb</derivirana_varijabla>
  </DomainObject.Predmet.ProtustrankaWithAdress>
  <DomainObject.Predmet.ProtustrankaWithAdressOIB>
    <izvorni_sadrzaj>RAJNER I SINOVI d.o.o. za trgovinu i ugostiteljstvo, OIB 71383792680, SLAVENSKOG 1, 10000 Zagreb</izvorni_sadrzaj>
    <derivirana_varijabla naziv="DomainObject.Predmet.ProtustrankaWithAdressOIB_1">RAJNER I SINOVI d.o.o. za trgovinu i ugostiteljstvo, OIB 71383792680, SLAVENSKOG 1, 10000 Zagreb</derivirana_varijabla>
  </DomainObject.Predmet.ProtustrankaWithAdressOIB>
  <DomainObject.Predmet.ProtustrankaNazivFormated>
    <izvorni_sadrzaj>RAJNER I SINOVI d.o.o. za trgovinu i ugostiteljstvo</izvorni_sadrzaj>
    <derivirana_varijabla naziv="DomainObject.Predmet.ProtustrankaNazivFormated_1">RAJNER I SINOVI d.o.o. za trgovinu i ugostiteljstvo</derivirana_varijabla>
  </DomainObject.Predmet.ProtustrankaNazivFormated>
  <DomainObject.Predmet.ProtustrankaNazivFormatedOIB>
    <izvorni_sadrzaj>RAJNER I SINOVI d.o.o. za trgovinu i ugostiteljstvo, OIB 71383792680</izvorni_sadrzaj>
    <derivirana_varijabla naziv="DomainObject.Predmet.ProtustrankaNazivFormatedOIB_1">RAJNER I SINOVI d.o.o. za trgovinu i ugostiteljstvo, OIB 71383792680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FNA ZAGREB; GENERALI OSIGURANJE</izvorni_sadrzaj>
    <derivirana_varijabla naziv="DomainObject.Predmet.StrankaFormated_1">  FNA ZAGREB; GENERALI OSIGURANJE</derivirana_varijabla>
  </DomainObject.Predmet.StrankaFormated>
  <DomainObject.Predmet.StrankaFormatedOIB>
    <izvorni_sadrzaj>  FNA ZAGREB, OIB 85821130368; GENERALI OSIGURANJE</izvorni_sadrzaj>
    <derivirana_varijabla naziv="DomainObject.Predmet.StrankaFormatedOIB_1">  FNA ZAGREB, OIB 85821130368; GENERALI OSIGURANJE</derivirana_varijabla>
  </DomainObject.Predmet.StrankaFormatedOIB>
  <DomainObject.Predmet.StrankaFormatedWithAdress>
    <izvorni_sadrzaj> FNA ZAGREB, ULICA GRADA VUKOVARA 70, 10000 Zagreb; GENERALI OSIGURANJE</izvorni_sadrzaj>
    <derivirana_varijabla naziv="DomainObject.Predmet.StrankaFormatedWithAdress_1"> FNA ZAGREB, ULICA GRADA VUKOVARA 70, 10000 Zagreb; GENERALI OSIGURANJE</derivirana_varijabla>
  </DomainObject.Predmet.StrankaFormatedWithAdress>
  <DomainObject.Predmet.StrankaFormatedWithAdressOIB>
    <izvorni_sadrzaj> FNA ZAGREB, OIB 85821130368, ULICA GRADA VUKOVARA 70, 10000 Zagreb; GENERALI OSIGURANJE</izvorni_sadrzaj>
    <derivirana_varijabla naziv="DomainObject.Predmet.StrankaFormatedWithAdressOIB_1"> FNA ZAGREB, OIB 85821130368, ULICA GRADA VUKOVARA 70, 10000 Zagreb; GENERALI OSIGURANJE</derivirana_varijabla>
  </DomainObject.Predmet.StrankaFormatedWithAdressOIB>
  <DomainObject.Predmet.StrankaWithAdress>
    <izvorni_sadrzaj>FNA ZAGREB ULICA GRADA VUKOVARA 70,10000 Zagreb,GENERALI OSIGURANJE </izvorni_sadrzaj>
    <derivirana_varijabla naziv="DomainObject.Predmet.StrankaWithAdress_1">FNA ZAGREB ULICA GRADA VUKOVARA 70,10000 Zagreb,GENERALI OSIGURANJE </derivirana_varijabla>
  </DomainObject.Predmet.StrankaWithAdress>
  <DomainObject.Predmet.StrankaWithAdressOIB>
    <izvorni_sadrzaj>FNA ZAGREB, OIB 85821130368, ULICA GRADA VUKOVARA 70,10000 Zagreb,GENERALI OSIGURANJE</izvorni_sadrzaj>
    <derivirana_varijabla naziv="DomainObject.Predmet.StrankaWithAdressOIB_1">FNA ZAGREB, OIB 85821130368, ULICA GRADA VUKOVARA 70,10000 Zagreb,GENERALI OSIGURANJE</derivirana_varijabla>
  </DomainObject.Predmet.StrankaWithAdressOIB>
  <DomainObject.Predmet.StrankaNazivFormated>
    <izvorni_sadrzaj>FNA ZAGREB,GENERALI OSIGURANJE</izvorni_sadrzaj>
    <derivirana_varijabla naziv="DomainObject.Predmet.StrankaNazivFormated_1">FNA ZAGREB,GENERALI OSIGURANJE</derivirana_varijabla>
  </DomainObject.Predmet.StrankaNazivFormated>
  <DomainObject.Predmet.StrankaNazivFormatedOIB>
    <izvorni_sadrzaj>FNA ZAGREB, OIB 85821130368,GENERALI OSIGURANJE</izvorni_sadrzaj>
    <derivirana_varijabla naziv="DomainObject.Predmet.StrankaNazivFormatedOIB_1">FNA ZAGREB, OIB 85821130368,GENERALI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FNA ZAGREB</item>
      <item>GENERALI OSIGURANJE</item>
    </izvorni_sadrzaj>
    <derivirana_varijabla naziv="DomainObject.Predmet.StrankaListFormated_1">
      <item>FNA ZAGREB</item>
      <item>GENERALI OSIGURANJE</item>
    </derivirana_varijabla>
  </DomainObject.Predmet.StrankaListFormated>
  <DomainObject.Predmet.StrankaListFormatedOIB>
    <izvorni_sadrzaj>
      <item>FNA ZAGREB, OIB 85821130368</item>
      <item>GENERALI OSIGURANJE</item>
    </izvorni_sadrzaj>
    <derivirana_varijabla naziv="DomainObject.Predmet.StrankaListFormatedOIB_1">
      <item>FNA ZAGREB, OIB 85821130368</item>
      <item>GENERALI OSIGURANJE</item>
    </derivirana_varijabla>
  </DomainObject.Predmet.StrankaListFormatedOIB>
  <DomainObject.Predmet.StrankaListFormatedWithAdress>
    <izvorni_sadrzaj>
      <item>FNA ZAGREB, ULICA GRADA VUKOVARA 70, 10000 Zagreb</item>
      <item>GENERALI OSIGURANJE</item>
    </izvorni_sadrzaj>
    <derivirana_varijabla naziv="DomainObject.Predmet.StrankaListFormatedWithAdress_1">
      <item>FNA ZAGREB, ULICA GRADA VUKOVARA 70, 10000 Zagreb</item>
      <item>GENERALI OSIGURANJE</item>
    </derivirana_varijabla>
  </DomainObject.Predmet.StrankaListFormatedWithAdress>
  <DomainObject.Predmet.StrankaListFormatedWithAdressOIB>
    <izvorni_sadrzaj>
      <item>FNA ZAGREB, OIB 85821130368, ULICA GRADA VUKOVARA 70, 10000 Zagreb</item>
      <item>GENERALI OSIGURANJE</item>
    </izvorni_sadrzaj>
    <derivirana_varijabla naziv="DomainObject.Predmet.StrankaListFormatedWithAdressOIB_1">
      <item>FNA ZAGREB, OIB 85821130368, ULICA GRADA VUKOVARA 70, 10000 Zagreb</item>
      <item>GENERALI OSIGURANJE</item>
    </derivirana_varijabla>
  </DomainObject.Predmet.StrankaListFormatedWithAdressOIB>
  <DomainObject.Predmet.StrankaListNazivFormated>
    <izvorni_sadrzaj>
      <item>FNA ZAGREB</item>
      <item>GENERALI OSIGURANJE</item>
    </izvorni_sadrzaj>
    <derivirana_varijabla naziv="DomainObject.Predmet.StrankaListNazivFormated_1">
      <item>FNA ZAGREB</item>
      <item>GENERALI OSIGURANJE</item>
    </derivirana_varijabla>
  </DomainObject.Predmet.StrankaListNazivFormated>
  <DomainObject.Predmet.StrankaListNazivFormatedOIB>
    <izvorni_sadrzaj>
      <item>FNA ZAGREB, OIB 85821130368</item>
      <item>GENERALI OSIGURANJE</item>
    </izvorni_sadrzaj>
    <derivirana_varijabla naziv="DomainObject.Predmet.StrankaListNazivFormatedOIB_1">
      <item>FNA ZAGREB, OIB 85821130368</item>
      <item>GENERALI OSIGURANJE</item>
    </derivirana_varijabla>
  </DomainObject.Predmet.StrankaListNazivFormatedOIB>
  <DomainObject.Predmet.ProtuStrankaListFormated>
    <izvorni_sadrzaj>
      <item>RAJNER I SINOVI d.o.o. za trgovinu i ugostiteljstvo zastupanog po punomoćniku ZZ Perica Rajner</item>
    </izvorni_sadrzaj>
    <derivirana_varijabla naziv="DomainObject.Predmet.ProtuStrankaListFormated_1">
      <item>RAJNER I SINOVI d.o.o. za trgovinu i ugostiteljstvo zastupanog po punomoćniku ZZ Perica Rajner</item>
    </derivirana_varijabla>
  </DomainObject.Predmet.ProtuStrankaListFormated>
  <DomainObject.Predmet.ProtuStrankaListFormatedOIB>
    <izvorni_sadrzaj>
      <item>RAJNER I SINOVI d.o.o. za trgovinu i ugostiteljstvo, OIB 71383792680 zastupanog po punomoćniku ZZ Perica Rajner</item>
    </izvorni_sadrzaj>
    <derivirana_varijabla naziv="DomainObject.Predmet.ProtuStrankaListFormatedOIB_1">
      <item>RAJNER I SINOVI d.o.o. za trgovinu i ugostiteljstvo, OIB 71383792680 zastupanog po punomoćniku ZZ Perica Rajner</item>
    </derivirana_varijabla>
  </DomainObject.Predmet.ProtuStrankaListFormatedOIB>
  <DomainObject.Predmet.ProtuStrankaListFormatedWithAdress>
    <izvorni_sadrzaj>
      <item>RAJNER I SINOVI d.o.o. za trgovinu i ugostiteljstvo, SLAVENSKOG 1, 10000 Zagreb zastupanog po punomoćniku ZZ Perica Rajner</item>
    </izvorni_sadrzaj>
    <derivirana_varijabla naziv="DomainObject.Predmet.ProtuStrankaListFormatedWithAdress_1">
      <item>RAJNER I SINOVI d.o.o. za trgovinu i ugostiteljstvo, SLAVENSKOG 1, 10000 Zagreb zastupanog po punomoćniku ZZ Perica Rajner</item>
    </derivirana_varijabla>
  </DomainObject.Predmet.ProtuStrankaListFormatedWithAdress>
  <DomainObject.Predmet.ProtuStrankaListFormatedWithAdressOIB>
    <izvorni_sadrzaj>
      <item>RAJNER I SINOVI d.o.o. za trgovinu i ugostiteljstvo, OIB 71383792680, SLAVENSKOG 1, 10000 Zagreb zastupanog po punomoćniku ZZ Perica Rajner</item>
    </izvorni_sadrzaj>
    <derivirana_varijabla naziv="DomainObject.Predmet.ProtuStrankaListFormatedWithAdressOIB_1">
      <item>RAJNER I SINOVI d.o.o. za trgovinu i ugostiteljstvo, OIB 71383792680, SLAVENSKOG 1, 10000 Zagreb zastupanog po punomoćniku ZZ Perica Rajner</item>
    </derivirana_varijabla>
  </DomainObject.Predmet.ProtuStrankaListFormatedWithAdressOIB>
  <DomainObject.Predmet.ProtuStrankaListNazivFormated>
    <izvorni_sadrzaj>
      <item>RAJNER I SINOVI d.o.o. za trgovinu i ugostiteljstvo</item>
    </izvorni_sadrzaj>
    <derivirana_varijabla naziv="DomainObject.Predmet.ProtuStrankaListNazivFormated_1">
      <item>RAJNER I SINOVI d.o.o. za trgovinu i ugostiteljstvo</item>
    </derivirana_varijabla>
  </DomainObject.Predmet.ProtuStrankaListNazivFormated>
  <DomainObject.Predmet.ProtuStrankaListNazivFormatedOIB>
    <izvorni_sadrzaj>
      <item>RAJNER I SINOVI d.o.o. za trgovinu i ugostiteljstvo, OIB 71383792680</item>
    </izvorni_sadrzaj>
    <derivirana_varijabla naziv="DomainObject.Predmet.ProtuStrankaListNazivFormatedOIB_1">
      <item>RAJNER I SINOVI d.o.o. za trgovinu i ugostiteljstvo, OIB 71383792680</item>
    </derivirana_varijabla>
  </DomainObject.Predmet.ProtuStrankaListNazivFormatedOIB>
  <DomainObject.Predmet.OstaliListFormated>
    <izvorni_sadrzaj>
      <item>ZZ Perica Rajner punomoćnik sudionika u postupku RAJNER I SINOVI d.o.o. za trgovinu i ugostiteljstvo</item>
      <item>Tomislav Đuričin</item>
      <item>VJEROVNICI</item>
    </izvorni_sadrzaj>
    <derivirana_varijabla naziv="DomainObject.Predmet.OstaliListFormated_1">
      <item>ZZ Perica Rajner punomoćnik sudionika u postupku RAJNER I SINOVI d.o.o. za trgovinu i ugostiteljstvo</item>
      <item>Tomislav Đuričin</item>
      <item>VJEROVNICI</item>
    </derivirana_varijabla>
  </DomainObject.Predmet.OstaliListFormated>
  <DomainObject.Predmet.OstaliListFormatedOIB>
    <izvorni_sadrzaj>
      <item>ZZ Perica Rajner punomoćnik sudionika u postupku RAJNER I SINOVI d.o.o. za trgovinu i ugostiteljstvo</item>
      <item>Tomislav Đuričin, OIB 01733609458</item>
      <item>VJEROVNICI</item>
    </izvorni_sadrzaj>
    <derivirana_varijabla naziv="DomainObject.Predmet.OstaliListFormatedOIB_1">
      <item>ZZ Perica Rajner punomoćnik sudionika u postupku RAJNER I SINOVI d.o.o. za trgovinu i ugostiteljstvo</item>
      <item>Tomislav Đuričin, OIB 01733609458</item>
      <item>VJEROVNICI</item>
    </derivirana_varijabla>
  </DomainObject.Predmet.OstaliListFormatedOIB>
  <DomainObject.Predmet.OstaliListFormatedWithAdress>
    <izvorni_sadrzaj>
      <item>ZZ Perica Rajner, Šenova 16, 10000 Zagreb punomoćnik sudionika u postupku RAJNER I SINOVI d.o.o. za trgovinu i ugostiteljstvo</item>
      <item>Tomislav Đuričin, Petrovaradinska 1, 10000 Zagreb</item>
      <item>VJEROVNICI</item>
    </izvorni_sadrzaj>
    <derivirana_varijabla naziv="DomainObject.Predmet.OstaliListFormatedWithAdress_1">
      <item>ZZ Perica Rajner, Šenova 16, 10000 Zagreb punomoćnik sudionika u postupku RAJNER I SINOVI d.o.o. za trgovinu i ugostiteljstvo</item>
      <item>Tomislav Đuričin, Petrovaradinska 1, 10000 Zagreb</item>
      <item>VJEROVNICI</item>
    </derivirana_varijabla>
  </DomainObject.Predmet.OstaliListFormatedWithAdress>
  <DomainObject.Predmet.OstaliListFormatedWithAdressOIB>
    <izvorni_sadrzaj>
      <item>ZZ Perica Rajner, Šenova 16, 10000 Zagreb punomoćnik sudionika u postupku RAJNER I SINOVI d.o.o. za trgovinu i ugostiteljstvo</item>
      <item>Tomislav Đuričin, OIB 01733609458, Petrovaradinska 1, 10000 Zagreb</item>
      <item>VJEROVNICI</item>
    </izvorni_sadrzaj>
    <derivirana_varijabla naziv="DomainObject.Predmet.OstaliListFormatedWithAdressOIB_1">
      <item>ZZ Perica Rajner, Šenova 16, 10000 Zagreb punomoćnik sudionika u postupku RAJNER I SINOVI d.o.o. za trgovinu i ugostiteljstvo</item>
      <item>Tomislav Đuričin, OIB 01733609458, Petrovaradinska 1, 10000 Zagreb</item>
      <item>VJEROVNICI</item>
    </derivirana_varijabla>
  </DomainObject.Predmet.OstaliListFormatedWithAdressOIB>
  <DomainObject.Predmet.OstaliListNazivFormated>
    <izvorni_sadrzaj>
      <item>ZZ Perica Rajner</item>
      <item>Tomislav Đuričin</item>
      <item>VJEROVNICI</item>
    </izvorni_sadrzaj>
    <derivirana_varijabla naziv="DomainObject.Predmet.OstaliListNazivFormated_1">
      <item>ZZ Perica Rajner</item>
      <item>Tomislav Đuričin</item>
      <item>VJEROVNICI</item>
    </derivirana_varijabla>
  </DomainObject.Predmet.OstaliListNazivFormated>
  <DomainObject.Predmet.OstaliListNazivFormatedOIB>
    <izvorni_sadrzaj>
      <item>ZZ Perica Rajner</item>
      <item>Tomislav Đuričin, OIB 01733609458</item>
      <item>VJEROVNICI</item>
    </izvorni_sadrzaj>
    <derivirana_varijabla naziv="DomainObject.Predmet.OstaliListNazivFormatedOIB_1">
      <item>ZZ Perica Rajner</item>
      <item>Tomislav Đuričin, OIB 01733609458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FNA ZAGREB i dr.</izvorni_sadrzaj>
    <derivirana_varijabla naziv="DomainObject.Predmet.StrankaIDrugi_1">FNA ZAGREB i dr.</derivirana_varijabla>
  </DomainObject.Predmet.StrankaIDrugi>
  <DomainObject.Predmet.ProtustrankaIDrugi>
    <izvorni_sadrzaj>RAJNER I SINOVI d.o.o. za trgovinu i ugostiteljstvo</izvorni_sadrzaj>
    <derivirana_varijabla naziv="DomainObject.Predmet.ProtustrankaIDrugi_1">RAJNER I SINOVI d.o.o. za trgovinu i ugostiteljstvo</derivirana_varijabla>
  </DomainObject.Predmet.ProtustrankaIDrugi>
  <DomainObject.Predmet.StrankaIDrugiAdressOIB>
    <izvorni_sadrzaj>FNA ZAGREB, OIB 85821130368, ULICA GRADA VUKOVARA 70, 10000 Zagreb i dr.</izvorni_sadrzaj>
    <derivirana_varijabla naziv="DomainObject.Predmet.StrankaIDrugiAdressOIB_1">FNA ZAGREB, OIB 85821130368, ULICA GRADA VUKOVARA 70, 10000 Zagreb i dr.</derivirana_varijabla>
  </DomainObject.Predmet.StrankaIDrugiAdressOIB>
  <DomainObject.Predmet.ProtustrankaIDrugiAdressOIB>
    <izvorni_sadrzaj>RAJNER I SINOVI d.o.o. za trgovinu i ugostiteljstvo, OIB 71383792680, SLAVENSKOG 1, 10000 Zagreb</izvorni_sadrzaj>
    <derivirana_varijabla naziv="DomainObject.Predmet.ProtustrankaIDrugiAdressOIB_1">RAJNER I SINOVI d.o.o. za trgovinu i ugostiteljstvo, OIB 71383792680,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RAJNER I SINOVI d.o.o. za trgovinu i ugostiteljstvo</item>
      <item>FNA ZAGREB</item>
      <item>ZZ Perica Rajner</item>
      <item>Tomislav Đuričin</item>
      <item>VJEROVNICI</item>
      <item>GENERALI OSIGURANJE</item>
    </izvorni_sadrzaj>
    <derivirana_varijabla naziv="DomainObject.Predmet.SudioniciListNaziv_1">
      <item>RAJNER I SINOVI d.o.o. za trgovinu i ugostiteljstvo</item>
      <item>FNA ZAGREB</item>
      <item>ZZ Perica Rajner</item>
      <item>Tomislav Đuričin</item>
      <item>VJEROVNICI</item>
      <item>GENERALI OSIGURANJE</item>
    </derivirana_varijabla>
  </DomainObject.Predmet.SudioniciListNaziv>
  <DomainObject.Predmet.SudioniciListAdressOIB>
    <izvorni_sadrzaj>
      <item>RAJNER I SINOVI d.o.o. za trgovinu i ugostiteljstvo, OIB 71383792680, SLAVENSKOG 1,10000 Zagreb</item>
      <item>FNA ZAGREB, OIB 85821130368, ULICA GRADA VUKOVARA 70,10000 Zagreb</item>
      <item>ZZ Perica Rajner, Šenova 16,10000 Zagreb</item>
      <item>Tomislav Đuričin, OIB 01733609458, Petrovaradinska 1,10000 Zagreb</item>
      <item>VJEROVNICI</item>
      <item>GENERALI OSIGURANJE</item>
    </izvorni_sadrzaj>
    <derivirana_varijabla naziv="DomainObject.Predmet.SudioniciListAdressOIB_1">
      <item>RAJNER I SINOVI d.o.o. za trgovinu i ugostiteljstvo, OIB 71383792680, SLAVENSKOG 1,10000 Zagreb</item>
      <item>FNA ZAGREB, OIB 85821130368, ULICA GRADA VUKOVARA 70,10000 Zagreb</item>
      <item>ZZ Perica Rajner, Šenova 16,10000 Zagreb</item>
      <item>Tomislav Đuričin, OIB 01733609458, Petrovaradinska 1,10000 Zagreb</item>
      <item>VJEROVNICI</item>
      <item>GENERALI OSIGURANJE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71383792680</item>
      <item>, OIB 85821130368</item>
      <item>, OIB null</item>
      <item>, OIB 01733609458</item>
      <item>, OIB null</item>
      <item>, OIB null</item>
    </izvorni_sadrzaj>
    <derivirana_varijabla naziv="DomainObject.Predmet.SudioniciListNazivOIB_1">
      <item>, OIB 71383792680</item>
      <item>, OIB 85821130368</item>
      <item>, OIB null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958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2015-10-21T12:00:00Z</dcterms:created>
  <dc:creator>nribaric</dc:creator>
  <cp:lastModifiedBy>Ivana Rogić</cp:lastModifiedBy>
  <cp:lastPrinted>2015-10-22T08:26:00Z</cp:lastPrinted>
  <dcterms:modified xmlns:xsi="http://www.w3.org/2001/XMLSchema-instance" xsi:type="dcterms:W3CDTF">2015-10-22T08:27:00Z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