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31b22" w14:paraId="af31b22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D22B1">
        <w:t>1</w:t>
      </w:r>
      <w:r w:rsidR="00EB37CA">
        <w:t>322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EB37CA" w:rsidRPr="00EB37CA">
        <w:t>MICUDAJ USLUGE d.o.o. za prijevoz i usluge, Kozinščak, I. Mahača 1, MBS: 080720471, OIB: 90505560685</w:t>
      </w:r>
      <w:r w:rsidR="00231648">
        <w:t xml:space="preserve">, dana </w:t>
      </w:r>
      <w:r w:rsidR="006D22B1">
        <w:t>1.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EB37CA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EB37CA" w:rsidRPr="00EB37CA">
        <w:t>MICUDAJ USLUGE d.o.o. za prijevoz i usluge, Kozinščak, I. Mahača 1, MBS: 080720471, OIB: 90505560685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007103">
        <w:t>Mateo Erceg, Zagreb, Radnička cesta 30, OIB: 93602617826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EB37CA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EB37CA" w:rsidRPr="00EB37CA">
        <w:t>MICUDAJ USLUGE d.o.o. za prijevoz i usluge, Kozinščak, I. Mahača 1, MBS: 080720471, OIB: 90505560685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EB37CA">
        <w:t>24</w:t>
      </w:r>
      <w:r w:rsidR="006D22B1">
        <w:t>. veljače</w:t>
      </w:r>
      <w:r w:rsidR="00647F1F">
        <w:t xml:space="preserve"> 2016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EB37CA" w:rsidRPr="00EB37CA">
        <w:t>MICUDAJ USLUGE d.o.o. za prijevoz i usluge, Kozinščak, I. Mahača 1, MBS: 080720471, OIB: 90505560685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EB37CA">
        <w:t>11</w:t>
      </w:r>
      <w:r w:rsidR="0074665E">
        <w:t>. svibnja</w:t>
      </w:r>
      <w:r w:rsidR="00647F1F">
        <w:t xml:space="preserve"> 2016</w:t>
      </w:r>
      <w:r>
        <w:t>. objavio oglas na mrežnoj stranici e-Oglasna ploča sudova pod posl. brojem St-</w:t>
      </w:r>
      <w:r w:rsidR="00EB37CA">
        <w:t>1322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EB37CA">
        <w:t>1322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6D22B1">
        <w:t>1.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F1EDA">
        <w:t>1</w:t>
      </w:r>
      <w:r w:rsidR="006D22B1">
        <w:t>0</w:t>
      </w:r>
      <w:r w:rsidR="005F1EDA">
        <w:t>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41821"/>
    <w:rsid w:val="00052F59"/>
    <w:rsid w:val="00095675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C2121"/>
    <w:rsid w:val="005D0763"/>
    <w:rsid w:val="005F1EDA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43253"/>
    <w:rsid w:val="008D47E0"/>
    <w:rsid w:val="008D7500"/>
    <w:rsid w:val="00917B69"/>
    <w:rsid w:val="009D33A7"/>
    <w:rsid w:val="009F2371"/>
    <w:rsid w:val="009F5360"/>
    <w:rsid w:val="00A571AD"/>
    <w:rsid w:val="00A868A7"/>
    <w:rsid w:val="00B3467E"/>
    <w:rsid w:val="00B37C1E"/>
    <w:rsid w:val="00B46765"/>
    <w:rsid w:val="00B82754"/>
    <w:rsid w:val="00B87BDD"/>
    <w:rsid w:val="00BA1A5C"/>
    <w:rsid w:val="00BE259C"/>
    <w:rsid w:val="00C1697B"/>
    <w:rsid w:val="00C827B2"/>
    <w:rsid w:val="00CE107B"/>
    <w:rsid w:val="00D21A2C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46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3467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3467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67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67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46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3467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3467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67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67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1322</izvorni_sadrzaj>
    <derivirana_varijabla naziv="DomainObject.Predmet.Broj_1">1322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St-1322/2016</izvorni_sadrzaj>
    <derivirana_varijabla naziv="DomainObject.Predmet.OznakaBroj_1">St-1322/2016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MICUDAJ USLUGE d.o.o.</izvorni_sadrzaj>
    <derivirana_varijabla naziv="DomainObject.Predmet.ProtustrankaFormated_1">  MICUDAJ USLUGE d.o.o.</derivirana_varijabla>
  </DomainObject.Predmet.ProtustrankaFormated>
  <DomainObject.Predmet.ProtustrankaFormatedOIB>
    <izvorni_sadrzaj>  MICUDAJ USLUGE d.o.o., OIB 90505560685</izvorni_sadrzaj>
    <derivirana_varijabla naziv="DomainObject.Predmet.ProtustrankaFormatedOIB_1">  MICUDAJ USLUGE d.o.o., OIB 90505560685</derivirana_varijabla>
  </DomainObject.Predmet.ProtustrankaFormatedOIB>
  <DomainObject.Predmet.ProtustrankaFormatedWithAdress>
    <izvorni_sadrzaj> MICUDAJ USLUGE d.o.o., Ivana Mahača 1, 10370 Kozinščak</izvorni_sadrzaj>
    <derivirana_varijabla naziv="DomainObject.Predmet.ProtustrankaFormatedWithAdress_1"> MICUDAJ USLUGE d.o.o., Ivana Mahača 1, 10370 Kozinščak</derivirana_varijabla>
  </DomainObject.Predmet.ProtustrankaFormatedWithAdress>
  <DomainObject.Predmet.ProtustrankaFormatedWithAdressOIB>
    <izvorni_sadrzaj> MICUDAJ USLUGE d.o.o., OIB 90505560685, Ivana Mahača 1, 10370 Kozinščak</izvorni_sadrzaj>
    <derivirana_varijabla naziv="DomainObject.Predmet.ProtustrankaFormatedWithAdressOIB_1"> MICUDAJ USLUGE d.o.o., OIB 90505560685, Ivana Mahača 1, 10370 Kozinščak</derivirana_varijabla>
  </DomainObject.Predmet.ProtustrankaFormatedWithAdressOIB>
  <DomainObject.Predmet.ProtustrankaWithAdress>
    <izvorni_sadrzaj>MICUDAJ USLUGE d.o.o. Ivana Mahača 1, 10370 Kozinščak</izvorni_sadrzaj>
    <derivirana_varijabla naziv="DomainObject.Predmet.ProtustrankaWithAdress_1">MICUDAJ USLUGE d.o.o. Ivana Mahača 1, 10370 Kozinščak</derivirana_varijabla>
  </DomainObject.Predmet.ProtustrankaWithAdress>
  <DomainObject.Predmet.ProtustrankaWithAdressOIB>
    <izvorni_sadrzaj>MICUDAJ USLUGE d.o.o., OIB 90505560685, Ivana Mahača 1, 10370 Kozinščak</izvorni_sadrzaj>
    <derivirana_varijabla naziv="DomainObject.Predmet.ProtustrankaWithAdressOIB_1">MICUDAJ USLUGE d.o.o., OIB 90505560685, Ivana Mahača 1, 10370 Kozinščak</derivirana_varijabla>
  </DomainObject.Predmet.ProtustrankaWithAdressOIB>
  <DomainObject.Predmet.ProtustrankaNazivFormated>
    <izvorni_sadrzaj>MICUDAJ USLUGE d.o.o.</izvorni_sadrzaj>
    <derivirana_varijabla naziv="DomainObject.Predmet.ProtustrankaNazivFormated_1">MICUDAJ USLUGE d.o.o.</derivirana_varijabla>
  </DomainObject.Predmet.ProtustrankaNazivFormated>
  <DomainObject.Predmet.ProtustrankaNazivFormatedOIB>
    <izvorni_sadrzaj>MICUDAJ USLUGE d.o.o., OIB 90505560685</izvorni_sadrzaj>
    <derivirana_varijabla naziv="DomainObject.Predmet.ProtustrankaNazivFormatedOIB_1">MICUDAJ USLUGE d.o.o., OIB 90505560685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MICUDAJ USLUGE d.o.o.</item>
    </izvorni_sadrzaj>
    <derivirana_varijabla naziv="DomainObject.Predmet.ProtuStrankaListFormated_1">
      <item>MICUDAJ USLUGE d.o.o.</item>
    </derivirana_varijabla>
  </DomainObject.Predmet.ProtuStrankaListFormated>
  <DomainObject.Predmet.ProtuStrankaListFormatedOIB>
    <izvorni_sadrzaj>
      <item>MICUDAJ USLUGE d.o.o., OIB 90505560685</item>
    </izvorni_sadrzaj>
    <derivirana_varijabla naziv="DomainObject.Predmet.ProtuStrankaListFormatedOIB_1">
      <item>MICUDAJ USLUGE d.o.o., OIB 90505560685</item>
    </derivirana_varijabla>
  </DomainObject.Predmet.ProtuStrankaListFormatedOIB>
  <DomainObject.Predmet.ProtuStrankaListFormatedWithAdress>
    <izvorni_sadrzaj>
      <item>MICUDAJ USLUGE d.o.o., Ivana Mahača 1, 10370 Kozinščak</item>
    </izvorni_sadrzaj>
    <derivirana_varijabla naziv="DomainObject.Predmet.ProtuStrankaListFormatedWithAdress_1">
      <item>MICUDAJ USLUGE d.o.o., Ivana Mahača 1, 10370 Kozinščak</item>
    </derivirana_varijabla>
  </DomainObject.Predmet.ProtuStrankaListFormatedWithAdress>
  <DomainObject.Predmet.ProtuStrankaListFormatedWithAdressOIB>
    <izvorni_sadrzaj>
      <item>MICUDAJ USLUGE d.o.o., OIB 90505560685, Ivana Mahača 1, 10370 Kozinščak</item>
    </izvorni_sadrzaj>
    <derivirana_varijabla naziv="DomainObject.Predmet.ProtuStrankaListFormatedWithAdressOIB_1">
      <item>MICUDAJ USLUGE d.o.o., OIB 90505560685, Ivana Mahača 1, 10370 Kozinščak</item>
    </derivirana_varijabla>
  </DomainObject.Predmet.ProtuStrankaListFormatedWithAdressOIB>
  <DomainObject.Predmet.ProtuStrankaListNazivFormated>
    <izvorni_sadrzaj>
      <item>MICUDAJ USLUGE d.o.o.</item>
    </izvorni_sadrzaj>
    <derivirana_varijabla naziv="DomainObject.Predmet.ProtuStrankaListNazivFormated_1">
      <item>MICUDAJ USLUGE d.o.o.</item>
    </derivirana_varijabla>
  </DomainObject.Predmet.ProtuStrankaListNazivFormated>
  <DomainObject.Predmet.ProtuStrankaListNazivFormatedOIB>
    <izvorni_sadrzaj>
      <item>MICUDAJ USLUGE d.o.o., OIB 90505560685</item>
    </izvorni_sadrzaj>
    <derivirana_varijabla naziv="DomainObject.Predmet.ProtuStrankaListNazivFormatedOIB_1">
      <item>MICUDAJ USLUGE d.o.o., OIB 90505560685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MICUDAJ USLUGE d.o.o.</izvorni_sadrzaj>
    <derivirana_varijabla naziv="DomainObject.Predmet.ProtustrankaIDrugi_1">MICUDAJ USLUGE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MICUDAJ USLUGE d.o.o., OIB 90505560685, Ivana Mahača 1, 10370 Kozinščak</izvorni_sadrzaj>
    <derivirana_varijabla naziv="DomainObject.Predmet.ProtustrankaIDrugiAdressOIB_1">MICUDAJ USLUGE d.o.o., OIB 90505560685, Ivana Mahača 1, 10370 Kozinščak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MICUDAJ USLUGE d.o.o.</item>
      <item>FINA Regionalni centar Zagreb</item>
    </izvorni_sadrzaj>
    <derivirana_varijabla naziv="DomainObject.Predmet.SudioniciListNaziv_1">
      <item>MICUDAJ USLUGE d.o.o.</item>
      <item>FINA Regionalni centar Zagreb</item>
    </derivirana_varijabla>
  </DomainObject.Predmet.SudioniciListNaziv>
  <DomainObject.Predmet.SudioniciListAdressOIB>
    <izvorni_sadrzaj>
      <item>MICUDAJ USLUGE d.o.o., OIB 90505560685, Ivana Mahača 1,10370 Kozinščak</item>
      <item>FINA Regionalni centar Zagreb, OIB 85821130368, Trg svibanjskih žrtava 1995. br.1,10000 Zagreb</item>
    </izvorni_sadrzaj>
    <derivirana_varijabla naziv="DomainObject.Predmet.SudioniciListAdressOIB_1">
      <item>MICUDAJ USLUGE d.o.o., OIB 90505560685, Ivana Mahača 1,10370 Kozinščak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90505560685</item>
      <item>, OIB 85821130368</item>
    </izvorni_sadrzaj>
    <derivirana_varijabla naziv="DomainObject.Predmet.SudioniciListNazivOIB_1">
      <item>, OIB 90505560685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417</properties:Words>
  <properties:Characters>2238</properties:Characters>
  <properties:Lines>90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2016-07-01T10:48:00Z</dcterms:created>
  <dc:creator>korisnik</dc:creator>
  <cp:lastModifiedBy>Žana Bem</cp:lastModifiedBy>
  <cp:lastPrinted>2016-07-01T06:45:00Z</cp:lastPrinted>
  <dcterms:modified xmlns:xsi="http://www.w3.org/2001/XMLSchema-instance" xsi:type="dcterms:W3CDTF">2016-07-01T10:50:00Z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