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1932" w14:paraId="f391932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</w:t>
      </w:r>
      <w:r w:rsidR="000D576F">
        <w:t xml:space="preserve">        </w:t>
      </w:r>
      <w:r w:rsidRPr="00586DD5">
        <w:t xml:space="preserve">  </w:t>
      </w:r>
      <w:r w:rsidR="000D576F">
        <w:t>89</w:t>
      </w:r>
      <w:r w:rsidRPr="00586DD5">
        <w:t>. St</w:t>
      </w:r>
      <w:r w:rsidR="00A019E5">
        <w:t>-</w:t>
      </w:r>
      <w:r w:rsidR="009E40AD">
        <w:t>6007/15</w:t>
      </w:r>
      <w:r w:rsidR="000D576F">
        <w:t>-</w:t>
      </w:r>
      <w:proofErr w:type="spellStart"/>
      <w:r w:rsidR="000D576F">
        <w:t>15</w:t>
      </w:r>
      <w:proofErr w:type="spellEnd"/>
    </w:p>
    <w:p w:rsidRDefault="000D576F" w:rsidP="00586DD5" w:rsidR="00586DD5" w:rsidRPr="00586DD5">
      <w:r>
        <w:t xml:space="preserve"> 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0D576F" w:rsidP="007C4EF1" w:rsidR="000D576F"/>
    <w:p w:rsidRDefault="000D576F" w:rsidP="00C23899" w:rsidR="000D576F" w:rsidRPr="00B50AEF">
      <w:pPr>
        <w:jc w:val="center"/>
      </w:pPr>
      <w:r>
        <w:t>R E P U B L I K A  H R V A T S K A</w:t>
      </w:r>
    </w:p>
    <w:p w:rsidRDefault="000D576F" w:rsidP="00586DD5" w:rsidR="000D576F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9E40AD" w:rsidP="000D576F" w:rsidR="000D576F" w:rsidRPr="00A70551">
      <w:pPr>
        <w:ind w:firstLine="708"/>
        <w:jc w:val="both"/>
        <w:rPr>
          <w:lang w:val="pt-BR"/>
        </w:rPr>
      </w:pPr>
      <w:r w:rsidRPr="00F16023">
        <w:t xml:space="preserve">Trgovački sud u Zagrebu, po sucu Nikolini Dorić Hadžisejdić, </w:t>
      </w:r>
      <w:r w:rsidRPr="00F16023">
        <w:rPr>
          <w:lang w:val="pt-BR"/>
        </w:rPr>
        <w:t>u stečajnom predmetu u povodu prijedloga predlagatelja</w:t>
      </w:r>
      <w:r w:rsidRPr="00F16023">
        <w:t xml:space="preserve"> </w:t>
      </w:r>
      <w:r w:rsidRPr="00F16023">
        <w:rPr>
          <w:lang w:val="pt-BR"/>
        </w:rPr>
        <w:t xml:space="preserve">FINANCIJSKA AGENCIJA, RC Zagreb, </w:t>
      </w:r>
      <w:r w:rsidRPr="00F16023">
        <w:t>Podružnica Zagreb, Trg svibanjskih žrtava 1995. 1, OIB: 85821130368,</w:t>
      </w:r>
      <w:r w:rsidRPr="00F16023">
        <w:rPr>
          <w:lang w:val="pt-BR"/>
        </w:rPr>
        <w:t xml:space="preserve"> za otvaranje stečajnog postupka nad dužnikom FUTURE TIME j.d.o.o., Zagreb, Selska cesta 183, OIB: 51286264578</w:t>
      </w:r>
      <w:r w:rsidR="000D576F" w:rsidRPr="00A70551">
        <w:rPr>
          <w:lang w:val="pt-BR"/>
        </w:rPr>
        <w:t>, 2</w:t>
      </w:r>
      <w:r w:rsidR="009D6D4C">
        <w:rPr>
          <w:lang w:val="pt-BR"/>
        </w:rPr>
        <w:t>5</w:t>
      </w:r>
      <w:r w:rsidR="000D576F" w:rsidRPr="00A70551">
        <w:rPr>
          <w:lang w:val="pt-BR"/>
        </w:rPr>
        <w:t>. studenog 2016.</w:t>
      </w:r>
      <w:r w:rsidR="000D576F" w:rsidRPr="00A70551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D576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9D6D4C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9E40AD" w:rsidRPr="00F16023">
        <w:rPr>
          <w:lang w:val="pt-BR"/>
        </w:rPr>
        <w:t>FUTURE TIME j.d.o.o., Zagreb, Selska cesta 183, OIB: 51286264578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</w:t>
      </w:r>
      <w:r w:rsidR="009D6D4C" w:rsidRPr="009D6D4C">
        <w:t>7. veljače 2017.</w:t>
      </w:r>
      <w:r w:rsidR="00A019E5" w:rsidRPr="009D6D4C">
        <w:t xml:space="preserve"> u </w:t>
      </w:r>
      <w:r w:rsidR="009D6D4C" w:rsidRPr="009D6D4C">
        <w:t>9,30</w:t>
      </w:r>
      <w:r w:rsidRPr="009D6D4C">
        <w:t xml:space="preserve"> sati,</w:t>
      </w:r>
      <w:r w:rsidRPr="009D6D4C">
        <w:rPr>
          <w:b/>
        </w:rPr>
        <w:t xml:space="preserve"> </w:t>
      </w:r>
      <w:r w:rsidRPr="00586DD5">
        <w:t>u zgradi ovog suda u sobi br</w:t>
      </w:r>
      <w:r w:rsidR="006A22C0" w:rsidRPr="00586DD5">
        <w:t xml:space="preserve">. </w:t>
      </w:r>
      <w:r w:rsidR="000D576F">
        <w:t>9</w:t>
      </w:r>
      <w:r w:rsidR="006A22C0" w:rsidRPr="00586DD5">
        <w:t>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>-    privremeni stečajni upravitelju</w:t>
      </w:r>
    </w:p>
    <w:p w:rsidRDefault="00A019E5" w:rsidP="00685A5E" w:rsidR="0021087C" w:rsidRPr="00586DD5">
      <w:pPr>
        <w:jc w:val="both"/>
      </w:pPr>
      <w:r>
        <w:t xml:space="preserve">-    osoba koja za dužnika obavlja poslove platnog promet: </w:t>
      </w:r>
      <w:r w:rsidR="009E40AD">
        <w:t>OTP banka Hrvatska</w:t>
      </w:r>
      <w:r w:rsidR="000D576F">
        <w:t xml:space="preserve"> </w:t>
      </w:r>
      <w:r>
        <w:t xml:space="preserve"> d.d.</w:t>
      </w:r>
      <w:r w:rsidR="00685A5E" w:rsidRPr="00586DD5">
        <w:tab/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0D576F">
        <w:t>2</w:t>
      </w:r>
      <w:r w:rsidR="009D6D4C">
        <w:t>5</w:t>
      </w:r>
      <w:r w:rsidR="00A019E5">
        <w:t xml:space="preserve">. </w:t>
      </w:r>
      <w:r w:rsidR="000D576F">
        <w:t>studenog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31653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E43B34" w:rsidP="00E43B34" w:rsidR="006A22C0">
      <w:pPr>
        <w:ind w:left="5760"/>
      </w:pPr>
      <w:r>
        <w:t xml:space="preserve">          </w:t>
      </w:r>
      <w:r w:rsidR="000D576F">
        <w:t>Nikolina Dorić Hadžisejdić</w:t>
      </w:r>
      <w:r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D0343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E43B34" w:rsidP="002B3342" w:rsidR="00E43B34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E43B34" w:rsidP="002B3342" w:rsidR="00E43B34" w:rsidRPr="00694D64">
      <w:r w:rsidRPr="00694D64">
        <w:t>Karmela Dolenc</w:t>
      </w:r>
    </w:p>
    <w:p w:rsidRDefault="00E43B34" w:rsidP="002B3342" w:rsidR="00E43B34">
      <w:pPr>
        <w:pStyle w:val="Bezproreda"/>
      </w:pPr>
    </w:p>
    <w:p w:rsidRDefault="00E43B34" w:rsidP="00E43B34" w:rsidR="00E43B34" w:rsidRPr="00586DD5">
      <w:pPr>
        <w:jc w:val="both"/>
        <w:rPr>
          <w:b/>
        </w:rPr>
      </w:pPr>
    </w:p>
    <w:sectPr w:rsidSect="000D576F" w:rsidR="00E43B34" w:rsidRPr="00586DD5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76F" w:rsidP="000D576F" w:rsidR="000D576F">
      <w:r>
        <w:separator/>
      </w:r>
    </w:p>
  </w:endnote>
  <w:endnote w:id="0" w:type="continuationSeparator">
    <w:p w:rsidRDefault="000D576F" w:rsidP="000D576F" w:rsidR="000D5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76F" w:rsidP="000D576F" w:rsidR="000D576F">
      <w:r>
        <w:separator/>
      </w:r>
    </w:p>
  </w:footnote>
  <w:footnote w:id="0" w:type="continuationSeparator">
    <w:p w:rsidRDefault="000D576F" w:rsidP="000D576F" w:rsidR="000D5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D576F"/>
    <w:rsid w:val="000E19ED"/>
    <w:rsid w:val="000E1DC5"/>
    <w:rsid w:val="00106717"/>
    <w:rsid w:val="0021087C"/>
    <w:rsid w:val="00227C98"/>
    <w:rsid w:val="00263D9E"/>
    <w:rsid w:val="00264157"/>
    <w:rsid w:val="00264933"/>
    <w:rsid w:val="002714E8"/>
    <w:rsid w:val="00287281"/>
    <w:rsid w:val="002D2245"/>
    <w:rsid w:val="00316538"/>
    <w:rsid w:val="00347BB4"/>
    <w:rsid w:val="0038741D"/>
    <w:rsid w:val="003C198B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A6843"/>
    <w:rsid w:val="007B3F07"/>
    <w:rsid w:val="0081252D"/>
    <w:rsid w:val="00880F0E"/>
    <w:rsid w:val="008B05F8"/>
    <w:rsid w:val="008D6FB5"/>
    <w:rsid w:val="00901CAF"/>
    <w:rsid w:val="00982E56"/>
    <w:rsid w:val="009D6D4C"/>
    <w:rsid w:val="009E40AD"/>
    <w:rsid w:val="00A019E5"/>
    <w:rsid w:val="00A34C9C"/>
    <w:rsid w:val="00A45CFF"/>
    <w:rsid w:val="00A76551"/>
    <w:rsid w:val="00B47261"/>
    <w:rsid w:val="00B639DE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43B34"/>
    <w:rsid w:val="00E865F3"/>
    <w:rsid w:val="00E9131D"/>
    <w:rsid w:val="00EA7FA1"/>
    <w:rsid w:val="00F057DB"/>
    <w:rsid w:val="00F378C1"/>
    <w:rsid w:val="00F4108B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E43B34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E43B34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6007</izvorni_sadrzaj>
    <derivirana_varijabla naziv="DomainObject.Predmet.Broj_1">6007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St-6007/2015</izvorni_sadrzaj>
    <derivirana_varijabla naziv="DomainObject.Predmet.OznakaBroj_1">St-6007/2015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FUTURE TIME j.d.o.o. zastupanog po punomoćniku SINIŠA KRUPLJANIĆ</izvorni_sadrzaj>
    <derivirana_varijabla naziv="DomainObject.Predmet.ProtustrankaFormated_1">  FUTURE TIME j.d.o.o. zastupanog po punomoćniku SINIŠA KRUPLJANIĆ</derivirana_varijabla>
  </DomainObject.Predmet.ProtustrankaFormated>
  <DomainObject.Predmet.ProtustrankaFormatedOIB>
    <izvorni_sadrzaj>  FUTURE TIME j.d.o.o., OIB 51286264578 zastupanog po punomoćniku SINIŠA KRUPLJANIĆ</izvorni_sadrzaj>
    <derivirana_varijabla naziv="DomainObject.Predmet.ProtustrankaFormatedOIB_1">  FUTURE TIME j.d.o.o., OIB 51286264578 zastupanog po punomoćniku SINIŠA KRUPLJANIĆ</derivirana_varijabla>
  </DomainObject.Predmet.ProtustrankaFormatedOIB>
  <DomainObject.Predmet.ProtustrankaFormatedWithAdress>
    <izvorni_sadrzaj> FUTURE TIME j.d.o.o., Selska cesta 183, 10000 Zagreb zastupanog po punomoćniku SINIŠA KRUPLJANIĆ</izvorni_sadrzaj>
    <derivirana_varijabla naziv="DomainObject.Predmet.ProtustrankaFormatedWithAdress_1"> FUTURE TIME j.d.o.o., Selska cesta 183, 10000 Zagreb zastupanog po punomoćniku SINIŠA KRUPLJANIĆ</derivirana_varijabla>
  </DomainObject.Predmet.ProtustrankaFormatedWithAdress>
  <DomainObject.Predmet.ProtustrankaFormatedWithAdressOIB>
    <izvorni_sadrzaj> FUTURE TIME j.d.o.o., OIB 51286264578, Selska cesta 183, 10000 Zagreb zastupanog po punomoćniku SINIŠA KRUPLJANIĆ</izvorni_sadrzaj>
    <derivirana_varijabla naziv="DomainObject.Predmet.ProtustrankaFormatedWithAdressOIB_1"> FUTURE TIME j.d.o.o., OIB 51286264578, Selska cesta 183, 10000 Zagreb zastupanog po punomoćniku SINIŠA KRUPLJANIĆ</derivirana_varijabla>
  </DomainObject.Predmet.ProtustrankaFormatedWithAdressOIB>
  <DomainObject.Predmet.ProtustrankaWithAdress>
    <izvorni_sadrzaj>FUTURE TIME j.d.o.o. Selska cesta 183, 10000 Zagreb</izvorni_sadrzaj>
    <derivirana_varijabla naziv="DomainObject.Predmet.ProtustrankaWithAdress_1">FUTURE TIME j.d.o.o. Selska cesta 183, 10000 Zagreb</derivirana_varijabla>
  </DomainObject.Predmet.ProtustrankaWithAdress>
  <DomainObject.Predmet.ProtustrankaWithAdressOIB>
    <izvorni_sadrzaj>FUTURE TIME j.d.o.o., OIB 51286264578, Selska cesta 183, 10000 Zagreb</izvorni_sadrzaj>
    <derivirana_varijabla naziv="DomainObject.Predmet.ProtustrankaWithAdressOIB_1">FUTURE TIME j.d.o.o., OIB 51286264578, Selska cesta 183, 10000 Zagreb</derivirana_varijabla>
  </DomainObject.Predmet.ProtustrankaWithAdressOIB>
  <DomainObject.Predmet.ProtustrankaNazivFormated>
    <izvorni_sadrzaj>FUTURE TIME j.d.o.o.</izvorni_sadrzaj>
    <derivirana_varijabla naziv="DomainObject.Predmet.ProtustrankaNazivFormated_1">FUTURE TIME j.d.o.o.</derivirana_varijabla>
  </DomainObject.Predmet.ProtustrankaNazivFormated>
  <DomainObject.Predmet.ProtustrankaNazivFormatedOIB>
    <izvorni_sadrzaj>FUTURE TIME j.d.o.o., OIB 51286264578</izvorni_sadrzaj>
    <derivirana_varijabla naziv="DomainObject.Predmet.ProtustrankaNazivFormatedOIB_1">FUTURE TIME j.d.o.o., OIB 51286264578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FUTURE TIME j.d.o.o. zastupanog po punomoćniku SINIŠA KRUPLJANIĆ</item>
    </izvorni_sadrzaj>
    <derivirana_varijabla naziv="DomainObject.Predmet.ProtuStrankaListFormated_1">
      <item>FUTURE TIME j.d.o.o. zastupanog po punomoćniku SINIŠA KRUPLJANIĆ</item>
    </derivirana_varijabla>
  </DomainObject.Predmet.ProtuStrankaListFormated>
  <DomainObject.Predmet.ProtuStrankaListFormatedOIB>
    <izvorni_sadrzaj>
      <item>FUTURE TIME j.d.o.o., OIB 51286264578 zastupanog po punomoćniku SINIŠA KRUPLJANIĆ</item>
    </izvorni_sadrzaj>
    <derivirana_varijabla naziv="DomainObject.Predmet.ProtuStrankaListFormatedOIB_1">
      <item>FUTURE TIME j.d.o.o., OIB 51286264578 zastupanog po punomoćniku SINIŠA KRUPLJANIĆ</item>
    </derivirana_varijabla>
  </DomainObject.Predmet.ProtuStrankaListFormatedOIB>
  <DomainObject.Predmet.ProtuStrankaListFormatedWithAdress>
    <izvorni_sadrzaj>
      <item>FUTURE TIME j.d.o.o., Selska cesta 183, 10000 Zagreb zastupanog po punomoćniku SINIŠA KRUPLJANIĆ</item>
    </izvorni_sadrzaj>
    <derivirana_varijabla naziv="DomainObject.Predmet.ProtuStrankaListFormatedWithAdress_1">
      <item>FUTURE TIME j.d.o.o., Selska cesta 183, 10000 Zagreb zastupanog po punomoćniku SINIŠA KRUPLJANIĆ</item>
    </derivirana_varijabla>
  </DomainObject.Predmet.ProtuStrankaListFormatedWithAdress>
  <DomainObject.Predmet.ProtuStrankaListFormatedWithAdressOIB>
    <izvorni_sadrzaj>
      <item>FUTURE TIME j.d.o.o., OIB 51286264578, Selska cesta 183, 10000 Zagreb zastupanog po punomoćniku SINIŠA KRUPLJANIĆ</item>
    </izvorni_sadrzaj>
    <derivirana_varijabla naziv="DomainObject.Predmet.ProtuStrankaListFormatedWithAdressOIB_1">
      <item>FUTURE TIME j.d.o.o., OIB 51286264578, Selska cesta 183, 10000 Zagreb zastupanog po punomoćniku SINIŠA KRUPLJANIĆ</item>
    </derivirana_varijabla>
  </DomainObject.Predmet.ProtuStrankaListFormatedWithAdressOIB>
  <DomainObject.Predmet.ProtuStrankaListNazivFormated>
    <izvorni_sadrzaj>
      <item>FUTURE TIME j.d.o.o.</item>
    </izvorni_sadrzaj>
    <derivirana_varijabla naziv="DomainObject.Predmet.ProtuStrankaListNazivFormated_1">
      <item>FUTURE TIME j.d.o.o.</item>
    </derivirana_varijabla>
  </DomainObject.Predmet.ProtuStrankaListNazivFormated>
  <DomainObject.Predmet.ProtuStrankaListNazivFormatedOIB>
    <izvorni_sadrzaj>
      <item>FUTURE TIME j.d.o.o., OIB 51286264578</item>
    </izvorni_sadrzaj>
    <derivirana_varijabla naziv="DomainObject.Predmet.ProtuStrankaListNazivFormatedOIB_1">
      <item>FUTURE TIME j.d.o.o., OIB 51286264578</item>
    </derivirana_varijabla>
  </DomainObject.Predmet.ProtuStrankaListNazivFormatedOIB>
  <DomainObject.Predmet.OstaliListFormated>
    <izvorni_sadrzaj>
      <item>SINIŠA KRUPLJANIĆ punomoćnik sudionika u postupku FUTURE TIME j.d.o.o.</item>
      <item>OTP banka Hrvatska d.d.</item>
    </izvorni_sadrzaj>
    <derivirana_varijabla naziv="DomainObject.Predmet.OstaliListFormated_1">
      <item>SINIŠA KRUPLJANIĆ punomoćnik sudionika u postupku FUTURE TIME j.d.o.o.</item>
      <item>OTP banka Hrvatska d.d.</item>
    </derivirana_varijabla>
  </DomainObject.Predmet.OstaliListFormated>
  <DomainObject.Predmet.OstaliListFormatedOIB>
    <izvorni_sadrzaj>
      <item>SINIŠA KRUPLJANIĆ, OIB 48367431412 punomoćnik sudionika u postupku FUTURE TIME j.d.o.o.</item>
      <item>OTP banka Hrvatska d.d.</item>
    </izvorni_sadrzaj>
    <derivirana_varijabla naziv="DomainObject.Predmet.OstaliListFormatedOIB_1">
      <item>SINIŠA KRUPLJANIĆ, OIB 48367431412 punomoćnik sudionika u postupku FUTURE TIME j.d.o.o.</item>
      <item>OTP banka Hrvatska d.d.</item>
    </derivirana_varijabla>
  </DomainObject.Predmet.OstaliListFormatedOIB>
  <DomainObject.Predmet.OstaliListFormatedWithAdress>
    <izvorni_sadrzaj>
      <item>SINIŠA KRUPLJANIĆ, Rožići 7, 10360 Goranec punomoćnik sudionika u postupku FUTURE TIME j.d.o.o.</item>
      <item>OTP banka Hrvatska d.d., Domovinskog rata 3, 23000 Zadar</item>
    </izvorni_sadrzaj>
    <derivirana_varijabla naziv="DomainObject.Predmet.OstaliListFormatedWithAdress_1">
      <item>SINIŠA KRUPLJANIĆ, Rožići 7, 10360 Goranec punomoćnik sudionika u postupku FUTURE TIME j.d.o.o.</item>
      <item>OTP banka Hrvatska d.d., Domovinskog rata 3, 23000 Zadar</item>
    </derivirana_varijabla>
  </DomainObject.Predmet.OstaliListFormatedWithAdress>
  <DomainObject.Predmet.OstaliListFormatedWithAdressOIB>
    <izvorni_sadrzaj>
      <item>SINIŠA KRUPLJANIĆ, OIB 48367431412, Rožići 7, 10360 Goranec punomoćnik sudionika u postupku FUTURE TIME j.d.o.o.</item>
      <item>OTP banka Hrvatska d.d., Domovinskog rata 3, 23000 Zadar</item>
    </izvorni_sadrzaj>
    <derivirana_varijabla naziv="DomainObject.Predmet.OstaliListFormatedWithAdressOIB_1">
      <item>SINIŠA KRUPLJANIĆ, OIB 48367431412, Rožići 7, 10360 Goranec punomoćnik sudionika u postupku FUTURE TIME j.d.o.o.</item>
      <item>OTP banka Hrvatska d.d., Domovinskog rata 3, 23000 Zadar</item>
    </derivirana_varijabla>
  </DomainObject.Predmet.OstaliListFormatedWithAdressOIB>
  <DomainObject.Predmet.OstaliListNazivFormated>
    <izvorni_sadrzaj>
      <item>SINIŠA KRUPLJANIĆ</item>
      <item>OTP banka Hrvatska d.d.</item>
    </izvorni_sadrzaj>
    <derivirana_varijabla naziv="DomainObject.Predmet.OstaliListNazivFormated_1">
      <item>SINIŠA KRUPLJANIĆ</item>
      <item>OTP banka Hrvatska d.d.</item>
    </derivirana_varijabla>
  </DomainObject.Predmet.OstaliListNazivFormated>
  <DomainObject.Predmet.OstaliListNazivFormatedOIB>
    <izvorni_sadrzaj>
      <item>SINIŠA KRUPLJANIĆ, OIB 48367431412</item>
      <item>OTP banka Hrvatska d.d.</item>
    </izvorni_sadrzaj>
    <derivirana_varijabla naziv="DomainObject.Predmet.OstaliListNazivFormatedOIB_1">
      <item>SINIŠA KRUPLJANIĆ, OIB 48367431412</item>
      <item>OTP banka Hrvatska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FUTURE TIME j.d.o.o.</izvorni_sadrzaj>
    <derivirana_varijabla naziv="DomainObject.Predmet.ProtustrankaIDrugi_1">FUTURE TIME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FUTURE TIME j.d.o.o., OIB 51286264578, Selska cesta 183, 10000 Zagreb</izvorni_sadrzaj>
    <derivirana_varijabla naziv="DomainObject.Predmet.ProtustrankaIDrugiAdressOIB_1">FUTURE TIME j.d.o.o., OIB 51286264578, Selska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FUTURE TIME j.d.o.o.</item>
      <item>SINIŠA KRUPLJANIĆ</item>
      <item>OTP banka Hrvatska d.d.</item>
    </izvorni_sadrzaj>
    <derivirana_varijabla naziv="DomainObject.Predmet.SudioniciListNaziv_1">
      <item>FINA Regionalni centar Zagreb</item>
      <item>FUTURE TIME j.d.o.o.</item>
      <item>SINIŠA KRUPLJANIĆ</item>
      <item>OTP banka Hrvatska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FUTURE TIME j.d.o.o., OIB 51286264578, Selska cesta 183,10000 Zagreb</item>
      <item>SINIŠA KRUPLJANIĆ, OIB 48367431412, Rožići 7,10360 Goranec</item>
      <item>OTP banka Hrvatska d.d., Domovinskog rata 3,23000 Zadar</item>
    </izvorni_sadrzaj>
    <derivirana_varijabla naziv="DomainObject.Predmet.SudioniciListAdressOIB_1">
      <item>FINA Regionalni centar Zagreb, OIB 85821130368, Trg svibanjskih žrtava 1995. 1,10000 Zagreb</item>
      <item>FUTURE TIME j.d.o.o., OIB 51286264578, Selska cesta 183,10000 Zagreb</item>
      <item>SINIŠA KRUPLJANIĆ, OIB 48367431412, Rožići 7,10360 Goranec</item>
      <item>OTP banka Hrvatska d.d.,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51286264578</item>
      <item>, OIB 48367431412</item>
      <item>, OIB null</item>
    </izvorni_sadrzaj>
    <derivirana_varijabla naziv="DomainObject.Predmet.SudioniciListNazivOIB_1">
      <item>, OIB 85821130368</item>
      <item>, OIB 51286264578</item>
      <item>, OIB 48367431412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971</properties:Characters>
  <properties:Lines>39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2016-11-25T12:12:00Z</cp:lastPrinted>
  <dcterms:modified xmlns:xsi="http://www.w3.org/2001/XMLSchema-instance" xsi:type="dcterms:W3CDTF">2016-11-25T12:12:00Z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