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42a0" w14:paraId="e2042a0" w:rsidRDefault="00F13A79" w:rsidP="00815B2B" w:rsidR="00F13A79" w:rsidRPr="0031064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3A3724">
        <w:rPr>
          <w:sz w:val="24"/>
          <w:szCs w:val="24"/>
        </w:rPr>
        <w:t>89</w:t>
      </w:r>
      <w:r w:rsidR="00675E2B">
        <w:rPr>
          <w:sz w:val="24"/>
          <w:szCs w:val="24"/>
        </w:rPr>
        <w:t>. St-</w:t>
      </w:r>
      <w:r w:rsidR="008A66DD">
        <w:rPr>
          <w:sz w:val="24"/>
          <w:szCs w:val="24"/>
        </w:rPr>
        <w:t>3482</w:t>
      </w:r>
      <w:r w:rsidR="003A3724">
        <w:rPr>
          <w:sz w:val="24"/>
          <w:szCs w:val="24"/>
        </w:rPr>
        <w:t>/1</w:t>
      </w:r>
      <w:r w:rsidR="00CB499D">
        <w:rPr>
          <w:sz w:val="24"/>
          <w:szCs w:val="24"/>
        </w:rPr>
        <w:t>6</w:t>
      </w:r>
      <w:r w:rsidR="003A3724">
        <w:rPr>
          <w:sz w:val="24"/>
          <w:szCs w:val="24"/>
        </w:rPr>
        <w:t>-</w:t>
      </w:r>
      <w:r w:rsidR="008A66DD">
        <w:rPr>
          <w:sz w:val="24"/>
          <w:szCs w:val="24"/>
        </w:rPr>
        <w:t>31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B337E7" w:rsidP="00B337E7" w:rsidR="00B337E7" w:rsidRPr="00B337E7">
      <w:pPr>
        <w:jc w:val="center"/>
        <w:rPr>
          <w:sz w:val="24"/>
          <w:szCs w:val="24"/>
        </w:rPr>
      </w:pPr>
      <w:r w:rsidRPr="00B337E7">
        <w:rPr>
          <w:sz w:val="24"/>
          <w:szCs w:val="24"/>
        </w:rPr>
        <w:t>R E P U B L I K A  H R V A T S K A</w:t>
      </w:r>
    </w:p>
    <w:p w:rsidRDefault="00B337E7" w:rsidP="00B337E7" w:rsidR="00B337E7" w:rsidRPr="00B337E7">
      <w:pPr>
        <w:ind w:firstLine="708"/>
        <w:jc w:val="both"/>
        <w:rPr>
          <w:sz w:val="24"/>
          <w:szCs w:val="24"/>
          <w:lang w:eastAsia="en-US"/>
        </w:rPr>
      </w:pPr>
    </w:p>
    <w:p w:rsidRDefault="00B337E7" w:rsidP="00B337E7" w:rsidR="00B337E7" w:rsidRPr="00B337E7">
      <w:pPr>
        <w:jc w:val="center"/>
        <w:rPr>
          <w:sz w:val="24"/>
          <w:szCs w:val="24"/>
          <w:lang w:eastAsia="en-US"/>
        </w:rPr>
      </w:pPr>
      <w:r w:rsidRPr="00B337E7">
        <w:rPr>
          <w:sz w:val="24"/>
          <w:szCs w:val="24"/>
          <w:lang w:eastAsia="en-US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946A09" w:rsidP="003A3724" w:rsidR="0075381D" w:rsidRPr="008A66D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sutkinji</w:t>
      </w:r>
      <w:r w:rsidRPr="00946A09">
        <w:rPr>
          <w:sz w:val="24"/>
          <w:szCs w:val="24"/>
          <w:lang w:val="pt-BR"/>
        </w:rPr>
        <w:t xml:space="preserve"> Nikolini Dorić Hadžisejdić, u stečajnom postupku nad stečajnim </w:t>
      </w:r>
      <w:r w:rsidRPr="008A66DD">
        <w:rPr>
          <w:sz w:val="24"/>
          <w:szCs w:val="24"/>
          <w:lang w:val="pt-BR"/>
        </w:rPr>
        <w:t xml:space="preserve">dužnikom </w:t>
      </w:r>
      <w:r w:rsidR="008A66DD" w:rsidRPr="008A66DD">
        <w:rPr>
          <w:sz w:val="24"/>
          <w:szCs w:val="24"/>
        </w:rPr>
        <w:t>AGROPROJEKT d.o.o. u stečaju, Karlovac, Banija 130, OIB</w:t>
      </w:r>
      <w:r w:rsidR="005513A0">
        <w:rPr>
          <w:sz w:val="24"/>
          <w:szCs w:val="24"/>
        </w:rPr>
        <w:t>:</w:t>
      </w:r>
      <w:r w:rsidR="008A66DD" w:rsidRPr="008A66DD">
        <w:rPr>
          <w:sz w:val="24"/>
          <w:szCs w:val="24"/>
        </w:rPr>
        <w:t xml:space="preserve"> 31999338764</w:t>
      </w:r>
      <w:r w:rsidR="0075381D" w:rsidRPr="008A66DD">
        <w:rPr>
          <w:sz w:val="24"/>
          <w:szCs w:val="24"/>
        </w:rPr>
        <w:t>,</w:t>
      </w:r>
      <w:r w:rsidR="00D75E26" w:rsidRPr="008A66DD">
        <w:rPr>
          <w:sz w:val="24"/>
          <w:szCs w:val="24"/>
        </w:rPr>
        <w:t xml:space="preserve"> </w:t>
      </w:r>
      <w:r w:rsidRPr="008A66DD">
        <w:rPr>
          <w:sz w:val="24"/>
          <w:szCs w:val="24"/>
        </w:rPr>
        <w:t>27</w:t>
      </w:r>
      <w:r w:rsidR="00945BB0" w:rsidRPr="008A66DD">
        <w:rPr>
          <w:sz w:val="24"/>
          <w:szCs w:val="24"/>
        </w:rPr>
        <w:t xml:space="preserve">. </w:t>
      </w:r>
      <w:r w:rsidR="00B337E7" w:rsidRPr="008A66DD">
        <w:rPr>
          <w:sz w:val="24"/>
          <w:szCs w:val="24"/>
        </w:rPr>
        <w:t>svibnja</w:t>
      </w:r>
      <w:r w:rsidR="0075381D" w:rsidRPr="008A66DD">
        <w:rPr>
          <w:sz w:val="24"/>
          <w:szCs w:val="24"/>
        </w:rPr>
        <w:t xml:space="preserve"> 20</w:t>
      </w:r>
      <w:r w:rsidR="00945BB0" w:rsidRPr="008A66DD">
        <w:rPr>
          <w:sz w:val="24"/>
          <w:szCs w:val="24"/>
        </w:rPr>
        <w:t>1</w:t>
      </w:r>
      <w:r w:rsidR="00B337E7" w:rsidRPr="008A66DD">
        <w:rPr>
          <w:sz w:val="24"/>
          <w:szCs w:val="24"/>
        </w:rPr>
        <w:t>9</w:t>
      </w:r>
      <w:r w:rsidR="0075381D" w:rsidRPr="008A66DD">
        <w:rPr>
          <w:sz w:val="24"/>
          <w:szCs w:val="24"/>
        </w:rPr>
        <w:t xml:space="preserve">., </w:t>
      </w:r>
    </w:p>
    <w:p w:rsidRDefault="00F13A79" w:rsidP="00D639B5" w:rsidR="00F13A79" w:rsidRPr="00946A09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navedenog, sud je pozvao stečajnog upravit</w:t>
      </w:r>
      <w:r w:rsidR="0040439C">
        <w:rPr>
          <w:sz w:val="24"/>
          <w:szCs w:val="24"/>
        </w:rPr>
        <w:t xml:space="preserve">elja dostaviti pisano izvješće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946A09">
        <w:rPr>
          <w:sz w:val="24"/>
          <w:szCs w:val="24"/>
        </w:rPr>
        <w:t>27</w:t>
      </w:r>
      <w:r w:rsidR="00945BB0">
        <w:rPr>
          <w:sz w:val="24"/>
          <w:szCs w:val="24"/>
        </w:rPr>
        <w:t xml:space="preserve">. </w:t>
      </w:r>
      <w:r w:rsidR="00B337E7">
        <w:rPr>
          <w:sz w:val="24"/>
          <w:szCs w:val="24"/>
        </w:rPr>
        <w:t>svibnja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</w:t>
      </w:r>
      <w:r w:rsidR="00B337E7">
        <w:rPr>
          <w:sz w:val="24"/>
          <w:szCs w:val="24"/>
        </w:rPr>
        <w:t>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="00B337E7">
        <w:t>Sutkinja</w:t>
      </w:r>
      <w:r w:rsidRPr="00310646">
        <w:t>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3B3F8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3B3F8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C1C99" w:rsidP="00F13A79" w:rsidR="007C1C99">
      <w:pPr>
        <w:rPr>
          <w:sz w:val="24"/>
          <w:szCs w:val="24"/>
        </w:rPr>
      </w:pPr>
    </w:p>
    <w:p w:rsidRDefault="003B3F8F" w:rsidP="007B64C7" w:rsidR="003B3F8F" w:rsidRPr="003B3F8F">
      <w:pPr>
        <w:ind w:firstLine="708" w:left="3540"/>
        <w:jc w:val="right"/>
        <w:rPr>
          <w:sz w:val="24"/>
          <w:szCs w:val="24"/>
        </w:rPr>
      </w:pPr>
      <w:r w:rsidRPr="003B3F8F">
        <w:rPr>
          <w:sz w:val="24"/>
          <w:szCs w:val="24"/>
        </w:rPr>
        <w:t xml:space="preserve">Za točnost </w:t>
      </w:r>
      <w:proofErr w:type="spellStart"/>
      <w:r w:rsidRPr="003B3F8F">
        <w:rPr>
          <w:sz w:val="24"/>
          <w:szCs w:val="24"/>
        </w:rPr>
        <w:t>otpravka</w:t>
      </w:r>
      <w:proofErr w:type="spellEnd"/>
      <w:r w:rsidRPr="003B3F8F">
        <w:rPr>
          <w:sz w:val="24"/>
          <w:szCs w:val="24"/>
        </w:rPr>
        <w:t>-ovlašteni službenik:</w:t>
      </w:r>
    </w:p>
    <w:p w:rsidRDefault="003B3F8F" w:rsidP="007B64C7" w:rsidR="003B3F8F" w:rsidRPr="003B3F8F">
      <w:pPr>
        <w:ind w:firstLine="708" w:left="3540"/>
        <w:jc w:val="right"/>
        <w:rPr>
          <w:sz w:val="24"/>
          <w:szCs w:val="24"/>
        </w:rPr>
      </w:pPr>
      <w:r w:rsidRPr="003B3F8F">
        <w:rPr>
          <w:sz w:val="24"/>
          <w:szCs w:val="24"/>
        </w:rPr>
        <w:t xml:space="preserve">                                       Valentina Gabud</w:t>
      </w:r>
    </w:p>
    <w:p w:rsidRDefault="008409BB" w:rsidP="003B3F8F" w:rsidR="00935ABA" w:rsidRPr="003B3F8F">
      <w:pPr>
        <w:pStyle w:val="Odlomakpopisa"/>
        <w:rPr>
          <w:sz w:val="24"/>
          <w:szCs w:val="24"/>
        </w:rPr>
      </w:pPr>
      <w:r w:rsidRPr="003B3F8F">
        <w:rPr>
          <w:sz w:val="24"/>
          <w:szCs w:val="24"/>
        </w:rPr>
        <w:tab/>
      </w:r>
    </w:p>
    <w:sectPr w:rsidSect="008409BB" w:rsidR="00935ABA" w:rsidRPr="003B3F8F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BB" w:rsidR="008409BB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A3724"/>
    <w:rsid w:val="003B3F8F"/>
    <w:rsid w:val="0040439C"/>
    <w:rsid w:val="004846E3"/>
    <w:rsid w:val="005513A0"/>
    <w:rsid w:val="00574039"/>
    <w:rsid w:val="00577C20"/>
    <w:rsid w:val="005E5A2C"/>
    <w:rsid w:val="00675E2B"/>
    <w:rsid w:val="006932E0"/>
    <w:rsid w:val="006F6973"/>
    <w:rsid w:val="0075381D"/>
    <w:rsid w:val="007C1C99"/>
    <w:rsid w:val="00815B2B"/>
    <w:rsid w:val="008409BB"/>
    <w:rsid w:val="008A286D"/>
    <w:rsid w:val="008A66DD"/>
    <w:rsid w:val="00935ABA"/>
    <w:rsid w:val="009445FD"/>
    <w:rsid w:val="00945BB0"/>
    <w:rsid w:val="00946A09"/>
    <w:rsid w:val="009E1755"/>
    <w:rsid w:val="00AD2A7F"/>
    <w:rsid w:val="00B337E7"/>
    <w:rsid w:val="00B539B6"/>
    <w:rsid w:val="00BF5690"/>
    <w:rsid w:val="00C00CB9"/>
    <w:rsid w:val="00CB499D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3482</izvorni_sadrzaj>
    <derivirana_varijabla naziv="DomainObject.Predmet.Broj_1">3482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St-3482/2016</izvorni_sadrzaj>
    <derivirana_varijabla naziv="DomainObject.Predmet.OznakaBroj_1">St-3482/2016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AGROPROJEKT d.o.o. zastupanog po punomoćniku Mihovil Stanišić</izvorni_sadrzaj>
    <derivirana_varijabla naziv="DomainObject.Predmet.ProtustrankaFormated_1">  AGROPROJEKT d.o.o. zastupanog po punomoćniku Mihovil Stanišić</derivirana_varijabla>
  </DomainObject.Predmet.ProtustrankaFormated>
  <DomainObject.Predmet.ProtustrankaFormatedOIB>
    <izvorni_sadrzaj>  AGROPROJEKT d.o.o., OIB 31999338764 zastupanog po punomoćniku Mihovil Stanišić</izvorni_sadrzaj>
    <derivirana_varijabla naziv="DomainObject.Predmet.ProtustrankaFormatedOIB_1">  AGROPROJEKT d.o.o., OIB 31999338764 zastupanog po punomoćniku Mihovil Stanišić</derivirana_varijabla>
  </DomainObject.Predmet.ProtustrankaFormatedOIB>
  <DomainObject.Predmet.ProtustrankaFormatedWithAdress>
    <izvorni_sadrzaj> AGROPROJEKT d.o.o., Banija 130, 47000 Karlovac zastupanog po punomoćniku Mihovil Stanišić</izvorni_sadrzaj>
    <derivirana_varijabla naziv="DomainObject.Predmet.ProtustrankaFormatedWithAdress_1"> AGROPROJEKT d.o.o., Banija 130, 47000 Karlovac zastupanog po punomoćniku Mihovil Stanišić</derivirana_varijabla>
  </DomainObject.Predmet.ProtustrankaFormatedWithAdress>
  <DomainObject.Predmet.ProtustrankaFormatedWithAdressOIB>
    <izvorni_sadrzaj> AGROPROJEKT d.o.o., OIB 31999338764, Banija 130, 47000 Karlovac zastupanog po punomoćniku Mihovil Stanišić</izvorni_sadrzaj>
    <derivirana_varijabla naziv="DomainObject.Predmet.ProtustrankaFormatedWithAdressOIB_1"> AGROPROJEKT d.o.o., OIB 31999338764, Banija 130, 47000 Karlovac zastupanog po punomoćniku Mihovil Stanišić</derivirana_varijabla>
  </DomainObject.Predmet.ProtustrankaFormatedWithAdressOIB>
  <DomainObject.Predmet.ProtustrankaWithAdress>
    <izvorni_sadrzaj>AGROPROJEKT d.o.o. Banija 130, 47000 Karlovac</izvorni_sadrzaj>
    <derivirana_varijabla naziv="DomainObject.Predmet.ProtustrankaWithAdress_1">AGROPROJEKT d.o.o. Banija 130, 47000 Karlovac</derivirana_varijabla>
  </DomainObject.Predmet.ProtustrankaWithAdress>
  <DomainObject.Predmet.ProtustrankaWithAdressOIB>
    <izvorni_sadrzaj>AGROPROJEKT d.o.o., OIB 31999338764, Banija 130, 47000 Karlovac</izvorni_sadrzaj>
    <derivirana_varijabla naziv="DomainObject.Predmet.ProtustrankaWithAdressOIB_1">AGROPROJEKT d.o.o., OIB 31999338764, Banija 130, 47000 Karlovac</derivirana_varijabla>
  </DomainObject.Predmet.ProtustrankaWithAdressOIB>
  <DomainObject.Predmet.ProtustrankaNazivFormated>
    <izvorni_sadrzaj>AGROPROJEKT d.o.o.</izvorni_sadrzaj>
    <derivirana_varijabla naziv="DomainObject.Predmet.ProtustrankaNazivFormated_1">AGROPROJEKT d.o.o.</derivirana_varijabla>
  </DomainObject.Predmet.ProtustrankaNazivFormated>
  <DomainObject.Predmet.ProtustrankaNazivFormatedOIB>
    <izvorni_sadrzaj>AGROPROJEKT d.o.o., OIB 31999338764</izvorni_sadrzaj>
    <derivirana_varijabla naziv="DomainObject.Predmet.ProtustrankaNazivFormatedOIB_1">AGROPROJEKT d.o.o., OIB 31999338764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AGROPROJEKT d.o.o.; Mihovil Stanišić</izvorni_sadrzaj>
    <derivirana_varijabla naziv="DomainObject.Predmet.StrankaFormated_1">  AGROPROJEKT d.o.o.; Mihovil Stanišić</derivirana_varijabla>
  </DomainObject.Predmet.StrankaFormated>
  <DomainObject.Predmet.StrankaFormatedOIB>
    <izvorni_sadrzaj>  AGROPROJEKT d.o.o., OIB 31999338764; Mihovil Stanišić, OIB 86138531243</izvorni_sadrzaj>
    <derivirana_varijabla naziv="DomainObject.Predmet.StrankaFormatedOIB_1">  AGROPROJEKT d.o.o., OIB 31999338764; Mihovil Stanišić, OIB 86138531243</derivirana_varijabla>
  </DomainObject.Predmet.StrankaFormatedOIB>
  <DomainObject.Predmet.StrankaFormatedWithAdress>
    <izvorni_sadrzaj> AGROPROJEKT d.o.o., Banija 130, 47000 Karlovac; Mihovil Stanišić, Banija 130a, 47000 Karlovac</izvorni_sadrzaj>
    <derivirana_varijabla naziv="DomainObject.Predmet.StrankaFormatedWithAdress_1"> AGROPROJEKT d.o.o., Banija 130, 47000 Karlovac; Mihovil Stanišić, Banija 130a, 47000 Karlovac</derivirana_varijabla>
  </DomainObject.Predmet.StrankaFormatedWithAdress>
  <DomainObject.Predmet.StrankaFormatedWithAdressOIB>
    <izvorni_sadrzaj> AGROPROJEKT d.o.o., OIB 31999338764, Banija 130, 47000 Karlovac; Mihovil Stanišić, OIB 86138531243, Banija 130a, 47000 Karlovac</izvorni_sadrzaj>
    <derivirana_varijabla naziv="DomainObject.Predmet.StrankaFormatedWithAdressOIB_1"> AGROPROJEKT d.o.o., OIB 31999338764, Banija 130, 47000 Karlovac; Mihovil Stanišić, OIB 86138531243, Banija 130a, 47000 Karlovac</derivirana_varijabla>
  </DomainObject.Predmet.StrankaFormatedWithAdressOIB>
  <DomainObject.Predmet.StrankaWithAdress>
    <izvorni_sadrzaj>AGROPROJEKT d.o.o. Banija 130,47000 Karlovac,Mihovil Stanišić Banija 130a,47000 Karlovac</izvorni_sadrzaj>
    <derivirana_varijabla naziv="DomainObject.Predmet.StrankaWithAdress_1">AGROPROJEKT d.o.o. Banija 130,47000 Karlovac,Mihovil Stanišić Banija 130a,47000 Karlovac</derivirana_varijabla>
  </DomainObject.Predmet.StrankaWithAdress>
  <DomainObject.Predmet.StrankaWithAdressOIB>
    <izvorni_sadrzaj>AGROPROJEKT d.o.o., OIB 31999338764, Banija 130,47000 Karlovac,Mihovil Stanišić, OIB 86138531243, Banija 130a,47000 Karlovac</izvorni_sadrzaj>
    <derivirana_varijabla naziv="DomainObject.Predmet.StrankaWithAdressOIB_1">AGROPROJEKT d.o.o., OIB 31999338764, Banija 130,47000 Karlovac,Mihovil Stanišić, OIB 86138531243, Banija 130a,47000 Karlovac</derivirana_varijabla>
  </DomainObject.Predmet.StrankaWithAdressOIB>
  <DomainObject.Predmet.StrankaNazivFormated>
    <izvorni_sadrzaj>AGROPROJEKT d.o.o.,Mihovil Stanišić</izvorni_sadrzaj>
    <derivirana_varijabla naziv="DomainObject.Predmet.StrankaNazivFormated_1">AGROPROJEKT d.o.o.,Mihovil Stanišić</derivirana_varijabla>
  </DomainObject.Predmet.StrankaNazivFormated>
  <DomainObject.Predmet.StrankaNazivFormatedOIB>
    <izvorni_sadrzaj>AGROPROJEKT d.o.o., OIB 31999338764,Mihovil Stanišić, OIB 86138531243</izvorni_sadrzaj>
    <derivirana_varijabla naziv="DomainObject.Predmet.StrankaNazivFormatedOIB_1">AGROPROJEKT d.o.o., OIB 31999338764,Mihovil Stanišić, OIB 86138531243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AGROPROJEKT d.o.o.</item>
      <item>Mihovil Stanišić</item>
    </izvorni_sadrzaj>
    <derivirana_varijabla naziv="DomainObject.Predmet.StrankaListFormated_1">
      <item>AGROPROJEKT d.o.o.</item>
      <item>Mihovil Stanišić</item>
    </derivirana_varijabla>
  </DomainObject.Predmet.StrankaListFormated>
  <DomainObject.Predmet.StrankaListFormatedOIB>
    <izvorni_sadrzaj>
      <item>AGROPROJEKT d.o.o., OIB 31999338764</item>
      <item>Mihovil Stanišić, OIB 86138531243</item>
    </izvorni_sadrzaj>
    <derivirana_varijabla naziv="DomainObject.Predmet.StrankaListFormatedOIB_1">
      <item>AGROPROJEKT d.o.o., OIB 31999338764</item>
      <item>Mihovil Stanišić, OIB 86138531243</item>
    </derivirana_varijabla>
  </DomainObject.Predmet.StrankaListFormatedOIB>
  <DomainObject.Predmet.StrankaListFormatedWithAdress>
    <izvorni_sadrzaj>
      <item>AGROPROJEKT d.o.o., Banija 130, 47000 Karlovac</item>
      <item>Mihovil Stanišić, Banija 130a, 47000 Karlovac</item>
    </izvorni_sadrzaj>
    <derivirana_varijabla naziv="DomainObject.Predmet.StrankaListFormatedWithAdress_1">
      <item>AGROPROJEKT d.o.o., Banija 130, 47000 Karlovac</item>
      <item>Mihovil Stanišić, Banija 130a, 47000 Karlovac</item>
    </derivirana_varijabla>
  </DomainObject.Predmet.StrankaListFormatedWithAdress>
  <DomainObject.Predmet.StrankaListFormatedWithAdressOIB>
    <izvorni_sadrzaj>
      <item>AGROPROJEKT d.o.o., OIB 31999338764, Banija 130, 47000 Karlovac</item>
      <item>Mihovil Stanišić, OIB 86138531243, Banija 130a, 47000 Karlovac</item>
    </izvorni_sadrzaj>
    <derivirana_varijabla naziv="DomainObject.Predmet.StrankaListFormatedWithAdressOIB_1">
      <item>AGROPROJEKT d.o.o., OIB 31999338764, Banija 130, 47000 Karlovac</item>
      <item>Mihovil Stanišić, OIB 86138531243, Banija 130a, 47000 Karlovac</item>
    </derivirana_varijabla>
  </DomainObject.Predmet.StrankaListFormatedWithAdressOIB>
  <DomainObject.Predmet.StrankaListNazivFormated>
    <izvorni_sadrzaj>
      <item>AGROPROJEKT d.o.o.</item>
      <item>Mihovil Stanišić</item>
    </izvorni_sadrzaj>
    <derivirana_varijabla naziv="DomainObject.Predmet.StrankaListNazivFormated_1">
      <item>AGROPROJEKT d.o.o.</item>
      <item>Mihovil Stanišić</item>
    </derivirana_varijabla>
  </DomainObject.Predmet.StrankaListNazivFormated>
  <DomainObject.Predmet.StrankaListNazivFormatedOIB>
    <izvorni_sadrzaj>
      <item>AGROPROJEKT d.o.o., OIB 31999338764</item>
      <item>Mihovil Stanišić, OIB 86138531243</item>
    </izvorni_sadrzaj>
    <derivirana_varijabla naziv="DomainObject.Predmet.StrankaListNazivFormatedOIB_1">
      <item>AGROPROJEKT d.o.o., OIB 31999338764</item>
      <item>Mihovil Stanišić, OIB 86138531243</item>
    </derivirana_varijabla>
  </DomainObject.Predmet.StrankaListNazivFormatedOIB>
  <DomainObject.Predmet.ProtuStrankaListFormated>
    <izvorni_sadrzaj>
      <item>AGROPROJEKT d.o.o. zastupanog po punomoćniku Mihovil Stanišić</item>
    </izvorni_sadrzaj>
    <derivirana_varijabla naziv="DomainObject.Predmet.ProtuStrankaListFormated_1">
      <item>AGROPROJEKT d.o.o. zastupanog po punomoćniku Mihovil Stanišić</item>
    </derivirana_varijabla>
  </DomainObject.Predmet.ProtuStrankaListFormated>
  <DomainObject.Predmet.ProtuStrankaListFormatedOIB>
    <izvorni_sadrzaj>
      <item>AGROPROJEKT d.o.o., OIB 31999338764 zastupanog po punomoćniku Mihovil Stanišić</item>
    </izvorni_sadrzaj>
    <derivirana_varijabla naziv="DomainObject.Predmet.ProtuStrankaListFormatedOIB_1">
      <item>AGROPROJEKT d.o.o., OIB 31999338764 zastupanog po punomoćniku Mihovil Stanišić</item>
    </derivirana_varijabla>
  </DomainObject.Predmet.ProtuStrankaListFormatedOIB>
  <DomainObject.Predmet.ProtuStrankaListFormatedWithAdress>
    <izvorni_sadrzaj>
      <item>AGROPROJEKT d.o.o., Banija 130, 47000 Karlovac zastupanog po punomoćniku Mihovil Stanišić</item>
    </izvorni_sadrzaj>
    <derivirana_varijabla naziv="DomainObject.Predmet.ProtuStrankaListFormatedWithAdress_1">
      <item>AGROPROJEKT d.o.o., Banija 130, 47000 Karlovac zastupanog po punomoćniku Mihovil Stanišić</item>
    </derivirana_varijabla>
  </DomainObject.Predmet.ProtuStrankaListFormatedWithAdress>
  <DomainObject.Predmet.ProtuStrankaListFormatedWithAdressOIB>
    <izvorni_sadrzaj>
      <item>AGROPROJEKT d.o.o., OIB 31999338764, Banija 130, 47000 Karlovac zastupanog po punomoćniku Mihovil Stanišić</item>
    </izvorni_sadrzaj>
    <derivirana_varijabla naziv="DomainObject.Predmet.ProtuStrankaListFormatedWithAdressOIB_1">
      <item>AGROPROJEKT d.o.o., OIB 31999338764, Banija 130, 47000 Karlovac zastupanog po punomoćniku Mihovil Stanišić</item>
    </derivirana_varijabla>
  </DomainObject.Predmet.ProtuStrankaListFormatedWithAdressOIB>
  <DomainObject.Predmet.ProtuStrankaListNazivFormated>
    <izvorni_sadrzaj>
      <item>AGROPROJEKT d.o.o.</item>
    </izvorni_sadrzaj>
    <derivirana_varijabla naziv="DomainObject.Predmet.ProtuStrankaListNazivFormated_1">
      <item>AGROPROJEKT d.o.o.</item>
    </derivirana_varijabla>
  </DomainObject.Predmet.ProtuStrankaListNazivFormated>
  <DomainObject.Predmet.ProtuStrankaListNazivFormatedOIB>
    <izvorni_sadrzaj>
      <item>AGROPROJEKT d.o.o., OIB 31999338764</item>
    </izvorni_sadrzaj>
    <derivirana_varijabla naziv="DomainObject.Predmet.ProtuStrankaListNazivFormatedOIB_1">
      <item>AGROPROJEKT d.o.o., OIB 31999338764</item>
    </derivirana_varijabla>
  </DomainObject.Predmet.ProtuStrankaListNazivFormatedOIB>
  <DomainObject.Predmet.OstaliListFormated>
    <izvorni_sadrzaj>
      <item>Mihovil Stanišić punomoćnik sudionika u postupku AGROPROJEKT d.o.o.</item>
      <item>Goran Jujnović Lučić</item>
    </izvorni_sadrzaj>
    <derivirana_varijabla naziv="DomainObject.Predmet.OstaliListFormated_1">
      <item>Mihovil Stanišić punomoćnik sudionika u postupku AGROPROJEKT d.o.o.</item>
      <item>Goran Jujnović Lučić</item>
    </derivirana_varijabla>
  </DomainObject.Predmet.OstaliListFormated>
  <DomainObject.Predmet.OstaliListFormatedOIB>
    <izvorni_sadrzaj>
      <item>Mihovil Stanišić, OIB 86138531243 punomoćnik sudionika u postupku AGROPROJEKT d.o.o.</item>
      <item>Goran Jujnović Lučić, OIB 62461289936</item>
    </izvorni_sadrzaj>
    <derivirana_varijabla naziv="DomainObject.Predmet.OstaliListFormatedOIB_1">
      <item>Mihovil Stanišić, OIB 86138531243 punomoćnik sudionika u postupku AGROPROJEKT d.o.o.</item>
      <item>Goran Jujnović Lučić, OIB 62461289936</item>
    </derivirana_varijabla>
  </DomainObject.Predmet.OstaliListFormatedOIB>
  <DomainObject.Predmet.OstaliListFormatedWithAdress>
    <izvorni_sadrzaj>
      <item>Mihovil Stanišić, Banija 130a, 47000 Karlovac punomoćnik sudionika u postupku AGROPROJEKT d.o.o.</item>
      <item>Goran Jujnović Lučić, Strojarska cesta 20/XXII, 10000 Makarska</item>
    </izvorni_sadrzaj>
    <derivirana_varijabla naziv="DomainObject.Predmet.OstaliListFormatedWithAdress_1">
      <item>Mihovil Stanišić, Banija 130a, 47000 Karlovac punomoćnik sudionika u postupku AGROPROJEKT d.o.o.</item>
      <item>Goran Jujnović Lučić, Strojarska cesta 20/XXII, 10000 Makarska</item>
    </derivirana_varijabla>
  </DomainObject.Predmet.OstaliListFormatedWithAdress>
  <DomainObject.Predmet.OstaliListFormatedWithAdressOIB>
    <izvorni_sadrzaj>
      <item>Mihovil Stanišić, OIB 86138531243, Banija 130a, 47000 Karlovac punomoćnik sudionika u postupku AGROPROJEKT d.o.o.</item>
      <item>Goran Jujnović Lučić, OIB 62461289936, Strojarska cesta 20/XXII, 10000 Makarska</item>
    </izvorni_sadrzaj>
    <derivirana_varijabla naziv="DomainObject.Predmet.OstaliListFormatedWithAdressOIB_1">
      <item>Mihovil Stanišić, OIB 86138531243, Banija 130a, 47000 Karlovac punomoćnik sudionika u postupku AGROPROJEKT d.o.o.</item>
      <item>Goran Jujnović Lučić, OIB 62461289936, Strojarska cesta 20/XXII, 10000 Makarska</item>
    </derivirana_varijabla>
  </DomainObject.Predmet.OstaliListFormatedWithAdressOIB>
  <DomainObject.Predmet.OstaliListNazivFormated>
    <izvorni_sadrzaj>
      <item>Mihovil Stanišić</item>
      <item>Goran Jujnović Lučić</item>
    </izvorni_sadrzaj>
    <derivirana_varijabla naziv="DomainObject.Predmet.OstaliListNazivFormated_1">
      <item>Mihovil Stanišić</item>
      <item>Goran Jujnović Lučić</item>
    </derivirana_varijabla>
  </DomainObject.Predmet.OstaliListNazivFormated>
  <DomainObject.Predmet.OstaliListNazivFormatedOIB>
    <izvorni_sadrzaj>
      <item>Mihovil Stanišić, OIB 86138531243</item>
      <item>Goran Jujnović Lučić, OIB 62461289936</item>
    </izvorni_sadrzaj>
    <derivirana_varijabla naziv="DomainObject.Predmet.OstaliListNazivFormatedOIB_1">
      <item>Mihovil Stanišić, OIB 86138531243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AGROPROJEKT d.o.o. i dr.</izvorni_sadrzaj>
    <derivirana_varijabla naziv="DomainObject.Predmet.StrankaIDrugi_1">AGROPROJEKT d.o.o. i dr.</derivirana_varijabla>
  </DomainObject.Predmet.StrankaIDrugi>
  <DomainObject.Predmet.ProtustrankaIDrugi>
    <izvorni_sadrzaj>AGROPROJEKT d.o.o.</izvorni_sadrzaj>
    <derivirana_varijabla naziv="DomainObject.Predmet.ProtustrankaIDrugi_1">AGROPROJEKT d.o.o.</derivirana_varijabla>
  </DomainObject.Predmet.ProtustrankaIDrugi>
  <DomainObject.Predmet.StrankaIDrugiAdressOIB>
    <izvorni_sadrzaj>AGROPROJEKT d.o.o., OIB 31999338764, Banija 130, 47000 Karlovac i dr.</izvorni_sadrzaj>
    <derivirana_varijabla naziv="DomainObject.Predmet.StrankaIDrugiAdressOIB_1">AGROPROJEKT d.o.o., OIB 31999338764, Banija 130, 47000 Karlovac i dr.</derivirana_varijabla>
  </DomainObject.Predmet.StrankaIDrugiAdressOIB>
  <DomainObject.Predmet.ProtustrankaIDrugiAdressOIB>
    <izvorni_sadrzaj>AGROPROJEKT d.o.o., OIB 31999338764, Banija 130, 47000 Karlovac</izvorni_sadrzaj>
    <derivirana_varijabla naziv="DomainObject.Predmet.ProtustrankaIDrugiAdressOIB_1">AGROPROJEKT d.o.o., OIB 31999338764, Banija 130,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AGROPROJEKT d.o.o.</item>
      <item>AGROPROJEKT d.o.o.</item>
      <item>Mihovil Stanišić</item>
      <item>Mihovil Stanišić</item>
      <item>Goran Jujnović Lučić</item>
    </izvorni_sadrzaj>
    <derivirana_varijabla naziv="DomainObject.Predmet.SudioniciListNaziv_1">
      <item>AGROPROJEKT d.o.o.</item>
      <item>AGROPROJEKT d.o.o.</item>
      <item>Mihovil Stanišić</item>
      <item>Mihovil Stanišić</item>
      <item>Goran Jujnović Lučić</item>
    </derivirana_varijabla>
  </DomainObject.Predmet.SudioniciListNaziv>
  <DomainObject.Predmet.SudioniciListAdressOIB>
    <izvorni_sadrzaj>
      <item>AGROPROJEKT d.o.o., OIB 31999338764, Banija 130,47000 Karlovac</item>
      <item>AGROPROJEKT d.o.o., OIB 31999338764, Banija 130,47000 Karlovac</item>
      <item>Mihovil Stanišić, OIB 86138531243, Banija 130a,47000 Karlovac</item>
      <item>Mihovil Stanišić, OIB 86138531243, Banija 130a,47000 Karlovac</item>
      <item>Goran Jujnović Lučić, OIB 62461289936, Strojarska cesta 20/XXII,10000 Makarska</item>
    </izvorni_sadrzaj>
    <derivirana_varijabla naziv="DomainObject.Predmet.SudioniciListAdressOIB_1">
      <item>AGROPROJEKT d.o.o., OIB 31999338764, Banija 130,47000 Karlovac</item>
      <item>AGROPROJEKT d.o.o., OIB 31999338764, Banija 130,47000 Karlovac</item>
      <item>Mihovil Stanišić, OIB 86138531243, Banija 130a,47000 Karlovac</item>
      <item>Mihovil Stanišić, OIB 86138531243, Banija 130a,47000 Karlovac</item>
      <item>Goran Jujnović Lučić, OIB 62461289936, Strojarska cesta 20/XXII,10000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31999338764</item>
      <item>, OIB 31999338764</item>
      <item>, OIB 86138531243</item>
      <item>, OIB 86138531243</item>
      <item>, OIB 62461289936</item>
    </izvorni_sadrzaj>
    <derivirana_varijabla naziv="DomainObject.Predmet.SudioniciListNazivOIB_1">
      <item>, OIB 31999338764</item>
      <item>, OIB 31999338764</item>
      <item>, OIB 86138531243</item>
      <item>, OIB 86138531243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1074</properties:Characters>
  <properties:Lines>44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2018-02-01T10:39:00Z</dcterms:created>
  <dc:creator>nmarkovic</dc:creator>
  <cp:lastModifiedBy>Valentina Gabud</cp:lastModifiedBy>
  <cp:lastPrinted>2019-05-27T09:52:00Z</cp:lastPrinted>
  <dcterms:modified xmlns:xsi="http://www.w3.org/2001/XMLSchema-instance" xsi:type="dcterms:W3CDTF">2019-05-27T09:53:00Z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(10. zaključak-poziv st. up.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