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5057" w14:paraId="ddc5057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DE0013">
        <w:rPr>
          <w:rFonts w:hAnsi="Times New Roman" w:ascii="Times New Roman"/>
        </w:rPr>
        <w:t>320</w:t>
      </w:r>
      <w:r w:rsidR="00B46B2C">
        <w:rPr>
          <w:rFonts w:hAnsi="Times New Roman" w:ascii="Times New Roman"/>
        </w:rPr>
        <w:t>0/16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Šestića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3820A7" w:rsidR="003820A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TRIMIGOMA d.o.o.,</w:t>
      </w:r>
    </w:p>
    <w:p w:rsidRDefault="003820A7" w:rsidR="00E13BFB">
      <w:pPr>
        <w:jc w:val="right"/>
        <w:rPr>
          <w:rFonts w:hAnsi="Times New Roman" w:ascii="Times New Roman"/>
        </w:rPr>
      </w:pPr>
      <w:r w:rsidRPr="007B7CAC">
        <w:rPr>
          <w:rFonts w:hAnsi="Times New Roman" w:ascii="Times New Roman"/>
        </w:rPr>
        <w:t>Zagreb, Prilaz V. Brajkovića 6</w:t>
      </w:r>
    </w:p>
    <w:p w:rsidRDefault="003820A7" w:rsidR="003820A7">
      <w:pPr>
        <w:jc w:val="right"/>
        <w:rPr>
          <w:rFonts w:hAnsi="Times New Roman" w:ascii="Times New Roman"/>
        </w:rPr>
      </w:pPr>
    </w:p>
    <w:p w:rsidRDefault="003820A7" w:rsidR="003820A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3820A7" w:rsidR="003820A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MILISAV GAJIĆ</w:t>
      </w:r>
    </w:p>
    <w:p w:rsidRDefault="003820A7" w:rsidR="003820A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Prilaz V. Brajkovića 6 </w:t>
      </w:r>
    </w:p>
    <w:p w:rsidRDefault="003820A7" w:rsidR="003820A7">
      <w:pPr>
        <w:jc w:val="right"/>
        <w:rPr>
          <w:rFonts w:hAnsi="Times New Roman" w:ascii="Times New Roman"/>
        </w:rPr>
      </w:pP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B46B2C" w:rsidR="00B46B2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DE0013" w:rsidRPr="007B7CAC">
        <w:rPr>
          <w:rFonts w:hAnsi="Times New Roman" w:ascii="Times New Roman"/>
        </w:rPr>
        <w:t>TRIMIGOMA d.o.o.,  Zagreb, Prilaz V. Brajkovića 6, OIB 59419395527</w:t>
      </w:r>
    </w:p>
    <w:p w:rsidRDefault="00B46B2C" w:rsidP="00B46B2C" w:rsidR="00B46B2C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6D14C1">
        <w:rPr>
          <w:rFonts w:hAnsi="Times New Roman" w:ascii="Times New Roman"/>
          <w:b/>
        </w:rPr>
        <w:t>6. lipnja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DE0013">
        <w:rPr>
          <w:rFonts w:hAnsi="Times New Roman" w:ascii="Times New Roman"/>
          <w:b/>
        </w:rPr>
        <w:t>12,15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Šestića 4, soba broj 3. </w:t>
      </w:r>
    </w:p>
    <w:p w:rsidRDefault="004272F9" w:rsidP="00A05F6F" w:rsidR="004272F9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D44EE2">
        <w:rPr>
          <w:rFonts w:hAnsi="Times New Roman" w:ascii="Times New Roman"/>
        </w:rPr>
        <w:t>1</w:t>
      </w:r>
      <w:r w:rsidR="00B46B2C">
        <w:rPr>
          <w:rFonts w:hAnsi="Times New Roman" w:ascii="Times New Roman"/>
        </w:rPr>
        <w:t>4</w:t>
      </w:r>
      <w:r w:rsidR="00E16153">
        <w:rPr>
          <w:rFonts w:hAnsi="Times New Roman" w:ascii="Times New Roman"/>
        </w:rPr>
        <w:t>. ožujka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DE001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847DB"/>
    <w:rsid w:val="00092CC0"/>
    <w:rsid w:val="000D7B06"/>
    <w:rsid w:val="00131C0E"/>
    <w:rsid w:val="001A0EA0"/>
    <w:rsid w:val="001D3A21"/>
    <w:rsid w:val="001D56C6"/>
    <w:rsid w:val="001F5DF5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87D9D"/>
    <w:rsid w:val="005A7390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26A0F"/>
    <w:rsid w:val="00853C23"/>
    <w:rsid w:val="008C5126"/>
    <w:rsid w:val="009242C8"/>
    <w:rsid w:val="00926C2A"/>
    <w:rsid w:val="00965B17"/>
    <w:rsid w:val="00967CE3"/>
    <w:rsid w:val="009E082B"/>
    <w:rsid w:val="00A05F6F"/>
    <w:rsid w:val="00A24458"/>
    <w:rsid w:val="00A53ADA"/>
    <w:rsid w:val="00A53F55"/>
    <w:rsid w:val="00A77D5C"/>
    <w:rsid w:val="00AA046F"/>
    <w:rsid w:val="00AE4B21"/>
    <w:rsid w:val="00B46B2C"/>
    <w:rsid w:val="00B60A70"/>
    <w:rsid w:val="00B86DDC"/>
    <w:rsid w:val="00BD4A84"/>
    <w:rsid w:val="00C179AA"/>
    <w:rsid w:val="00CA66F9"/>
    <w:rsid w:val="00CB7DBB"/>
    <w:rsid w:val="00CD7DA1"/>
    <w:rsid w:val="00D44EE2"/>
    <w:rsid w:val="00D46463"/>
    <w:rsid w:val="00D6610B"/>
    <w:rsid w:val="00D742EB"/>
    <w:rsid w:val="00DA22A1"/>
    <w:rsid w:val="00DA3472"/>
    <w:rsid w:val="00DC0535"/>
    <w:rsid w:val="00DE0013"/>
    <w:rsid w:val="00DF69D2"/>
    <w:rsid w:val="00E13BFB"/>
    <w:rsid w:val="00E16153"/>
    <w:rsid w:val="00E24A36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46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6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46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6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3200</izvorni_sadrzaj>
    <derivirana_varijabla naziv="DomainObject.Predmet.Broj_1">3200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St-3200/2016</izvorni_sadrzaj>
    <derivirana_varijabla naziv="DomainObject.Predmet.OznakaBroj_1">St-3200/2016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TRIMIGOMA d.o.o. zastupanog po punomoćniku Milisav Gajić</izvorni_sadrzaj>
    <derivirana_varijabla naziv="DomainObject.Predmet.ProtustrankaFormated_1">  TRIMIGOMA d.o.o. zastupanog po punomoćniku Milisav Gajić</derivirana_varijabla>
  </DomainObject.Predmet.ProtustrankaFormated>
  <DomainObject.Predmet.ProtustrankaFormatedOIB>
    <izvorni_sadrzaj>  TRIMIGOMA d.o.o., OIB 59419395527 zastupanog po punomoćniku Milisav Gajić</izvorni_sadrzaj>
    <derivirana_varijabla naziv="DomainObject.Predmet.ProtustrankaFormatedOIB_1">  TRIMIGOMA d.o.o., OIB 59419395527 zastupanog po punomoćniku Milisav Gajić</derivirana_varijabla>
  </DomainObject.Predmet.ProtustrankaFormatedOIB>
  <DomainObject.Predmet.ProtustrankaFormatedWithAdress>
    <izvorni_sadrzaj> TRIMIGOMA d.o.o., Prilaz V. Brajkovića 6, 10000 Zagreb zastupanog po punomoćniku Milisav Gajić</izvorni_sadrzaj>
    <derivirana_varijabla naziv="DomainObject.Predmet.ProtustrankaFormatedWithAdress_1"> TRIMIGOMA d.o.o., Prilaz V. Brajkovića 6, 10000 Zagreb zastupanog po punomoćniku Milisav Gajić</derivirana_varijabla>
  </DomainObject.Predmet.ProtustrankaFormatedWithAdress>
  <DomainObject.Predmet.ProtustrankaFormatedWithAdressOIB>
    <izvorni_sadrzaj> TRIMIGOMA d.o.o., OIB 59419395527, Prilaz V. Brajkovića 6, 10000 Zagreb zastupanog po punomoćniku Milisav Gajić</izvorni_sadrzaj>
    <derivirana_varijabla naziv="DomainObject.Predmet.ProtustrankaFormatedWithAdressOIB_1"> TRIMIGOMA d.o.o., OIB 59419395527, Prilaz V. Brajkovića 6, 10000 Zagreb zastupanog po punomoćniku Milisav Gajić</derivirana_varijabla>
  </DomainObject.Predmet.ProtustrankaFormatedWithAdressOIB>
  <DomainObject.Predmet.ProtustrankaWithAdress>
    <izvorni_sadrzaj>TRIMIGOMA d.o.o. Prilaz V. Brajkovića 6, 10000 Zagreb</izvorni_sadrzaj>
    <derivirana_varijabla naziv="DomainObject.Predmet.ProtustrankaWithAdress_1">TRIMIGOMA d.o.o. Prilaz V. Brajkovića 6, 10000 Zagreb</derivirana_varijabla>
  </DomainObject.Predmet.ProtustrankaWithAdress>
  <DomainObject.Predmet.ProtustrankaWithAdressOIB>
    <izvorni_sadrzaj>TRIMIGOMA d.o.o., OIB 59419395527, Prilaz V. Brajkovića 6, 10000 Zagreb</izvorni_sadrzaj>
    <derivirana_varijabla naziv="DomainObject.Predmet.ProtustrankaWithAdressOIB_1">TRIMIGOMA d.o.o., OIB 59419395527, Prilaz V. Brajkovića 6, 10000 Zagreb</derivirana_varijabla>
  </DomainObject.Predmet.ProtustrankaWithAdressOIB>
  <DomainObject.Predmet.ProtustrankaNazivFormated>
    <izvorni_sadrzaj>TRIMIGOMA d.o.o.</izvorni_sadrzaj>
    <derivirana_varijabla naziv="DomainObject.Predmet.ProtustrankaNazivFormated_1">TRIMIGOMA d.o.o.</derivirana_varijabla>
  </DomainObject.Predmet.ProtustrankaNazivFormated>
  <DomainObject.Predmet.ProtustrankaNazivFormatedOIB>
    <izvorni_sadrzaj>TRIMIGOMA d.o.o., OIB 59419395527</izvorni_sadrzaj>
    <derivirana_varijabla naziv="DomainObject.Predmet.ProtustrankaNazivFormatedOIB_1">TRIMIGOMA d.o.o., OIB 59419395527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TRIMIGOMA d.o.o. zastupanog po punomoćniku Milisav Gajić</item>
    </izvorni_sadrzaj>
    <derivirana_varijabla naziv="DomainObject.Predmet.ProtuStrankaListFormated_1">
      <item>TRIMIGOMA d.o.o. zastupanog po punomoćniku Milisav Gajić</item>
    </derivirana_varijabla>
  </DomainObject.Predmet.ProtuStrankaListFormated>
  <DomainObject.Predmet.ProtuStrankaListFormatedOIB>
    <izvorni_sadrzaj>
      <item>TRIMIGOMA d.o.o., OIB 59419395527 zastupanog po punomoćniku Milisav Gajić</item>
    </izvorni_sadrzaj>
    <derivirana_varijabla naziv="DomainObject.Predmet.ProtuStrankaListFormatedOIB_1">
      <item>TRIMIGOMA d.o.o., OIB 59419395527 zastupanog po punomoćniku Milisav Gajić</item>
    </derivirana_varijabla>
  </DomainObject.Predmet.ProtuStrankaListFormatedOIB>
  <DomainObject.Predmet.ProtuStrankaListFormatedWithAdress>
    <izvorni_sadrzaj>
      <item>TRIMIGOMA d.o.o., Prilaz V. Brajkovića 6, 10000 Zagreb zastupanog po punomoćniku Milisav Gajić</item>
    </izvorni_sadrzaj>
    <derivirana_varijabla naziv="DomainObject.Predmet.ProtuStrankaListFormatedWithAdress_1">
      <item>TRIMIGOMA d.o.o., Prilaz V. Brajkovića 6, 10000 Zagreb zastupanog po punomoćniku Milisav Gajić</item>
    </derivirana_varijabla>
  </DomainObject.Predmet.ProtuStrankaListFormatedWithAdress>
  <DomainObject.Predmet.ProtuStrankaListFormatedWithAdressOIB>
    <izvorni_sadrzaj>
      <item>TRIMIGOMA d.o.o., OIB 59419395527, Prilaz V. Brajkovića 6, 10000 Zagreb zastupanog po punomoćniku Milisav Gajić</item>
    </izvorni_sadrzaj>
    <derivirana_varijabla naziv="DomainObject.Predmet.ProtuStrankaListFormatedWithAdressOIB_1">
      <item>TRIMIGOMA d.o.o., OIB 59419395527, Prilaz V. Brajkovića 6, 10000 Zagreb zastupanog po punomoćniku Milisav Gajić</item>
    </derivirana_varijabla>
  </DomainObject.Predmet.ProtuStrankaListFormatedWithAdressOIB>
  <DomainObject.Predmet.ProtuStrankaListNazivFormated>
    <izvorni_sadrzaj>
      <item>TRIMIGOMA d.o.o.</item>
    </izvorni_sadrzaj>
    <derivirana_varijabla naziv="DomainObject.Predmet.ProtuStrankaListNazivFormated_1">
      <item>TRIMIGOMA d.o.o.</item>
    </derivirana_varijabla>
  </DomainObject.Predmet.ProtuStrankaListNazivFormated>
  <DomainObject.Predmet.ProtuStrankaListNazivFormatedOIB>
    <izvorni_sadrzaj>
      <item>TRIMIGOMA d.o.o., OIB 59419395527</item>
    </izvorni_sadrzaj>
    <derivirana_varijabla naziv="DomainObject.Predmet.ProtuStrankaListNazivFormatedOIB_1">
      <item>TRIMIGOMA d.o.o., OIB 59419395527</item>
    </derivirana_varijabla>
  </DomainObject.Predmet.ProtuStrankaListNazivFormatedOIB>
  <DomainObject.Predmet.OstaliListFormated>
    <izvorni_sadrzaj>
      <item>Milisav Gajić punomoćnik sudionika u postupku TRIMIGOMA d.o.o.</item>
    </izvorni_sadrzaj>
    <derivirana_varijabla naziv="DomainObject.Predmet.OstaliListFormated_1">
      <item>Milisav Gajić punomoćnik sudionika u postupku TRIMIGOMA d.o.o.</item>
    </derivirana_varijabla>
  </DomainObject.Predmet.OstaliListFormated>
  <DomainObject.Predmet.OstaliListFormatedOIB>
    <izvorni_sadrzaj>
      <item>Milisav Gajić, OIB 56002750909 punomoćnik sudionika u postupku TRIMIGOMA d.o.o.</item>
    </izvorni_sadrzaj>
    <derivirana_varijabla naziv="DomainObject.Predmet.OstaliListFormatedOIB_1">
      <item>Milisav Gajić, OIB 56002750909 punomoćnik sudionika u postupku TRIMIGOMA d.o.o.</item>
    </derivirana_varijabla>
  </DomainObject.Predmet.OstaliListFormatedOIB>
  <DomainObject.Predmet.OstaliListFormatedWithAdress>
    <izvorni_sadrzaj>
      <item>Milisav Gajić, Prilaz Vladislava Brajkovića 6, 10000 Zagreb punomoćnik sudionika u postupku TRIMIGOMA d.o.o.</item>
    </izvorni_sadrzaj>
    <derivirana_varijabla naziv="DomainObject.Predmet.OstaliListFormatedWithAdress_1">
      <item>Milisav Gajić, Prilaz Vladislava Brajkovića 6, 10000 Zagreb punomoćnik sudionika u postupku TRIMIGOMA d.o.o.</item>
    </derivirana_varijabla>
  </DomainObject.Predmet.OstaliListFormatedWithAdress>
  <DomainObject.Predmet.OstaliListFormatedWithAdressOIB>
    <izvorni_sadrzaj>
      <item>Milisav Gajić, OIB 56002750909, Prilaz Vladislava Brajkovića 6, 10000 Zagreb punomoćnik sudionika u postupku TRIMIGOMA d.o.o.</item>
    </izvorni_sadrzaj>
    <derivirana_varijabla naziv="DomainObject.Predmet.OstaliListFormatedWithAdressOIB_1">
      <item>Milisav Gajić, OIB 56002750909, Prilaz Vladislava Brajkovića 6, 10000 Zagreb punomoćnik sudionika u postupku TRIMIGOMA d.o.o.</item>
    </derivirana_varijabla>
  </DomainObject.Predmet.OstaliListFormatedWithAdressOIB>
  <DomainObject.Predmet.OstaliListNazivFormated>
    <izvorni_sadrzaj>
      <item>Milisav Gajić</item>
    </izvorni_sadrzaj>
    <derivirana_varijabla naziv="DomainObject.Predmet.OstaliListNazivFormated_1">
      <item>Milisav Gajić</item>
    </derivirana_varijabla>
  </DomainObject.Predmet.OstaliListNazivFormated>
  <DomainObject.Predmet.OstaliListNazivFormatedOIB>
    <izvorni_sadrzaj>
      <item>Milisav Gajić, OIB 56002750909</item>
    </izvorni_sadrzaj>
    <derivirana_varijabla naziv="DomainObject.Predmet.OstaliListNazivFormatedOIB_1">
      <item>Milisav Gajić, OIB 56002750909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TRIMIGOMA d.o.o.</izvorni_sadrzaj>
    <derivirana_varijabla naziv="DomainObject.Predmet.ProtustrankaIDrugi_1">TRIMIGOMA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TRIMIGOMA d.o.o., OIB 59419395527, Prilaz V. Brajkovića 6, 10000 Zagreb</izvorni_sadrzaj>
    <derivirana_varijabla naziv="DomainObject.Predmet.ProtustrankaIDrugiAdressOIB_1">TRIMIGOMA d.o.o., OIB 59419395527, Prilaz V. Brajkovića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TRIMIGOMA d.o.o.</item>
      <item>Milisav Gajić</item>
    </izvorni_sadrzaj>
    <derivirana_varijabla naziv="DomainObject.Predmet.SudioniciListNaziv_1">
      <item>FINA Regionalni centar Zagreb</item>
      <item>TRIMIGOMA d.o.o.</item>
      <item>Milisav Gajić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TRIMIGOMA d.o.o., OIB 59419395527, Prilaz V. Brajkovića 6,10000 Zagreb</item>
      <item>Milisav Gajić, OIB 56002750909, Prilaz Vladislava Brajkovića 6,10000 Zagreb</item>
    </izvorni_sadrzaj>
    <derivirana_varijabla naziv="DomainObject.Predmet.SudioniciListAdressOIB_1">
      <item>FINA Regionalni centar Zagreb, OIB 85821130368, Trg svibanjskih žrtava 1995. br. 1,10000 Zagreb</item>
      <item>TRIMIGOMA d.o.o., OIB 59419395527, Prilaz V. Brajkovića 6,10000 Zagreb</item>
      <item>Milisav Gajić, OIB 56002750909, Prilaz Vladislava Brajkovića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59419395527</item>
      <item>, OIB 56002750909</item>
    </izvorni_sadrzaj>
    <derivirana_varijabla naziv="DomainObject.Predmet.SudioniciListNazivOIB_1">
      <item>, OIB 85821130368</item>
      <item>, OIB 59419395527</item>
      <item>, OIB 56002750909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3ED483-AB30-4666-8707-285DBDA3AA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91</properties:Words>
  <properties:Characters>520</properties:Characters>
  <properties:Lines>34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2017-03-14T09:47:00Z</dcterms:created>
  <dc:creator>stecaj</dc:creator>
  <cp:lastModifiedBy>Gordana Grčić</cp:lastModifiedBy>
  <cp:lastPrinted>2017-03-14T09:47:00Z</cp:lastPrinted>
  <dcterms:modified xmlns:xsi="http://www.w3.org/2001/XMLSchema-instance" xsi:type="dcterms:W3CDTF">2017-03-14T09:50:00Z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