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5185" w14:paraId="1dc5185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25360B">
        <w:rPr>
          <w:b/>
        </w:rPr>
        <w:t xml:space="preserve"> 857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25360B" w:rsidP="00F87B69" w:rsidR="0025360B" w:rsidRPr="00F87B69">
      <w:pPr>
        <w:tabs>
          <w:tab w:pos="1175" w:val="left"/>
        </w:tabs>
        <w:jc w:val="both"/>
        <w:rPr>
          <w:b/>
        </w:rPr>
      </w:pPr>
      <w:r w:rsidRPr="00F87B69">
        <w:rPr>
          <w:b/>
        </w:rPr>
        <w:t xml:space="preserve">                   </w:t>
      </w:r>
      <w:r w:rsidRPr="00F87B6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60B" w:rsidP="00F87B69" w:rsidR="0025360B" w:rsidRPr="00F87B69">
      <w:pPr>
        <w:jc w:val="both"/>
        <w:rPr>
          <w:color w:val="000000"/>
        </w:rPr>
      </w:pPr>
      <w:r w:rsidRPr="00F87B69">
        <w:rPr>
          <w:b/>
        </w:rPr>
        <w:t>REPUBLIKA HRVATSKA</w:t>
      </w:r>
    </w:p>
    <w:p w:rsidRDefault="0025360B" w:rsidP="00F87B69" w:rsidR="0025360B" w:rsidRPr="00F87B69">
      <w:pPr>
        <w:jc w:val="both"/>
        <w:rPr>
          <w:b/>
        </w:rPr>
      </w:pPr>
      <w:r w:rsidRPr="00F87B69">
        <w:rPr>
          <w:b/>
        </w:rPr>
        <w:t>TRGOVAČKI SUD U SPLITU</w:t>
      </w:r>
    </w:p>
    <w:p w:rsidRDefault="0025360B" w:rsidP="00F87B69" w:rsidR="0025360B" w:rsidRPr="00F87B69">
      <w:pPr>
        <w:jc w:val="both"/>
        <w:rPr>
          <w:b/>
        </w:rPr>
      </w:pPr>
      <w:r w:rsidRPr="00F87B69">
        <w:rPr>
          <w:b/>
        </w:rPr>
        <w:t>21000 SPLIT</w:t>
      </w:r>
    </w:p>
    <w:p w:rsidRDefault="0025360B" w:rsidP="00F87B69" w:rsidR="0025360B" w:rsidRPr="00F87B69">
      <w:pPr>
        <w:jc w:val="both"/>
        <w:rPr>
          <w:b/>
        </w:rPr>
      </w:pPr>
      <w:r w:rsidRPr="00F87B69">
        <w:rPr>
          <w:b/>
        </w:rPr>
        <w:t>Sukoišanska 6</w:t>
      </w:r>
    </w:p>
    <w:p w:rsidRDefault="0025360B" w:rsidR="00511383" w:rsidRPr="0097630A">
      <w:pPr>
        <w:rPr>
          <w:b/>
        </w:rPr>
      </w:pPr>
      <w:r>
        <w:rPr>
          <w:noProof/>
          <w:color w:val="0000FF"/>
        </w:rPr>
        <w:t xml:space="preserve"> 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974573" w:rsidP="00466C99" w:rsidR="0025360B">
      <w:pPr>
        <w:ind w:firstLine="708"/>
        <w:jc w:val="both"/>
      </w:pPr>
      <w:r>
        <w:t>Trgovački sud u Splitu</w:t>
      </w:r>
      <w:r w:rsidR="0085535D" w:rsidRPr="0097630A">
        <w:t xml:space="preserve">, </w:t>
      </w:r>
      <w:r w:rsidR="00714900" w:rsidRPr="0097630A">
        <w:t>po stečajnom sucu Diani Butigan Granić u prethodnom postupku koji se vodi nad dužnikom</w:t>
      </w:r>
      <w:r w:rsidR="00EA5F77">
        <w:t xml:space="preserve"> </w:t>
      </w:r>
      <w:r w:rsidR="0025360B">
        <w:t>STAJE d.o.o., Studenci, Batalići 8, OIB: 26699093107</w:t>
      </w:r>
      <w:r w:rsidR="00714900" w:rsidRPr="0097630A">
        <w:t xml:space="preserve">, dana </w:t>
      </w:r>
      <w:r w:rsidR="0025360B">
        <w:t>02. siječnja 2017.g.</w:t>
      </w:r>
    </w:p>
    <w:p w:rsidRDefault="0025360B" w:rsidP="00466C99" w:rsidR="0025360B">
      <w:pPr>
        <w:ind w:firstLine="708"/>
        <w:jc w:val="both"/>
      </w:pPr>
    </w:p>
    <w:p w:rsidRDefault="003E7BC1" w:rsidP="0025360B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25360B">
        <w:t xml:space="preserve"> STAJE d.o.o., Studenci, Batalići 8, OIB: 26699093107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6A75B8">
        <w:t>Ivan Gjurašić</w:t>
      </w:r>
      <w:r w:rsidR="00E22608" w:rsidRPr="0097630A">
        <w:t>,</w:t>
      </w:r>
      <w:r w:rsidR="00200E7B">
        <w:t xml:space="preserve"> </w:t>
      </w:r>
      <w:r w:rsidR="006A75B8">
        <w:t xml:space="preserve">Petrinjska </w:t>
      </w:r>
      <w:r w:rsidR="00200E7B">
        <w:t>28.,</w:t>
      </w:r>
      <w:r w:rsidR="00163350">
        <w:t xml:space="preserve"> </w:t>
      </w:r>
      <w:r w:rsidR="006A75B8">
        <w:t>Zagreb</w:t>
      </w:r>
      <w:r w:rsidR="00163350">
        <w:t xml:space="preserve">, OIB: </w:t>
      </w:r>
      <w:r w:rsidR="006A75B8">
        <w:t>66025260916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25360B">
        <w:t>STAJE d.o.o., Studenci, Batalići 8, OIB: 26699093107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907B5">
        <w:t>15</w:t>
      </w:r>
      <w:r w:rsidR="003E7BC1" w:rsidRPr="0097630A">
        <w:t>.</w:t>
      </w:r>
      <w:r w:rsidR="006108BC" w:rsidRPr="0097630A">
        <w:t xml:space="preserve"> </w:t>
      </w:r>
      <w:r w:rsidR="00E907B5">
        <w:t>prosinca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5B77A7">
        <w:t>391</w:t>
      </w:r>
      <w:r w:rsidR="00E33DE4" w:rsidRPr="0097630A">
        <w:t xml:space="preserve"> </w:t>
      </w:r>
      <w:r w:rsidR="005B77A7">
        <w:t>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D11AD0" w:rsidP="00D11AD0" w:rsidR="00D11AD0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E907B5">
        <w:t>1</w:t>
      </w:r>
      <w:r w:rsidR="005B77A7">
        <w:t>9</w:t>
      </w:r>
      <w:r w:rsidR="00987A3F" w:rsidRPr="0097630A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5B77A7">
        <w:t>19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25360B" w:rsidP="00130A4B" w:rsidR="0025360B">
      <w:pPr>
        <w:jc w:val="center"/>
        <w:rPr>
          <w:b/>
        </w:rPr>
      </w:pPr>
      <w:r>
        <w:rPr>
          <w:b/>
        </w:rPr>
        <w:t xml:space="preserve">U </w:t>
      </w:r>
      <w:r w:rsidR="00340063">
        <w:rPr>
          <w:b/>
        </w:rPr>
        <w:t>Splitu</w:t>
      </w:r>
      <w:r>
        <w:rPr>
          <w:b/>
        </w:rPr>
        <w:t>, 02. siječnja 2017.g.</w:t>
      </w:r>
    </w:p>
    <w:p w:rsidRDefault="0025360B" w:rsidP="00130A4B" w:rsidR="0025360B">
      <w:pPr>
        <w:jc w:val="center"/>
        <w:rPr>
          <w:b/>
        </w:rPr>
      </w:pPr>
    </w:p>
    <w:p w:rsidRDefault="0025360B" w:rsidP="00130A4B" w:rsidR="0025360B">
      <w:pPr>
        <w:jc w:val="center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974573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25360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25360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EC7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7.St.857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5360B"/>
    <w:rsid w:val="002873CD"/>
    <w:rsid w:val="002C38A7"/>
    <w:rsid w:val="00340063"/>
    <w:rsid w:val="00350D51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6108BC"/>
    <w:rsid w:val="006A75B8"/>
    <w:rsid w:val="006B5A25"/>
    <w:rsid w:val="00714900"/>
    <w:rsid w:val="007334B1"/>
    <w:rsid w:val="00824DEA"/>
    <w:rsid w:val="0085535D"/>
    <w:rsid w:val="008761E4"/>
    <w:rsid w:val="008F2D53"/>
    <w:rsid w:val="00943AE2"/>
    <w:rsid w:val="00970755"/>
    <w:rsid w:val="00974573"/>
    <w:rsid w:val="0097630A"/>
    <w:rsid w:val="00987A3F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C94EC7"/>
    <w:rsid w:val="00D11AD0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907B5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E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E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E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E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E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E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E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E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STAJE d.o.o. za trgovinu i usluge</izvorni_sadrzaj>
    <derivirana_varijabla naziv="DomainObject.Predmet.ProtustrankaFormated_1">  STAJE d.o.o. za trgovinu i usluge</derivirana_varijabla>
  </DomainObject.Predmet.ProtustrankaFormated>
  <DomainObject.Predmet.ProtustrankaFormatedOIB>
    <izvorni_sadrzaj>  STAJE d.o.o. za trgovinu i usluge, OIB 26699093107</izvorni_sadrzaj>
    <derivirana_varijabla naziv="DomainObject.Predmet.ProtustrankaFormatedOIB_1">  STAJE d.o.o. za trgovinu i usluge, OIB 26699093107</derivirana_varijabla>
  </DomainObject.Predmet.ProtustrankaFormatedOIB>
  <DomainObject.Predmet.ProtustrankaFormatedWithAdress>
    <izvorni_sadrzaj> STAJE d.o.o. za trgovinu i usluge, Batalići 8, 21256 Studenci</izvorni_sadrzaj>
    <derivirana_varijabla naziv="DomainObject.Predmet.ProtustrankaFormatedWithAdress_1"> STAJE d.o.o. za trgovinu i usluge, Batalići 8, 21256 Studenci</derivirana_varijabla>
  </DomainObject.Predmet.ProtustrankaFormatedWithAdress>
  <DomainObject.Predmet.ProtustrankaFormatedWithAdressOIB>
    <izvorni_sadrzaj> STAJE d.o.o. za trgovinu i usluge, OIB 26699093107, Batalići 8, 21256 Studenci</izvorni_sadrzaj>
    <derivirana_varijabla naziv="DomainObject.Predmet.ProtustrankaFormatedWithAdressOIB_1"> STAJE d.o.o. za trgovinu i usluge, OIB 26699093107, Batalići 8, 21256 Studenci</derivirana_varijabla>
  </DomainObject.Predmet.ProtustrankaFormatedWithAdressOIB>
  <DomainObject.Predmet.ProtustrankaWithAdress>
    <izvorni_sadrzaj>STAJE d.o.o. za trgovinu i usluge Batalići 8, 21256 Studenci</izvorni_sadrzaj>
    <derivirana_varijabla naziv="DomainObject.Predmet.ProtustrankaWithAdress_1">STAJE d.o.o. za trgovinu i usluge Batalići 8, 21256 Studenci</derivirana_varijabla>
  </DomainObject.Predmet.ProtustrankaWithAdress>
  <DomainObject.Predmet.ProtustrankaWithAdressOIB>
    <izvorni_sadrzaj>STAJE d.o.o. za trgovinu i usluge, OIB 26699093107, Batalići 8, 21256 Studenci</izvorni_sadrzaj>
    <derivirana_varijabla naziv="DomainObject.Predmet.ProtustrankaWithAdressOIB_1">STAJE d.o.o. za trgovinu i usluge, OIB 26699093107, Batalići 8, 21256 Studenci</derivirana_varijabla>
  </DomainObject.Predmet.ProtustrankaWithAdressOIB>
  <DomainObject.Predmet.ProtustrankaNazivFormated>
    <izvorni_sadrzaj>STAJE d.o.o. za trgovinu i usluge</izvorni_sadrzaj>
    <derivirana_varijabla naziv="DomainObject.Predmet.ProtustrankaNazivFormated_1">STAJE d.o.o. za trgovinu i usluge</derivirana_varijabla>
  </DomainObject.Predmet.ProtustrankaNazivFormated>
  <DomainObject.Predmet.ProtustrankaNazivFormatedOIB>
    <izvorni_sadrzaj>STAJE d.o.o. za trgovinu i usluge, OIB 26699093107</izvorni_sadrzaj>
    <derivirana_varijabla naziv="DomainObject.Predmet.ProtustrankaNazivFormatedOIB_1">STAJE d.o.o. za trgovinu i usluge, OIB 26699093107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70849.12</izvorni_sadrzaj>
    <derivirana_varijabla naziv="DomainObject.Predmet.TrenutnaVrijednost_1">70849.12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STAJE d.o.o. za trgovinu i usluge</item>
    </izvorni_sadrzaj>
    <derivirana_varijabla naziv="DomainObject.Predmet.ProtuStrankaListFormated_1">
      <item>STAJE d.o.o. za trgovinu i usluge</item>
    </derivirana_varijabla>
  </DomainObject.Predmet.ProtuStrankaListFormated>
  <DomainObject.Predmet.ProtuStrankaListFormatedOIB>
    <izvorni_sadrzaj>
      <item>STAJE d.o.o. za trgovinu i usluge, OIB 26699093107</item>
    </izvorni_sadrzaj>
    <derivirana_varijabla naziv="DomainObject.Predmet.ProtuStrankaListFormatedOIB_1">
      <item>STAJE d.o.o. za trgovinu i usluge, OIB 26699093107</item>
    </derivirana_varijabla>
  </DomainObject.Predmet.ProtuStrankaListFormatedOIB>
  <DomainObject.Predmet.ProtuStrankaListFormatedWithAdress>
    <izvorni_sadrzaj>
      <item>STAJE d.o.o. za trgovinu i usluge, Batalići 8, 21256 Studenci</item>
    </izvorni_sadrzaj>
    <derivirana_varijabla naziv="DomainObject.Predmet.ProtuStrankaListFormatedWithAdress_1">
      <item>STAJE d.o.o. za trgovinu i usluge, Batalići 8, 21256 Studenci</item>
    </derivirana_varijabla>
  </DomainObject.Predmet.ProtuStrankaListFormatedWithAdress>
  <DomainObject.Predmet.ProtuStrankaListFormatedWithAdressOIB>
    <izvorni_sadrzaj>
      <item>STAJE d.o.o. za trgovinu i usluge, OIB 26699093107, Batalići 8, 21256 Studenci</item>
    </izvorni_sadrzaj>
    <derivirana_varijabla naziv="DomainObject.Predmet.ProtuStrankaListFormatedWithAdressOIB_1">
      <item>STAJE d.o.o. za trgovinu i usluge, OIB 26699093107, Batalići 8, 21256 Studenci</item>
    </derivirana_varijabla>
  </DomainObject.Predmet.ProtuStrankaListFormatedWithAdressOIB>
  <DomainObject.Predmet.ProtuStrankaListNazivFormated>
    <izvorni_sadrzaj>
      <item>STAJE d.o.o. za trgovinu i usluge</item>
    </izvorni_sadrzaj>
    <derivirana_varijabla naziv="DomainObject.Predmet.ProtuStrankaListNazivFormated_1">
      <item>STAJE d.o.o. za trgovinu i usluge</item>
    </derivirana_varijabla>
  </DomainObject.Predmet.ProtuStrankaListNazivFormated>
  <DomainObject.Predmet.ProtuStrankaListNazivFormatedOIB>
    <izvorni_sadrzaj>
      <item>STAJE d.o.o. za trgovinu i usluge, OIB 26699093107</item>
    </izvorni_sadrzaj>
    <derivirana_varijabla naziv="DomainObject.Predmet.ProtuStrankaListNazivFormatedOIB_1">
      <item>STAJE d.o.o. za trgovinu i usluge, OIB 26699093107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STAJE d.o.o. za trgovinu i usluge</izvorni_sadrzaj>
    <derivirana_varijabla naziv="DomainObject.Predmet.ProtustrankaIDrugi_1">STAJE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STAJE d.o.o. za trgovinu i usluge, OIB 26699093107, Batalići 8, 21256 Studenci</izvorni_sadrzaj>
    <derivirana_varijabla naziv="DomainObject.Predmet.ProtustrankaIDrugiAdressOIB_1">STAJE d.o.o. za trgovinu i usluge, OIB 26699093107, Batalići 8, 21256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STAJE d.o.o. za trgovinu i usluge</item>
      <item>FINANCIJSKA AGENCIJA, RC SPLIT</item>
    </izvorni_sadrzaj>
    <derivirana_varijabla naziv="DomainObject.Predmet.SudioniciListNaziv_1">
      <item>STAJE d.o.o. za trgovinu i usluge</item>
      <item>FINANCIJSKA AGENCIJA, RC SPLIT</item>
    </derivirana_varijabla>
  </DomainObject.Predmet.SudioniciListNaziv>
  <DomainObject.Predmet.SudioniciListAdressOIB>
    <izvorni_sadrzaj>
      <item>STAJE d.o.o. za trgovinu i usluge, OIB 26699093107, Batalići 8,21256 Studenci</item>
      <item>FINANCIJSKA AGENCIJA, RC SPLIT, OIB 85821130368, Mažuranićevo šetalište 24 b,21000 Split</item>
    </izvorni_sadrzaj>
    <derivirana_varijabla naziv="DomainObject.Predmet.SudioniciListAdressOIB_1">
      <item>STAJE d.o.o. za trgovinu i usluge, OIB 26699093107, Batalići 8,21256 Studenci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26699093107</item>
      <item>, OIB 85821130368</item>
    </izvorni_sadrzaj>
    <derivirana_varijabla naziv="DomainObject.Predmet.SudioniciListNazivOIB_1">
      <item>, OIB 26699093107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3270</properties:Characters>
  <properties:Lines>96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2016-12-20T10:13:00Z</dcterms:created>
  <dc:creator>stanka grcic</dc:creator>
  <cp:lastModifiedBy>Mara Marčinko</cp:lastModifiedBy>
  <cp:lastPrinted>2017-01-02T09:47:00Z</cp:lastPrinted>
  <dcterms:modified xmlns:xsi="http://www.w3.org/2001/XMLSchema-instance" xsi:type="dcterms:W3CDTF">2017-01-02T12:02:00Z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