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8ea6918" w14:paraId="8ea6918"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4A2CDC" w:rsidR="000E3CD6" w:rsidRPr="000E3CD6">
            <w:pPr>
              <w:jc w:val="right"/>
            </w:pPr>
            <w:r>
              <w:t>Poslovni broj: 5 St-</w:t>
            </w:r>
            <w:r w:rsidR="004A2CDC">
              <w:t>250/17-12</w:t>
            </w:r>
            <w:r w:rsidRPr="000E3CD6">
              <w:t xml:space="preserve"> </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94F01" w:rsidP="00333B2F" w:rsidR="00A94F01">
      <w:pPr>
        <w:spacing w:after="200"/>
        <w:ind w:firstLine="708"/>
        <w:jc w:val="both"/>
      </w:pPr>
      <w:r>
        <w:t>Trgovački sud u Varaždinu, po sucu t</w:t>
      </w:r>
      <w:r w:rsidR="000E3CD6">
        <w:t xml:space="preserve">oga suda Kseniji Flack-Makitan, </w:t>
      </w:r>
      <w:r w:rsidR="000E3CD6" w:rsidRPr="00E22AB1">
        <w:t>u predstečajnom postupku koji se vodi nad dužnikom</w:t>
      </w:r>
      <w:r w:rsidR="004A2CDC">
        <w:t xml:space="preserve"> PUČKO OTVORENO UČILIŠTE NOVAK, Mala Subotica, Braće Radića 69, OIB: 84728804906</w:t>
      </w:r>
      <w:r w:rsidR="000E3CD6" w:rsidRPr="00E22AB1">
        <w:t>,</w:t>
      </w:r>
      <w:r w:rsidR="008B7C54">
        <w:t xml:space="preserve"> </w:t>
      </w:r>
      <w:r w:rsidR="000E3CD6">
        <w:t xml:space="preserve">24. listopada </w:t>
      </w:r>
      <w:r w:rsidR="00333B2F">
        <w:t>2017.</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4A2CDC">
        <w:rPr>
          <w:b/>
          <w:u w:val="single"/>
        </w:rPr>
        <w:t>15. prosinca</w:t>
      </w:r>
      <w:r w:rsidR="000E3CD6">
        <w:rPr>
          <w:b/>
          <w:u w:val="single"/>
        </w:rPr>
        <w:t xml:space="preserve"> </w:t>
      </w:r>
      <w:r w:rsidRPr="00A3317C">
        <w:rPr>
          <w:b/>
          <w:u w:val="single"/>
        </w:rPr>
        <w:t>2017. u</w:t>
      </w:r>
      <w:r w:rsidR="000E3CD6">
        <w:rPr>
          <w:b/>
          <w:u w:val="single"/>
        </w:rPr>
        <w:t xml:space="preserve"> </w:t>
      </w:r>
      <w:r w:rsidR="004A2CDC">
        <w:rPr>
          <w:b/>
          <w:u w:val="single"/>
        </w:rPr>
        <w:t>10,00</w:t>
      </w:r>
      <w:r w:rsidR="000E3CD6">
        <w:rPr>
          <w:b/>
          <w:u w:val="single"/>
        </w:rPr>
        <w:t xml:space="preserve"> </w:t>
      </w:r>
      <w:r w:rsidRPr="00A3317C">
        <w:rPr>
          <w:b/>
          <w:u w:val="single"/>
        </w:rPr>
        <w:t>sati</w:t>
      </w:r>
      <w:r w:rsidRPr="00A94F01">
        <w:t>, te se ovaj poziv vjerovnicima ovog dužnika</w:t>
      </w:r>
      <w:r w:rsidR="004A2CDC">
        <w:t xml:space="preserve"> PUČKO OTVORENO UČILIŠTE NOVAK, Mala Subotica, Braće Radića 69, OIB: 84728804906</w:t>
      </w:r>
      <w:r w:rsidRPr="00A94F01">
        <w:t xml:space="preserve">, objavljuje na </w:t>
      </w:r>
      <w:r w:rsidR="00333B2F">
        <w:t>mrežnoj stranici e-Oglasna ploča</w:t>
      </w:r>
      <w:r w:rsidR="004A2CDC">
        <w:t xml:space="preserve"> sudova. </w:t>
      </w:r>
      <w:r w:rsidRPr="00A94F01">
        <w:t xml:space="preserve">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0E3CD6" w:rsidR="000E3CD6">
      <w:pPr>
        <w:pStyle w:val="Odlomakpopisa"/>
        <w:numPr>
          <w:ilvl w:val="0"/>
          <w:numId w:val="7"/>
        </w:numPr>
        <w:spacing w:after="200"/>
        <w:jc w:val="both"/>
      </w:pPr>
      <w:r>
        <w:t xml:space="preserve">Nalaže se dužniku </w:t>
      </w:r>
      <w:r w:rsidR="004A2CDC">
        <w:t>PUČKO OTVORENO UČILIŠTE NOVAK, Mala Subotica, Braće Radića 69, OIB: 84728804906</w:t>
      </w:r>
      <w:r w:rsidRPr="00E22AB1">
        <w:t>,</w:t>
      </w:r>
      <w:r>
        <w:t xml:space="preserve"> da ukoliko plan restrukturiranja ne obuhvaća sve utvrđene i osporene tražbine u ovome postupku, da u roku od 8 dana od dana od objave na mrežnoj stranici e-Oglasna ploča sudova dostavi sudu izmijenjeni plan restrukturiranja.</w:t>
      </w:r>
    </w:p>
    <w:p w:rsidRDefault="00333B2F" w:rsidP="00333B2F" w:rsidR="00333B2F">
      <w:pPr>
        <w:jc w:val="center"/>
      </w:pPr>
      <w:r>
        <w:t xml:space="preserve">U Varaždinu, </w:t>
      </w:r>
      <w:r w:rsidR="000E3CD6">
        <w:t>24. listopada</w:t>
      </w:r>
      <w:r>
        <w:t xml:space="preserve"> 2017.</w:t>
      </w:r>
    </w:p>
    <w:p w:rsidRDefault="00A3317C" w:rsidP="000E3CD6" w:rsidR="00A3317C">
      <w:pPr>
        <w:jc w:val="both"/>
      </w:pP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333B2F" w:rsidP="00A3317C" w:rsidR="00333B2F">
      <w:pPr>
        <w:pStyle w:val="Odlomakpopisa"/>
        <w:numPr>
          <w:ilvl w:val="0"/>
          <w:numId w:val="6"/>
        </w:numPr>
        <w:jc w:val="both"/>
      </w:pPr>
      <w:r>
        <w:t xml:space="preserve">Povjereniku </w:t>
      </w:r>
      <w:r w:rsidR="004A2CDC">
        <w:t>Vanda Kovačević Gelenčer, A. Mihanovića 1/3, Virovitica,</w:t>
      </w:r>
    </w:p>
    <w:p w:rsidRDefault="00333B2F" w:rsidP="00A3317C" w:rsidR="00333B2F">
      <w:pPr>
        <w:pStyle w:val="Odlomakpopisa"/>
        <w:numPr>
          <w:ilvl w:val="0"/>
          <w:numId w:val="6"/>
        </w:numPr>
        <w:jc w:val="both"/>
      </w:pPr>
      <w:r>
        <w:t>Financijskoj agenciji Zagreb, Ulica grada Vukovara 70,</w:t>
      </w:r>
    </w:p>
    <w:p w:rsidRDefault="00333B2F" w:rsidP="00A3317C" w:rsidR="00AA12C3">
      <w:pPr>
        <w:pStyle w:val="Odlomakpopisa"/>
        <w:numPr>
          <w:ilvl w:val="0"/>
          <w:numId w:val="6"/>
        </w:numPr>
        <w:spacing w:after="200"/>
        <w:jc w:val="both"/>
      </w:pPr>
      <w:r>
        <w:t>E-Oglasna ploča suda</w:t>
      </w: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498A" w:rsidP="00063095" w:rsidR="00E7498A">
      <w:r>
        <w:separator/>
      </w:r>
    </w:p>
  </w:endnote>
  <w:endnote w:id="0" w:type="continuationSeparator">
    <w:p w:rsidRDefault="00E7498A" w:rsidP="00063095" w:rsidR="00E749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498A" w:rsidP="00063095" w:rsidR="00E7498A">
      <w:r>
        <w:separator/>
      </w:r>
    </w:p>
  </w:footnote>
  <w:footnote w:id="0" w:type="continuationSeparator">
    <w:p w:rsidRDefault="00E7498A" w:rsidP="00063095" w:rsidR="00E749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834AD9">
          <w:rPr>
            <w:noProof/>
          </w:rPr>
          <w:t>2</w:t>
        </w:r>
        <w:r>
          <w:fldChar w:fldCharType="end"/>
        </w:r>
      </w:p>
    </w:sdtContent>
  </w:sdt>
  <w:p w:rsidRDefault="005D2253" w:rsidR="005D2253">
    <w:pPr>
      <w:pStyle w:val="Zaglavlje"/>
    </w:pPr>
    <w:r>
      <w:tab/>
    </w:r>
    <w:r w:rsidR="009D3492">
      <w:tab/>
    </w:r>
    <w:r w:rsidR="00A3317C">
      <w:t>Poslovni broj: 5 St-</w:t>
    </w:r>
    <w:r w:rsidR="004A2CDC">
      <w:t>250/17-12</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C61CD"/>
    <w:rsid w:val="003E316E"/>
    <w:rsid w:val="003F53A8"/>
    <w:rsid w:val="004330A6"/>
    <w:rsid w:val="00444233"/>
    <w:rsid w:val="00484B2C"/>
    <w:rsid w:val="004A0F47"/>
    <w:rsid w:val="004A2CDC"/>
    <w:rsid w:val="004E1D9A"/>
    <w:rsid w:val="00516A20"/>
    <w:rsid w:val="005230DA"/>
    <w:rsid w:val="0052328B"/>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A4096"/>
    <w:rsid w:val="007C6257"/>
    <w:rsid w:val="00823F73"/>
    <w:rsid w:val="00826138"/>
    <w:rsid w:val="00834AD9"/>
    <w:rsid w:val="00836AC5"/>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32554"/>
    <w:rsid w:val="00D34120"/>
    <w:rsid w:val="00D72892"/>
    <w:rsid w:val="00D90E75"/>
    <w:rsid w:val="00E7498A"/>
    <w:rsid w:val="00E8612B"/>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834AD9"/>
    <w:rPr>
      <w:color w:val="808080"/>
      <w:bdr w:space="0" w:sz="0" w:color="auto" w:val="none"/>
      <w:shd w:fill="auto" w:color="auto" w:val="clear"/>
    </w:rPr>
  </w:style>
  <w:style w:customStyle="true" w:styleId="eSPISCCParagraphDefaultFont" w:type="character">
    <w:name w:val="eSPIS_CC_Paragraph Default Font"/>
    <w:basedOn w:val="Zadanifontodlomka"/>
    <w:rsid w:val="00834AD9"/>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834AD9"/>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834AD9"/>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34AD9"/>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834AD9"/>
    <w:rPr>
      <w:color w:val="808080"/>
      <w:bdr w:color="auto" w:space="0" w:sz="0" w:val="none"/>
      <w:shd w:color="auto" w:fill="auto" w:val="clear"/>
    </w:rPr>
  </w:style>
  <w:style w:customStyle="1" w:styleId="eSPISCCParagraphDefaultFont" w:type="character">
    <w:name w:val="eSPIS_CC_Paragraph Default Font"/>
    <w:basedOn w:val="Zadanifontodlomka"/>
    <w:rsid w:val="00834AD9"/>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834AD9"/>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834AD9"/>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34AD9"/>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predstečajnog postupka</izvorni_sadrzaj>
    <derivirana_varijabla naziv="DomainObject.Predmet.Opis_1">Prijedlog za otv.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Novak; Raiffeisenbank Austria d.d.</izvorni_sadrzaj>
    <derivirana_varijabla naziv="DomainObject.Predmet.StrankaFormated_1">  Pučko otvoreno učilište Novak; Raiffeisenbank Austria d.d.</derivirana_varijabla>
  </DomainObject.Predmet.StrankaFormated>
  <DomainObject.Predmet.StrankaFormatedOIB>
    <izvorni_sadrzaj>  Pučko otvoreno učilište Novak, OIB 84728804906; Raiffeisenbank Austria d.d., OIB 53056966535</izvorni_sadrzaj>
    <derivirana_varijabla naziv="DomainObject.Predmet.StrankaFormatedOIB_1">  Pučko otvoreno učilište Novak, OIB 84728804906; Raiffeisenbank Austria d.d., OIB 53056966535</derivirana_varijabla>
  </DomainObject.Predmet.StrankaFormatedOIB>
  <DomainObject.Predmet.StrankaFormatedWithAdress>
    <izvorni_sadrzaj> Pučko otvoreno učilište Novak, Braće Radića 69, 40000 Mala Subotica; Raiffeisenbank Austria d.d., Magazinska cesta 69, 10000 Zagreb</izvorni_sadrzaj>
    <derivirana_varijabla naziv="DomainObject.Predmet.StrankaFormatedWithAdress_1"> Pučko otvoreno učilište Novak, Braće Radića 69, 40000 Mala Subotica; Raiffeisenbank Austria d.d., Magazinska cesta 69, 10000 Zagreb</derivirana_varijabla>
  </DomainObject.Predmet.StrankaFormatedWithAdress>
  <DomainObject.Predmet.StrankaFormatedWithAdressOIB>
    <izvorni_sadrzaj> Pučko otvoreno učilište Novak, OIB 84728804906, Braće Radića 69, 40000 Mala Subotica; Raiffeisenbank Austria d.d., OIB 53056966535, Magazinska cesta 69, 10000 Zagreb</izvorni_sadrzaj>
    <derivirana_varijabla naziv="DomainObject.Predmet.StrankaFormatedWithAdressOIB_1"> Pučko otvoreno učilište Novak, OIB 84728804906, Braće Radića 69, 40000 Mala Subotica; Raiffeisenbank Austria d.d., OIB 53056966535, Magazinska cesta 69, 10000 Zagreb</derivirana_varijabla>
  </DomainObject.Predmet.StrankaFormatedWithAdressOIB>
  <DomainObject.Predmet.StrankaWithAdress>
    <izvorni_sadrzaj>Pučko otvoreno učilište Novak Braće Radića 69,40000 Mala Subotica,Raiffeisenbank Austria d.d. Magazinska cesta 69,10000 Zagreb</izvorni_sadrzaj>
    <derivirana_varijabla naziv="DomainObject.Predmet.StrankaWithAdress_1">Pučko otvoreno učilište Novak Braće Radića 69,40000 Mala Subotica,Raiffeisenbank Austria d.d. Magazinska cesta 69,10000 Zagreb</derivirana_varijabla>
  </DomainObject.Predmet.StrankaWithAdress>
  <DomainObject.Predmet.StrankaWithAdressOIB>
    <izvorni_sadrzaj>Pučko otvoreno učilište Novak, OIB 84728804906, Braće Radića 69,40000 Mala Subotica,Raiffeisenbank Austria d.d., OIB 53056966535, Magazinska cesta 69,10000 Zagreb</izvorni_sadrzaj>
    <derivirana_varijabla naziv="DomainObject.Predmet.StrankaWithAdressOIB_1">Pučko otvoreno učilište Novak, OIB 84728804906, Braće Radića 69,40000 Mala Subotica,Raiffeisenbank Austria d.d., OIB 53056966535, Magazinska cesta 69,10000 Zagreb</derivirana_varijabla>
  </DomainObject.Predmet.StrankaWithAdressOIB>
  <DomainObject.Predmet.StrankaNazivFormated>
    <izvorni_sadrzaj>Pučko otvoreno učilište Novak,Raiffeisenbank Austria d.d.</izvorni_sadrzaj>
    <derivirana_varijabla naziv="DomainObject.Predmet.StrankaNazivFormated_1">Pučko otvoreno učilište Novak,Raiffeisenbank Austria d.d.</derivirana_varijabla>
  </DomainObject.Predmet.StrankaNazivFormated>
  <DomainObject.Predmet.StrankaNazivFormatedOIB>
    <izvorni_sadrzaj>Pučko otvoreno učilište Novak, OIB 84728804906,Raiffeisenbank Austria d.d., OIB 53056966535</izvorni_sadrzaj>
    <derivirana_varijabla naziv="DomainObject.Predmet.StrankaNazivFormatedOIB_1">Pučko otvoreno učilište Novak, OIB 84728804906,Raiffeisenbank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440852.74</izvorni_sadrzaj>
    <derivirana_varijabla naziv="DomainObject.Predmet.TrenutnaVrijednost_1">440852.74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Pučko otvoreno učilište Novak</item>
      <item>Raiffeisenbank Austria d.d.</item>
    </izvorni_sadrzaj>
    <derivirana_varijabla naziv="DomainObject.Predmet.StrankaListFormated_1">
      <item>Pučko otvoreno učilište Novak</item>
      <item>Raiffeisenbank Austria d.d.</item>
    </derivirana_varijabla>
  </DomainObject.Predmet.StrankaListFormated>
  <DomainObject.Predmet.StrankaListFormatedOIB>
    <izvorni_sadrzaj>
      <item>Pučko otvoreno učilište Novak, OIB 84728804906</item>
      <item>Raiffeisenbank Austria d.d., OIB 53056966535</item>
    </izvorni_sadrzaj>
    <derivirana_varijabla naziv="DomainObject.Predmet.StrankaListFormatedOIB_1">
      <item>Pučko otvoreno učilište Novak, OIB 84728804906</item>
      <item>Raiffeisenbank Austria d.d., OIB 53056966535</item>
    </derivirana_varijabla>
  </DomainObject.Predmet.StrankaListFormatedOIB>
  <DomainObject.Predmet.StrankaListFormatedWithAdress>
    <izvorni_sadrzaj>
      <item>Pučko otvoreno učilište Novak, Braće Radića 69, 40000 Mala Subotica</item>
      <item>Raiffeisenbank Austria d.d., Magazinska cesta 69, 10000 Zagreb</item>
    </izvorni_sadrzaj>
    <derivirana_varijabla naziv="DomainObject.Predmet.StrankaListFormatedWithAdress_1">
      <item>Pučko otvoreno učilište Novak, Braće Radića 69, 40000 Mala Subotica</item>
      <item>Raiffeisenbank Austria d.d., Magazinska cesta 69, 10000 Zagreb</item>
    </derivirana_varijabla>
  </DomainObject.Predmet.StrankaListFormatedWithAdress>
  <DomainObject.Predmet.StrankaListFormatedWithAdressOIB>
    <izvorni_sadrzaj>
      <item>Pučko otvoreno učilište Novak, OIB 84728804906, Braće Radića 69, 40000 Mala Subotica</item>
      <item>Raiffeisenbank Austria d.d., OIB 53056966535, Magazinska cesta 69, 10000 Zagreb</item>
    </izvorni_sadrzaj>
    <derivirana_varijabla naziv="DomainObject.Predmet.StrankaListFormatedWithAdressOIB_1">
      <item>Pučko otvoreno učilište Novak, OIB 84728804906, Braće Radića 69, 40000 Mala Subotica</item>
      <item>Raiffeisenbank Austria d.d., OIB 53056966535, Magazinska cesta 69, 10000 Zagreb</item>
    </derivirana_varijabla>
  </DomainObject.Predmet.StrankaListFormatedWithAdressOIB>
  <DomainObject.Predmet.StrankaListNazivFormated>
    <izvorni_sadrzaj>
      <item>Pučko otvoreno učilište Novak</item>
      <item>Raiffeisenbank Austria d.d.</item>
    </izvorni_sadrzaj>
    <derivirana_varijabla naziv="DomainObject.Predmet.StrankaListNazivFormated_1">
      <item>Pučko otvoreno učilište Novak</item>
      <item>Raiffeisenbank Austria d.d.</item>
    </derivirana_varijabla>
  </DomainObject.Predmet.StrankaListNazivFormated>
  <DomainObject.Predmet.StrankaListNazivFormatedOIB>
    <izvorni_sadrzaj>
      <item>Pučko otvoreno učilište Novak, OIB 84728804906</item>
      <item>Raiffeisenbank Austria d.d., OIB 53056966535</item>
    </izvorni_sadrzaj>
    <derivirana_varijabla naziv="DomainObject.Predmet.StrankaListNazivFormatedOIB_1">
      <item>Pučko otvoreno učilište Novak, OIB 84728804906</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zvorni_sadrzaj>
    <derivirana_varijabla naziv="DomainObject.Predmet.OstaliListFormated_1">
      <item>Financijska agencija</item>
      <item>Sudski registar</item>
    </derivirana_varijabla>
  </DomainObject.Predmet.OstaliListFormated>
  <DomainObject.Predmet.OstaliListFormatedOIB>
    <izvorni_sadrzaj>
      <item>Financijska agencija, OIB 85821130368</item>
      <item>Sudski registar</item>
    </izvorni_sadrzaj>
    <derivirana_varijabla naziv="DomainObject.Predmet.OstaliListFormatedOIB_1">
      <item>Financijska agencija, OIB 85821130368</item>
      <item>Sudski registar</item>
    </derivirana_varijabla>
  </DomainObject.Predmet.OstaliListFormatedOIB>
  <DomainObject.Predmet.OstaliListFormatedWithAdress>
    <izvorni_sadrzaj>
      <item>Financijska agencija, Ulica grada Vukovara 70, 10000 Zagreb</item>
      <item>Sudski registar</item>
    </izvorni_sadrzaj>
    <derivirana_varijabla naziv="DomainObject.Predmet.OstaliListFormatedWithAdress_1">
      <item>Financijska agencija, Ulica grada Vukovara 70, 10000 Zagreb</item>
      <item>Sudski registar</item>
    </derivirana_varijabla>
  </DomainObject.Predmet.OstaliListFormatedWithAdress>
  <DomainObject.Predmet.OstaliListFormatedWithAdressOIB>
    <izvorni_sadrzaj>
      <item>Financijska agencija, OIB 85821130368, Ulica grada Vukovara 70, 10000 Zagreb</item>
      <item>Sudski registar</item>
    </izvorni_sadrzaj>
    <derivirana_varijabla naziv="DomainObject.Predmet.OstaliListFormatedWithAdressOIB_1">
      <item>Financijska agencija, OIB 85821130368, Ulica grada Vukovara 70, 10000 Zagreb</item>
      <item>Sudski registar</item>
    </derivirana_varijabla>
  </DomainObject.Predmet.OstaliListFormatedWithAdressOIB>
  <DomainObject.Predmet.OstaliListNazivFormated>
    <izvorni_sadrzaj>
      <item>Financijska agencija</item>
      <item>Sudski registar</item>
    </izvorni_sadrzaj>
    <derivirana_varijabla naziv="DomainObject.Predmet.OstaliListNazivFormated_1">
      <item>Financijska agencija</item>
      <item>Sudski registar</item>
    </derivirana_varijabla>
  </DomainObject.Predmet.OstaliListNazivFormated>
  <DomainObject.Predmet.OstaliListNazivFormatedOIB>
    <izvorni_sadrzaj>
      <item>Financijska agencija, OIB 85821130368</item>
      <item>Sudski registar</item>
    </izvorni_sadrzaj>
    <derivirana_varijabla naziv="DomainObject.Predmet.OstaliListNazivFormatedOIB_1">
      <item>Financijska agencija, OIB 85821130368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Pučko otvoreno učilište Novak i dr.</izvorni_sadrzaj>
    <derivirana_varijabla naziv="DomainObject.Predmet.StrankaIDrugi_1">Pučko otvoreno učilište Novak i dr.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Novak, OIB 84728804906, Braće Radića 69, 40000 Mala Subotica i dr.</izvorni_sadrzaj>
    <derivirana_varijabla naziv="DomainObject.Predmet.StrankaIDrugiAdressOIB_1">Pučko otvoreno učilište Novak, OIB 84728804906, Braće Radića 69, 40000 Mala Subotica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Novak</item>
      <item>Financijska agencija</item>
      <item>Sudski registar</item>
      <item>Raiffeisenbank Austria d.d.</item>
    </izvorni_sadrzaj>
    <derivirana_varijabla naziv="DomainObject.Predmet.SudioniciListNaziv_1">
      <item>Pučko otvoreno učilište Novak</item>
      <item>Financijska agencija</item>
      <item>Sudski registar</item>
      <item>Raiffeisenbank Austria d.d.</item>
    </derivirana_varijabla>
  </DomainObject.Predmet.SudioniciListNaziv>
  <DomainObject.Predmet.SudioniciListAdressOIB>
    <izvorni_sadrzaj>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zvorni_sadrzaj>
    <derivirana_varijabla naziv="DomainObject.Predmet.SudioniciListAdressOIB_1">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84728804906</item>
      <item>, OIB 85821130368</item>
      <item>, OIB null</item>
      <item>, OIB 53056966535</item>
    </izvorni_sadrzaj>
    <derivirana_varijabla naziv="DomainObject.Predmet.SudioniciListNazivOIB_1">
      <item>, OIB 84728804906</item>
      <item>, OIB 85821130368</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D79E8-C84E-47DF-87F7-5DC1A86D77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2134</properties:Characters>
  <properties:Lines>53</properties:Lines>
  <properties:Paragraphs>17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2017-10-24T11:41:00Z</cp:lastPrinted>
  <dcterms:modified xmlns:xsi="http://www.w3.org/2001/XMLSchema-instance" xsi:type="dcterms:W3CDTF">2017-10-24T11:43:00Z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