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5c27" w14:paraId="2905c27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833DBE">
        <w:rPr>
          <w:lang w:val="hr-HR"/>
        </w:rPr>
        <w:t>St-806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833DBE">
        <w:t>IGRAD d.o.o., OIB: 24195211223</w:t>
      </w:r>
      <w:r w:rsidR="0029395B">
        <w:t xml:space="preserve"> </w:t>
      </w:r>
      <w:r w:rsidR="00E66FC5">
        <w:t>sa</w:t>
      </w:r>
      <w:r w:rsidR="00B3789E">
        <w:t xml:space="preserve"> </w:t>
      </w:r>
      <w:r w:rsidR="00833DBE">
        <w:t xml:space="preserve">sjedištem u </w:t>
      </w:r>
      <w:r w:rsidR="00833DBE">
        <w:tab/>
        <w:t>Sajmište 15</w:t>
      </w:r>
      <w:r w:rsidR="00C239DF">
        <w:t>, 42000 Varaždin</w:t>
      </w:r>
      <w:r w:rsidR="0082762B">
        <w:t xml:space="preserve">, </w:t>
      </w:r>
      <w:r w:rsidR="002C5CA3">
        <w:t xml:space="preserve">dana </w:t>
      </w:r>
      <w:r w:rsidR="00B3789E">
        <w:t>01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833DBE">
        <w:t>IGRAD d.o.o., O</w:t>
      </w:r>
      <w:r w:rsidR="00256AF8">
        <w:t xml:space="preserve">IB: 24195211223 sa sjedištem u </w:t>
      </w:r>
      <w:r w:rsidR="00833DBE">
        <w:t>Sajmište 15, 42000 Varaždin</w:t>
      </w:r>
      <w:r w:rsidR="00833DBE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833DBE">
        <w:t>25.564,47</w:t>
      </w:r>
      <w:r w:rsidR="00833DBE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256AF8">
        <w:t xml:space="preserve"> </w:t>
      </w:r>
      <w:r w:rsidR="00833DBE">
        <w:t>IGRAD d.o.o., O</w:t>
      </w:r>
      <w:r w:rsidR="00256AF8">
        <w:t xml:space="preserve">IB: 24195211223 sa sjedištem u </w:t>
      </w:r>
      <w:r w:rsidR="00833DBE">
        <w:t>Sajmište 15,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33DBE">
        <w:rPr>
          <w:lang w:val="hr-HR"/>
        </w:rPr>
        <w:t xml:space="preserve"> ovome sudu dana 16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833DBE">
        <w:t>IGRAD d.o.o., O</w:t>
      </w:r>
      <w:r w:rsidR="00256AF8">
        <w:t xml:space="preserve">IB: 24195211223 sa sjedištem u </w:t>
      </w:r>
      <w:r w:rsidR="00833DBE">
        <w:t>Sajmište 15,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>nje u ukupn</w:t>
      </w:r>
      <w:r w:rsidR="00833DBE">
        <w:t>om iznosu od 25.564,47</w:t>
      </w:r>
      <w:r w:rsidR="00B3789E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01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F42" w:rsidP="007F64E0" w:rsidR="00301F42">
      <w:r>
        <w:separator/>
      </w:r>
    </w:p>
  </w:endnote>
  <w:endnote w:id="0" w:type="continuationSeparator">
    <w:p w:rsidRDefault="00301F42" w:rsidP="007F64E0" w:rsidR="00301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F42" w:rsidP="007F64E0" w:rsidR="00301F42">
      <w:r>
        <w:separator/>
      </w:r>
    </w:p>
  </w:footnote>
  <w:footnote w:id="0" w:type="continuationSeparator">
    <w:p w:rsidRDefault="00301F42" w:rsidP="007F64E0" w:rsidR="00301F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833DBE">
      <w:rPr>
        <w:lang w:val="hr-HR"/>
      </w:rPr>
      <w:t>St-806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56F3" w:rsidRPr="009656F3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56AF8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F42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3DBE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656F3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5EDE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28EC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85B41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5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6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5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6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IGRAD društvo s ograničenom odgovornošću za graditeljstvo, proizvodnju i trgovinu</izvorni_sadrzaj>
    <derivirana_varijabla naziv="DomainObject.Predmet.ProtustrankaFormated_1">  IGRAD društvo s ograničenom odgovornošću za graditeljstvo, proizvodnju i trgovinu</derivirana_varijabla>
  </DomainObject.Predmet.ProtustrankaFormated>
  <DomainObject.Predmet.ProtustrankaFormatedOIB>
    <izvorni_sadrzaj>  IGRAD društvo s ograničenom odgovornošću za graditeljstvo, proizvodnju i trgovinu, OIB 24195211223</izvorni_sadrzaj>
    <derivirana_varijabla naziv="DomainObject.Predmet.ProtustrankaFormatedOIB_1">  IGRAD društvo s ograničenom odgovornošću za graditeljstvo, proizvodnju i trgovinu, OIB 24195211223</derivirana_varijabla>
  </DomainObject.Predmet.ProtustrankaFormatedOIB>
  <DomainObject.Predmet.ProtustrankaFormatedWithAdress>
    <izvorni_sadrzaj> IGRAD društvo s ograničenom odgovornošću za graditeljstvo, proizvodnju i trgovinu, Sajmište 15, 42000 Varaždin</izvorni_sadrzaj>
    <derivirana_varijabla naziv="DomainObject.Predmet.ProtustrankaFormatedWithAdress_1"> IGRAD društvo s ograničenom odgovornošću za graditeljstvo, proizvodnju i trgovinu, Sajmište 15, 42000 Varaždin</derivirana_varijabla>
  </DomainObject.Predmet.ProtustrankaFormatedWithAdress>
  <DomainObject.Predmet.ProtustrankaFormatedWithAdressOIB>
    <izvorni_sadrzaj> IGRAD društvo s ograničenom odgovornošću za graditeljstvo, proizvodnju i trgovinu, OIB 24195211223, Sajmište 15, 42000 Varaždin</izvorni_sadrzaj>
    <derivirana_varijabla naziv="DomainObject.Predmet.ProtustrankaFormatedWithAdressOIB_1"> IGRAD društvo s ograničenom odgovornošću za graditeljstvo, proizvodnju i trgovinu, OIB 24195211223, Sajmište 15, 42000 Varaždin</derivirana_varijabla>
  </DomainObject.Predmet.ProtustrankaFormatedWithAdressOIB>
  <DomainObject.Predmet.ProtustrankaWithAdress>
    <izvorni_sadrzaj>IGRAD društvo s ograničenom odgovornošću za graditeljstvo, proizvodnju i trgovinu Sajmište 15, 42000 Varaždin</izvorni_sadrzaj>
    <derivirana_varijabla naziv="DomainObject.Predmet.ProtustrankaWithAdress_1">IGRAD društvo s ograničenom odgovornošću za graditeljstvo, proizvodnju i trgovinu Sajmište 15, 42000 Varaždin</derivirana_varijabla>
  </DomainObject.Predmet.ProtustrankaWithAdress>
  <DomainObject.Predmet.ProtustrankaWithAdressOIB>
    <izvorni_sadrzaj>IGRAD društvo s ograničenom odgovornošću za graditeljstvo, proizvodnju i trgovinu, OIB 24195211223, Sajmište 15, 42000 Varaždin</izvorni_sadrzaj>
    <derivirana_varijabla naziv="DomainObject.Predmet.ProtustrankaWithAdressOIB_1">IGRAD društvo s ograničenom odgovornošću za graditeljstvo, proizvodnju i trgovinu, OIB 24195211223, Sajmište 15, 42000 Varaždin</derivirana_varijabla>
  </DomainObject.Predmet.ProtustrankaWithAdressOIB>
  <DomainObject.Predmet.ProtustrankaNazivFormated>
    <izvorni_sadrzaj>IGRAD društvo s ograničenom odgovornošću za graditeljstvo, proizvodnju i trgovinu</izvorni_sadrzaj>
    <derivirana_varijabla naziv="DomainObject.Predmet.ProtustrankaNazivFormated_1">IGRAD društvo s ograničenom odgovornošću za graditeljstvo, proizvodnju i trgovinu</derivirana_varijabla>
  </DomainObject.Predmet.ProtustrankaNazivFormated>
  <DomainObject.Predmet.ProtustrankaNazivFormatedOIB>
    <izvorni_sadrzaj>IGRAD društvo s ograničenom odgovornošću za graditeljstvo, proizvodnju i trgovinu, OIB 24195211223</izvorni_sadrzaj>
    <derivirana_varijabla naziv="DomainObject.Predmet.ProtustrankaNazivFormatedOIB_1">IGRAD društvo s ograničenom odgovornošću za graditeljstvo, proizvodnju i trgovinu, OIB 24195211223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25564.47</izvorni_sadrzaj>
    <derivirana_varijabla naziv="DomainObject.Predmet.TrenutnaVrijednost_1">25564.47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IGRAD društvo s ograničenom odgovornošću za graditeljstvo, proizvodnju i trgovinu</item>
    </izvorni_sadrzaj>
    <derivirana_varijabla naziv="DomainObject.Predmet.ProtuStrankaListFormated_1">
      <item>IGRAD društvo s ograničenom odgovornošću za graditeljstvo, proizvodnju i trgovinu</item>
    </derivirana_varijabla>
  </DomainObject.Predmet.ProtuStrankaListFormated>
  <DomainObject.Predmet.ProtuStrankaListFormatedOIB>
    <izvorni_sadrzaj>
      <item>IGRAD društvo s ograničenom odgovornošću za graditeljstvo, proizvodnju i trgovinu, OIB 24195211223</item>
    </izvorni_sadrzaj>
    <derivirana_varijabla naziv="DomainObject.Predmet.ProtuStrankaListFormatedOIB_1">
      <item>IGRAD društvo s ograničenom odgovornošću za graditeljstvo, proizvodnju i trgovinu, OIB 24195211223</item>
    </derivirana_varijabla>
  </DomainObject.Predmet.ProtuStrankaListFormatedOIB>
  <DomainObject.Predmet.ProtuStrankaListFormatedWithAdress>
    <izvorni_sadrzaj>
      <item>IGRAD društvo s ograničenom odgovornošću za graditeljstvo, proizvodnju i trgovinu, Sajmište 15, 42000 Varaždin</item>
    </izvorni_sadrzaj>
    <derivirana_varijabla naziv="DomainObject.Predmet.ProtuStrankaListFormatedWithAdress_1">
      <item>IGRAD društvo s ograničenom odgovornošću za graditeljstvo, proizvodnju i trgovinu, Sajmište 15, 42000 Varaždin</item>
    </derivirana_varijabla>
  </DomainObject.Predmet.ProtuStrankaListFormatedWithAdress>
  <DomainObject.Predmet.ProtuStrankaListFormatedWithAdressOIB>
    <izvorni_sadrzaj>
      <item>IGRAD društvo s ograničenom odgovornošću za graditeljstvo, proizvodnju i trgovinu, OIB 24195211223, Sajmište 15, 42000 Varaždin</item>
    </izvorni_sadrzaj>
    <derivirana_varijabla naziv="DomainObject.Predmet.ProtuStrankaListFormatedWithAdressOIB_1">
      <item>IGRAD društvo s ograničenom odgovornošću za graditeljstvo, proizvodnju i trgovinu, OIB 24195211223, Sajmište 15, 42000 Varaždin</item>
    </derivirana_varijabla>
  </DomainObject.Predmet.ProtuStrankaListFormatedWithAdressOIB>
  <DomainObject.Predmet.ProtuStrankaListNazivFormated>
    <izvorni_sadrzaj>
      <item>IGRAD društvo s ograničenom odgovornošću za graditeljstvo, proizvodnju i trgovinu</item>
    </izvorni_sadrzaj>
    <derivirana_varijabla naziv="DomainObject.Predmet.ProtuStrankaListNazivFormated_1">
      <item>IGRAD društvo s ograničenom odgovornošću za graditeljstvo, proizvodnju i trgovinu</item>
    </derivirana_varijabla>
  </DomainObject.Predmet.ProtuStrankaListNazivFormated>
  <DomainObject.Predmet.ProtuStrankaListNazivFormatedOIB>
    <izvorni_sadrzaj>
      <item>IGRAD društvo s ograničenom odgovornošću za graditeljstvo, proizvodnju i trgovinu, OIB 24195211223</item>
    </izvorni_sadrzaj>
    <derivirana_varijabla naziv="DomainObject.Predmet.ProtuStrankaListNazivFormatedOIB_1">
      <item>IGRAD društvo s ograničenom odgovornošću za graditeljstvo, proizvodnju i trgovinu, OIB 24195211223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IGRAD društvo s ograničenom odgovornošću za graditeljstvo, proizvodnju i trgovinu</izvorni_sadrzaj>
    <derivirana_varijabla naziv="DomainObject.Predmet.ProtustrankaIDrugi_1">IGRAD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IGRAD društvo s ograničenom odgovornošću za graditeljstvo, proizvodnju i trgovinu, OIB 24195211223, Sajmište 15, 42000 Varaždin</izvorni_sadrzaj>
    <derivirana_varijabla naziv="DomainObject.Predmet.ProtustrankaIDrugiAdressOIB_1">IGRAD društvo s ograničenom odgovornošću za graditeljstvo, proizvodnju i trgovinu, OIB 24195211223, Sajmište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IGRAD društvo s ograničenom odgovornošću za graditeljstvo, proizvodnju i trgovinu</item>
      <item>E-oglasna ploča</item>
      <item>Sudski registar</item>
    </izvorni_sadrzaj>
    <derivirana_varijabla naziv="DomainObject.Predmet.SudioniciListNaziv_1">
      <item>Financijska agencija</item>
      <item>IGRAD društvo s ograničenom odgovornošću za graditeljstvo, proizvodnju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IGRAD društvo s ograničenom odgovornošću za graditeljstvo, proizvodnju i trgovinu, OIB 24195211223, Sajmište 15,42000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IGRAD društvo s ograničenom odgovornošću za graditeljstvo, proizvodnju i trgovinu, OIB 24195211223, Sajmište 15,42000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24195211223</item>
      <item>, OIB null</item>
      <item>, OIB null</item>
    </izvorni_sadrzaj>
    <derivirana_varijabla naziv="DomainObject.Predmet.SudioniciListNazivOIB_1">
      <item>, OIB 85821130368</item>
      <item>, OIB 24195211223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602AC-99D4-4AD1-A102-C5D262CB1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415</properties:Words>
  <properties:Characters>2265</properties:Characters>
  <properties:Lines>65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2016-02-01T09:35:00Z</dcterms:created>
  <dc:creator>user</dc:creator>
  <cp:lastModifiedBy>Maja Marčec</cp:lastModifiedBy>
  <cp:lastPrinted>2016-02-01T11:18:00Z</cp:lastPrinted>
  <dcterms:modified xmlns:xsi="http://www.w3.org/2001/XMLSchema-instance" xsi:type="dcterms:W3CDTF">2016-02-01T11:18:00Z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