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1605" w14:paraId="8421605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Posl. br. 7.St.</w:t>
      </w:r>
      <w:r w:rsidR="002E0FF7">
        <w:rPr>
          <w:b/>
          <w:sz w:val="22"/>
          <w:szCs w:val="22"/>
          <w:lang w:val="hr-HR"/>
        </w:rPr>
        <w:t>297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C065A5">
      <w:pPr>
        <w:ind w:firstLine="708"/>
        <w:jc w:val="both"/>
        <w:rPr>
          <w:sz w:val="24"/>
          <w:szCs w:val="24"/>
          <w:lang w:val="hr-HR"/>
        </w:rPr>
      </w:pPr>
      <w:r w:rsidRPr="00C065A5">
        <w:rPr>
          <w:sz w:val="24"/>
          <w:szCs w:val="24"/>
          <w:lang w:val="hr-HR"/>
        </w:rPr>
        <w:t>Trgovački sud u Dubrovniku</w:t>
      </w:r>
      <w:r w:rsidR="007B3D58" w:rsidRPr="00C065A5">
        <w:rPr>
          <w:sz w:val="24"/>
          <w:szCs w:val="24"/>
          <w:lang w:val="hr-HR"/>
        </w:rPr>
        <w:t xml:space="preserve">, po sucu tog suda </w:t>
      </w:r>
      <w:r w:rsidR="000E1A32" w:rsidRPr="00C065A5">
        <w:rPr>
          <w:sz w:val="24"/>
          <w:szCs w:val="24"/>
          <w:lang w:val="hr-HR"/>
        </w:rPr>
        <w:t>Diani Butigan Granić</w:t>
      </w:r>
      <w:r w:rsidR="007B3D58" w:rsidRPr="00C065A5">
        <w:rPr>
          <w:sz w:val="24"/>
          <w:szCs w:val="24"/>
          <w:lang w:val="hr-HR"/>
        </w:rPr>
        <w:t>, kao stečajnom sucu, povodom prijedloga za otvaranje stečajnog postupka nad dužnikom</w:t>
      </w:r>
      <w:r w:rsidR="006B7947">
        <w:rPr>
          <w:sz w:val="24"/>
          <w:szCs w:val="24"/>
          <w:lang w:val="hr-HR"/>
        </w:rPr>
        <w:t xml:space="preserve"> </w:t>
      </w:r>
      <w:r w:rsidR="002E0FF7" w:rsidRPr="002E0FF7">
        <w:rPr>
          <w:sz w:val="24"/>
          <w:szCs w:val="24"/>
          <w:lang w:val="hr-HR"/>
        </w:rPr>
        <w:t>ADRIATIC YACHTING j.d.o.o. - za nautički turizam i usluge</w:t>
      </w:r>
      <w:r w:rsidR="002E0FF7">
        <w:rPr>
          <w:sz w:val="24"/>
          <w:szCs w:val="24"/>
          <w:lang w:val="hr-HR"/>
        </w:rPr>
        <w:t xml:space="preserve">, Brgatska 4, Dubrovnik, </w:t>
      </w:r>
      <w:r w:rsidR="001A66BC">
        <w:rPr>
          <w:sz w:val="24"/>
          <w:szCs w:val="24"/>
          <w:lang w:val="hr-HR"/>
        </w:rPr>
        <w:t>OIB</w:t>
      </w:r>
      <w:r w:rsidR="002E0FF7">
        <w:rPr>
          <w:sz w:val="24"/>
          <w:szCs w:val="24"/>
          <w:lang w:val="hr-HR"/>
        </w:rPr>
        <w:t xml:space="preserve"> 46910192597,</w:t>
      </w:r>
      <w:r w:rsidR="001A66BC">
        <w:rPr>
          <w:sz w:val="24"/>
          <w:szCs w:val="24"/>
          <w:lang w:val="hr-HR"/>
        </w:rPr>
        <w:t xml:space="preserve"> </w:t>
      </w:r>
      <w:r w:rsidR="006B7947">
        <w:rPr>
          <w:sz w:val="24"/>
          <w:szCs w:val="24"/>
          <w:lang w:val="hr-HR"/>
        </w:rPr>
        <w:t>dana 24</w:t>
      </w:r>
      <w:r w:rsidR="004757F1" w:rsidRPr="00C065A5">
        <w:rPr>
          <w:sz w:val="24"/>
          <w:szCs w:val="24"/>
          <w:lang w:val="hr-HR"/>
        </w:rPr>
        <w:t>.</w:t>
      </w:r>
      <w:r w:rsidRPr="00C065A5">
        <w:rPr>
          <w:sz w:val="24"/>
          <w:szCs w:val="24"/>
          <w:lang w:val="hr-HR"/>
        </w:rPr>
        <w:t>siječnja 2019</w:t>
      </w:r>
      <w:r w:rsidR="00D267BF" w:rsidRPr="00C065A5">
        <w:rPr>
          <w:sz w:val="24"/>
          <w:szCs w:val="24"/>
          <w:lang w:val="hr-HR"/>
        </w:rPr>
        <w:t>.g.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2E0FF7">
        <w:rPr>
          <w:sz w:val="22"/>
          <w:szCs w:val="22"/>
          <w:lang w:val="hr-HR"/>
        </w:rPr>
        <w:t>Tvrtko Brekalo, Brgatska 2, Dubrovnik, OIB: 23715888990</w:t>
      </w:r>
      <w:r w:rsidR="00C8106C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2E0FF7">
        <w:rPr>
          <w:sz w:val="22"/>
          <w:szCs w:val="22"/>
          <w:lang w:val="hr-HR"/>
        </w:rPr>
        <w:t>297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2E0FF7" w:rsidRPr="002E0FF7">
        <w:rPr>
          <w:sz w:val="22"/>
          <w:szCs w:val="22"/>
          <w:lang w:val="hr-HR"/>
        </w:rPr>
        <w:t>ADRIATIC YACHTING j.d.o.o. - za nautički turizam i usluge, Brgatsk</w:t>
      </w:r>
      <w:r w:rsidR="002E0FF7">
        <w:rPr>
          <w:sz w:val="22"/>
          <w:szCs w:val="22"/>
          <w:lang w:val="hr-HR"/>
        </w:rPr>
        <w:t>a 4, Dubrovnik, OIB 46910192597.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E13E51" w:rsidP="00E13E51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                </w:t>
      </w:r>
      <w:r w:rsidR="00231FC1">
        <w:rPr>
          <w:b/>
          <w:sz w:val="22"/>
          <w:szCs w:val="22"/>
          <w:lang w:val="hr-HR"/>
        </w:rPr>
        <w:t xml:space="preserve">  </w:t>
      </w:r>
      <w:r w:rsidR="008303F3"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="008303F3"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6B7947">
        <w:rPr>
          <w:b/>
          <w:sz w:val="22"/>
          <w:szCs w:val="22"/>
          <w:lang w:val="hr-HR"/>
        </w:rPr>
        <w:t>24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</w:t>
      </w:r>
      <w:r w:rsidR="007B3D58" w:rsidRPr="00D267BF">
        <w:rPr>
          <w:b/>
          <w:sz w:val="22"/>
          <w:szCs w:val="22"/>
          <w:lang w:val="hr-HR"/>
        </w:rPr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C065A5" w:rsidP="007B3D58" w:rsidR="007B3D58" w:rsidRPr="00D267BF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</w:t>
      </w:r>
      <w:r w:rsidR="00D90B87" w:rsidRPr="00D267BF">
        <w:rPr>
          <w:b/>
          <w:sz w:val="22"/>
          <w:szCs w:val="22"/>
          <w:lang w:val="hr-HR"/>
        </w:rPr>
        <w:t>Diana Butigan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D3101A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računovodstvo</w:t>
      </w:r>
    </w:p>
    <w:p w:rsidRDefault="00C065A5" w:rsidP="00647468" w:rsidR="00C065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2E0FF7" w:rsidRPr="002E0FF7">
        <w:rPr>
          <w:sz w:val="24"/>
          <w:szCs w:val="24"/>
        </w:rPr>
        <w:t>Tvrtko Brekalo, Brgatska 2, Dubrovnik</w:t>
      </w:r>
    </w:p>
    <w:sectPr w:rsidSect="00647468" w:rsidR="00C065A5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865FA"/>
    <w:rsid w:val="00197CDF"/>
    <w:rsid w:val="001A66BC"/>
    <w:rsid w:val="001C478E"/>
    <w:rsid w:val="001D4A26"/>
    <w:rsid w:val="001D4F2F"/>
    <w:rsid w:val="001F7C84"/>
    <w:rsid w:val="00231FC1"/>
    <w:rsid w:val="00245608"/>
    <w:rsid w:val="00255098"/>
    <w:rsid w:val="00284946"/>
    <w:rsid w:val="002A01BE"/>
    <w:rsid w:val="002B1F6E"/>
    <w:rsid w:val="002E0FF7"/>
    <w:rsid w:val="002E611A"/>
    <w:rsid w:val="00311AA7"/>
    <w:rsid w:val="003215C5"/>
    <w:rsid w:val="00346FD0"/>
    <w:rsid w:val="003614E6"/>
    <w:rsid w:val="00364689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25957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B7947"/>
    <w:rsid w:val="006D648C"/>
    <w:rsid w:val="006F7536"/>
    <w:rsid w:val="006F78FB"/>
    <w:rsid w:val="00720820"/>
    <w:rsid w:val="00733511"/>
    <w:rsid w:val="0074610A"/>
    <w:rsid w:val="007534F7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07D81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D315D"/>
    <w:rsid w:val="00BE71CA"/>
    <w:rsid w:val="00C065A5"/>
    <w:rsid w:val="00C1406F"/>
    <w:rsid w:val="00C259ED"/>
    <w:rsid w:val="00C4121B"/>
    <w:rsid w:val="00C5046A"/>
    <w:rsid w:val="00C57470"/>
    <w:rsid w:val="00C75B14"/>
    <w:rsid w:val="00C76990"/>
    <w:rsid w:val="00C77297"/>
    <w:rsid w:val="00C8106C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3E51"/>
    <w:rsid w:val="00E13F9B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0CC6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4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2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2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2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4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2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2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2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St-297/2019</izvorni_sadrzaj>
    <derivirana_varijabla naziv="DomainObject.Predmet.OznakaBroj_1">St-297/2019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YACHTING j.d.o.o. - za nautički turizam i usluge</izvorni_sadrzaj>
    <derivirana_varijabla naziv="DomainObject.Predmet.ProtustrankaFormated_1">  ADRIATIC YACHTING j.d.o.o. - za nautički turizam i usluge</derivirana_varijabla>
  </DomainObject.Predmet.ProtustrankaFormated>
  <DomainObject.Predmet.ProtustrankaFormatedOIB>
    <izvorni_sadrzaj>  ADRIATIC YACHTING j.d.o.o. - za nautički turizam i usluge, OIB 46910192597</izvorni_sadrzaj>
    <derivirana_varijabla naziv="DomainObject.Predmet.ProtustrankaFormatedOIB_1">  ADRIATIC YACHTING j.d.o.o. - za nautički turizam i usluge, OIB 46910192597</derivirana_varijabla>
  </DomainObject.Predmet.ProtustrankaFormatedOIB>
  <DomainObject.Predmet.ProtustrankaFormatedWithAdress>
    <izvorni_sadrzaj> ADRIATIC YACHTING j.d.o.o. - za nautički turizam i usluge, Brgatska 4, 20000 Dubrovnik</izvorni_sadrzaj>
    <derivirana_varijabla naziv="DomainObject.Predmet.ProtustrankaFormatedWithAdress_1"> ADRIATIC YACHTING j.d.o.o. - za nautički turizam i usluge, Brgatska 4, 20000 Dubrovnik</derivirana_varijabla>
  </DomainObject.Predmet.ProtustrankaFormatedWithAdress>
  <DomainObject.Predmet.ProtustrankaFormatedWithAdressOIB>
    <izvorni_sadrzaj> ADRIATIC YACHTING j.d.o.o. - za nautički turizam i usluge, OIB 46910192597, Brgatska 4, 20000 Dubrovnik</izvorni_sadrzaj>
    <derivirana_varijabla naziv="DomainObject.Predmet.ProtustrankaFormatedWithAdressOIB_1"> ADRIATIC YACHTING j.d.o.o. - za nautički turizam i usluge, OIB 46910192597, Brgatska 4, 20000 Dubrovnik</derivirana_varijabla>
  </DomainObject.Predmet.ProtustrankaFormatedWithAdressOIB>
  <DomainObject.Predmet.ProtustrankaWithAdress>
    <izvorni_sadrzaj>ADRIATIC YACHTING j.d.o.o. - za nautički turizam i usluge Brgatska 4, 20000 Dubrovnik</izvorni_sadrzaj>
    <derivirana_varijabla naziv="DomainObject.Predmet.ProtustrankaWithAdress_1">ADRIATIC YACHTING j.d.o.o. - za nautički turizam i usluge Brgatska 4, 20000 Dubrovnik</derivirana_varijabla>
  </DomainObject.Predmet.ProtustrankaWithAdress>
  <DomainObject.Predmet.ProtustrankaWithAdressOIB>
    <izvorni_sadrzaj>ADRIATIC YACHTING j.d.o.o. - za nautički turizam i usluge, OIB 46910192597, Brgatska 4, 20000 Dubrovnik</izvorni_sadrzaj>
    <derivirana_varijabla naziv="DomainObject.Predmet.ProtustrankaWithAdressOIB_1">ADRIATIC YACHTING j.d.o.o. - za nautički turizam i usluge, OIB 46910192597, Brgatska 4, 20000 Dubrovnik</derivirana_varijabla>
  </DomainObject.Predmet.ProtustrankaWithAdressOIB>
  <DomainObject.Predmet.ProtustrankaNazivFormated>
    <izvorni_sadrzaj>ADRIATIC YACHTING j.d.o.o. - za nautički turizam i usluge</izvorni_sadrzaj>
    <derivirana_varijabla naziv="DomainObject.Predmet.ProtustrankaNazivFormated_1">ADRIATIC YACHTING j.d.o.o. - za nautički turizam i usluge</derivirana_varijabla>
  </DomainObject.Predmet.ProtustrankaNazivFormated>
  <DomainObject.Predmet.ProtustrankaNazivFormatedOIB>
    <izvorni_sadrzaj>ADRIATIC YACHTING j.d.o.o. - za nautički turizam i usluge, OIB 46910192597</izvorni_sadrzaj>
    <derivirana_varijabla naziv="DomainObject.Predmet.ProtustrankaNazivFormatedOIB_1">ADRIATIC YACHTING j.d.o.o. - za nautički turizam i usluge, OIB 46910192597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26274.21</izvorni_sadrzaj>
    <derivirana_varijabla naziv="DomainObject.Predmet.TrenutnaVrijednost_1">26274.21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YACHTING j.d.o.o. - za nautički turizam i usluge</item>
    </izvorni_sadrzaj>
    <derivirana_varijabla naziv="DomainObject.Predmet.ProtuStrankaListFormated_1">
      <item>ADRIATIC YACHTING j.d.o.o. - za nautički turizam i usluge</item>
    </derivirana_varijabla>
  </DomainObject.Predmet.ProtuStrankaListFormated>
  <DomainObject.Predmet.ProtuStrankaListFormatedOIB>
    <izvorni_sadrzaj>
      <item>ADRIATIC YACHTING j.d.o.o. - za nautički turizam i usluge, OIB 46910192597</item>
    </izvorni_sadrzaj>
    <derivirana_varijabla naziv="DomainObject.Predmet.ProtuStrankaListFormatedOIB_1">
      <item>ADRIATIC YACHTING j.d.o.o. - za nautički turizam i usluge, OIB 46910192597</item>
    </derivirana_varijabla>
  </DomainObject.Predmet.ProtuStrankaListFormatedOIB>
  <DomainObject.Predmet.ProtuStrankaListFormatedWithAdress>
    <izvorni_sadrzaj>
      <item>ADRIATIC YACHTING j.d.o.o. - za nautički turizam i usluge, Brgatska 4, 20000 Dubrovnik</item>
    </izvorni_sadrzaj>
    <derivirana_varijabla naziv="DomainObject.Predmet.ProtuStrankaListFormatedWithAdress_1">
      <item>ADRIATIC YACHTING j.d.o.o. - za nautički turizam i usluge, Brgatska 4, 20000 Dubrovnik</item>
    </derivirana_varijabla>
  </DomainObject.Predmet.ProtuStrankaListFormatedWithAdress>
  <DomainObject.Predmet.ProtuStrankaListFormatedWithAdressOIB>
    <izvorni_sadrzaj>
      <item>ADRIATIC YACHTING j.d.o.o. - za nautički turizam i usluge, OIB 46910192597, Brgatska 4, 20000 Dubrovnik</item>
    </izvorni_sadrzaj>
    <derivirana_varijabla naziv="DomainObject.Predmet.ProtuStrankaListFormatedWithAdressOIB_1">
      <item>ADRIATIC YACHTING j.d.o.o. - za nautički turizam i usluge, OIB 46910192597, Brgatska 4, 20000 Dubrovnik</item>
    </derivirana_varijabla>
  </DomainObject.Predmet.ProtuStrankaListFormatedWithAdressOIB>
  <DomainObject.Predmet.ProtuStrankaListNazivFormated>
    <izvorni_sadrzaj>
      <item>ADRIATIC YACHTING j.d.o.o. - za nautički turizam i usluge</item>
    </izvorni_sadrzaj>
    <derivirana_varijabla naziv="DomainObject.Predmet.ProtuStrankaListNazivFormated_1">
      <item>ADRIATIC YACHTING j.d.o.o. - za nautički turizam i usluge</item>
    </derivirana_varijabla>
  </DomainObject.Predmet.ProtuStrankaListNazivFormated>
  <DomainObject.Predmet.ProtuStrankaListNazivFormatedOIB>
    <izvorni_sadrzaj>
      <item>ADRIATIC YACHTING j.d.o.o. - za nautički turizam i usluge, OIB 46910192597</item>
    </izvorni_sadrzaj>
    <derivirana_varijabla naziv="DomainObject.Predmet.ProtuStrankaListNazivFormatedOIB_1">
      <item>ADRIATIC YACHTING j.d.o.o. - za nautički turizam i usluge, OIB 46910192597</item>
    </derivirana_varijabla>
  </DomainObject.Predmet.ProtuStrankaListNazivFormatedOIB>
  <DomainObject.Predmet.OstaliListFormated>
    <izvorni_sadrzaj>
      <item>Tvrtko Brekalo</item>
    </izvorni_sadrzaj>
    <derivirana_varijabla naziv="DomainObject.Predmet.OstaliListFormated_1">
      <item>Tvrtko Brekalo</item>
    </derivirana_varijabla>
  </DomainObject.Predmet.OstaliListFormated>
  <DomainObject.Predmet.OstaliListFormatedOIB>
    <izvorni_sadrzaj>
      <item>Tvrtko Brekalo, OIB 23715888990</item>
    </izvorni_sadrzaj>
    <derivirana_varijabla naziv="DomainObject.Predmet.OstaliListFormatedOIB_1">
      <item>Tvrtko Brekalo, OIB 23715888990</item>
    </derivirana_varijabla>
  </DomainObject.Predmet.OstaliListFormatedOIB>
  <DomainObject.Predmet.OstaliListFormatedWithAdress>
    <izvorni_sadrzaj>
      <item>Tvrtko Brekalo, Brgatska 2, 20000 Dubrovnik</item>
    </izvorni_sadrzaj>
    <derivirana_varijabla naziv="DomainObject.Predmet.OstaliListFormatedWithAdress_1">
      <item>Tvrtko Brekalo, Brgatska 2, 20000 Dubrovnik</item>
    </derivirana_varijabla>
  </DomainObject.Predmet.OstaliListFormatedWithAdress>
  <DomainObject.Predmet.OstaliListFormatedWithAdressOIB>
    <izvorni_sadrzaj>
      <item>Tvrtko Brekalo, OIB 23715888990, Brgatska 2, 20000 Dubrovnik</item>
    </izvorni_sadrzaj>
    <derivirana_varijabla naziv="DomainObject.Predmet.OstaliListFormatedWithAdressOIB_1">
      <item>Tvrtko Brekalo, OIB 23715888990, Brgatska 2, 20000 Dubrovnik</item>
    </derivirana_varijabla>
  </DomainObject.Predmet.OstaliListFormatedWithAdressOIB>
  <DomainObject.Predmet.OstaliListNazivFormated>
    <izvorni_sadrzaj>
      <item>Tvrtko Brekalo</item>
    </izvorni_sadrzaj>
    <derivirana_varijabla naziv="DomainObject.Predmet.OstaliListNazivFormated_1">
      <item>Tvrtko Brekalo</item>
    </derivirana_varijabla>
  </DomainObject.Predmet.OstaliListNazivFormated>
  <DomainObject.Predmet.OstaliListNazivFormatedOIB>
    <izvorni_sadrzaj>
      <item>Tvrtko Brekalo, OIB 23715888990</item>
    </izvorni_sadrzaj>
    <derivirana_varijabla naziv="DomainObject.Predmet.OstaliListNazivFormatedOIB_1">
      <item>Tvrtko Brekalo, OIB 23715888990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YACHTING j.d.o.o. - za nautički turizam i usluge</izvorni_sadrzaj>
    <derivirana_varijabla naziv="DomainObject.Predmet.ProtustrankaIDrugi_1">ADRIATIC YACHTING j.d.o.o. - za nautički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YACHTING j.d.o.o. - za nautički turizam i usluge, OIB 46910192597, Brgatska 4, 20000 Dubrovnik</izvorni_sadrzaj>
    <derivirana_varijabla naziv="DomainObject.Predmet.ProtustrankaIDrugiAdressOIB_1">ADRIATIC YACHTING j.d.o.o. - za nautički turizam i usluge, OIB 46910192597, Brgatska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YACHTING j.d.o.o. - za nautički turizam i usluge</item>
      <item>FINA, RC Split, Podružnica Dubrovnik</item>
      <item>Tvrtko Brekalo</item>
    </izvorni_sadrzaj>
    <derivirana_varijabla naziv="DomainObject.Predmet.SudioniciListNaziv_1">
      <item>ADRIATIC YACHTING j.d.o.o. - za nautički turizam i usluge</item>
      <item>FINA, RC Split, Podružnica Dubrovnik</item>
      <item>Tvrtko Brekalo</item>
    </derivirana_varijabla>
  </DomainObject.Predmet.SudioniciListNaziv>
  <DomainObject.Predmet.SudioniciListAdressOIB>
    <izvorni_sadrzaj>
      <item>ADRIATIC YACHTING j.d.o.o. - za nautički turizam i usluge, OIB 46910192597, Brgatska 4,20000 Dubrovnik</item>
      <item>FINA, RC Split, Podružnica Dubrovnik, OIB 85821130368, Vukovarska 2,20000 Dubrovnik</item>
      <item>Tvrtko Brekalo, OIB 23715888990, Brgatska 2,20000 Dubrovnik</item>
    </izvorni_sadrzaj>
    <derivirana_varijabla naziv="DomainObject.Predmet.SudioniciListAdressOIB_1">
      <item>ADRIATIC YACHTING j.d.o.o. - za nautički turizam i usluge, OIB 46910192597, Brgatska 4,20000 Dubrovnik</item>
      <item>FINA, RC Split, Podružnica Dubrovnik, OIB 85821130368, Vukovarska 2,20000 Dubrovnik</item>
      <item>Tvrtko Brekalo, OIB 23715888990, Brgatska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46910192597</item>
      <item>, OIB 85821130368</item>
      <item>, OIB 23715888990</item>
    </izvorni_sadrzaj>
    <derivirana_varijabla naziv="DomainObject.Predmet.SudioniciListNazivOIB_1">
      <item>, OIB 46910192597</item>
      <item>, OIB 85821130368</item>
      <item>, OIB 23715888990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AFD49-9FA0-423E-9FCF-07D548C32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1707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2019-01-24T08:36:00Z</dcterms:created>
  <dc:creator>Mara Marčinko</dc:creator>
  <cp:lastModifiedBy>Sanja Vuković</cp:lastModifiedBy>
  <cp:lastPrinted>2019-01-24T07:44:00Z</cp:lastPrinted>
  <dcterms:modified xmlns:xsi="http://www.w3.org/2001/XMLSchema-instance" xsi:type="dcterms:W3CDTF">2019-01-24T08:36:00Z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 adriatic.docx)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