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cbbdf" w14:paraId="d7cbbdf" w:rsidRDefault="00AE649C" w:rsidP="00B222BB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B222BB" w:rsidP="00B222BB" w:rsidR="00B222BB" w:rsidRPr="00B222BB">
      <w:pPr>
        <w:pStyle w:val="SudNaziv"/>
        <w:ind w:firstLine="708" w:left="4248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rFonts w:cs="Times New Roman"/>
        </w:rPr>
        <w:t xml:space="preserve">         Poslovni broj: 4 St-241/14-11</w:t>
      </w:r>
    </w:p>
    <w:p w:rsidRDefault="00B222BB" w:rsidP="00B222BB" w:rsidR="00B222BB">
      <w:pPr>
        <w:spacing w:after="0"/>
        <w:jc w:val="both"/>
        <w:rPr>
          <w:rFonts w:cs="Times New Roman"/>
          <w:lang w:val="pt-BR"/>
        </w:rPr>
      </w:pPr>
    </w:p>
    <w:p w:rsidRDefault="00B222BB" w:rsidP="00B222BB" w:rsidR="00B222BB" w:rsidRPr="00B222BB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rFonts w:cs="Times New Roman"/>
          <w:bCs/>
        </w:rPr>
        <w:tab/>
      </w:r>
    </w:p>
    <w:p w:rsidRDefault="00B222BB" w:rsidP="00B222BB" w:rsidR="00B222BB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B222BB" w:rsidP="00B222BB" w:rsidR="00B222BB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B222BB" w:rsidP="00B222BB" w:rsidR="00B222BB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B222BB" w:rsidP="00B222BB" w:rsidR="00B222BB">
      <w:pPr>
        <w:spacing w:after="0"/>
        <w:jc w:val="both"/>
        <w:rPr>
          <w:rFonts w:cs="Times New Roman"/>
        </w:rPr>
      </w:pPr>
    </w:p>
    <w:p w:rsidRDefault="00B222BB" w:rsidP="00B222BB" w:rsidR="00B222B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</w:t>
      </w:r>
    </w:p>
    <w:p w:rsidRDefault="00B222BB" w:rsidP="00B222BB" w:rsidR="00B222BB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>, u stečajnom  predmetu povodom prijedloga predlagatelja FINANCIJSKE AGENCIJE, Zagreb, za otvaranje stečajnog postupka nad dužnikom BUDINSKY d.o.o., Novi Marof, Kralja Tomislava 8, OIB: 30983306360, zastupanog po punomoćnicima, odvjetnicima u Odvjetničkom društvu Petrić i dr. iz Varaždina, dana 30. listopada 2015., donio je slijedeći</w:t>
      </w:r>
    </w:p>
    <w:p w:rsidRDefault="00B222BB" w:rsidP="00B222BB" w:rsidR="00B222BB">
      <w:pPr>
        <w:spacing w:after="0"/>
        <w:jc w:val="both"/>
        <w:rPr>
          <w:rFonts w:cs="Times New Roman"/>
        </w:rPr>
      </w:pPr>
    </w:p>
    <w:p w:rsidRDefault="00B222BB" w:rsidP="00B222BB" w:rsidR="00B222BB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O G L A S</w:t>
      </w:r>
    </w:p>
    <w:p w:rsidRDefault="00B222BB" w:rsidP="00B222BB" w:rsidR="00B222BB">
      <w:pPr>
        <w:spacing w:after="0"/>
        <w:jc w:val="both"/>
        <w:rPr>
          <w:rFonts w:cs="Times New Roman"/>
        </w:rPr>
      </w:pPr>
    </w:p>
    <w:p w:rsidRDefault="00B222BB" w:rsidP="00B222BB" w:rsidR="00B222B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1. Pozivaju se osobe koje imaju pravni interes za provedbom stečajnog postupka nad dužnikom BUDINSKY d.o.o., Novi Marof, Kralja Tomislava 8, OIB: 30983306360, da u roku od 15 dana od dana objave oglasa na mrežnoj stranici e-Oglasna ploča suda na žiro-račun ovog suda otvoren kod Hrvatske poštanske banke broj: HR6223900011300002746, poziv na broj odobrenja: 64 5045-3574-22024114, iznos od 8.000,00 kn na ime predujmljivanja troškova prethodnog i otvorenog stečajnog postupka.</w:t>
      </w:r>
    </w:p>
    <w:p w:rsidRDefault="00B222BB" w:rsidP="00B222BB" w:rsidR="00B222B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B222BB" w:rsidP="00B222BB" w:rsidR="00B222BB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30. listopada 2015.</w:t>
      </w:r>
    </w:p>
    <w:p w:rsidRDefault="00B222BB" w:rsidP="00B222BB" w:rsidR="00B222BB">
      <w:pPr>
        <w:spacing w:after="0"/>
        <w:jc w:val="center"/>
        <w:rPr>
          <w:rFonts w:cs="Times New Roman"/>
        </w:rPr>
      </w:pPr>
    </w:p>
    <w:p w:rsidRDefault="00B222BB" w:rsidP="00B222BB" w:rsidR="00B222B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STEČAJNI SUDAC:</w:t>
      </w:r>
    </w:p>
    <w:p w:rsidRDefault="00B222BB" w:rsidP="00B222BB" w:rsidR="00B222BB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    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 xml:space="preserve"> </w:t>
      </w:r>
    </w:p>
    <w:p w:rsidRDefault="00B222BB" w:rsidP="00B222BB" w:rsidR="00B222BB">
      <w:pPr>
        <w:spacing w:after="0"/>
        <w:jc w:val="both"/>
        <w:rPr>
          <w:rFonts w:cs="Times New Roman"/>
        </w:rPr>
      </w:pPr>
    </w:p>
    <w:p w:rsidRDefault="00B222BB" w:rsidP="00B222BB" w:rsidR="00B222BB">
      <w:pPr>
        <w:spacing w:after="0"/>
        <w:ind w:firstLine="708" w:left="5664"/>
        <w:jc w:val="both"/>
        <w:rPr>
          <w:rFonts w:cs="Times New Roman"/>
        </w:rPr>
      </w:pPr>
    </w:p>
    <w:p w:rsidRDefault="00B222BB" w:rsidP="00B222BB" w:rsidR="00B222B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B222BB" w:rsidP="00B222BB" w:rsidR="00B222B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e-oglasna ploča suda</w:t>
      </w:r>
    </w:p>
    <w:p w:rsidRDefault="00B222BB" w:rsidP="00B222BB" w:rsidR="00B222BB">
      <w:pPr>
        <w:spacing w:after="0"/>
        <w:rPr>
          <w:rFonts w:hAnsiTheme="minorHAnsi" w:asciiTheme="minorHAnsi"/>
          <w:sz w:val="22"/>
          <w:szCs w:val="22"/>
        </w:rPr>
      </w:pPr>
    </w:p>
    <w:p w:rsidRDefault="00CB0EA4" w:rsidP="00B222BB" w:rsidR="00CB0EA4">
      <w:pPr>
        <w:pStyle w:val="Naslovdokumenta"/>
        <w:spacing w:after="0"/>
      </w:pPr>
    </w:p>
    <w:p w:rsidRDefault="0071688E" w:rsidP="00B222BB" w:rsidR="0071688E">
      <w:pPr>
        <w:pStyle w:val="Poetniodjeljak"/>
        <w:spacing w:after="0"/>
      </w:pPr>
    </w:p>
    <w:p w:rsidRDefault="00A21F0D" w:rsidP="00B222BB" w:rsidR="00A21F0D">
      <w:pPr>
        <w:pStyle w:val="NormaleSPIS"/>
        <w:spacing w:after="0"/>
        <w:rPr>
          <w:noProof/>
        </w:rPr>
      </w:pPr>
    </w:p>
    <w:p w:rsidRDefault="00DA0242" w:rsidP="00B222BB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3392DCD"/>
    <w:multiLevelType w:val="hybridMultilevel"/>
    <w:tmpl w:val="2C02B5AA"/>
    <w:lvl w:tplc="DEDAEE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22BB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142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2015.</izvorni_sadrzaj>
    <derivirana_varijabla naziv="DomainObject.DatumDonosenjaOdluke_1">30.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uplatu 8.000,00</izvorni_sadrzaj>
    <derivirana_varijabla naziv="DomainObject.Primjedba_1">Poziv na uplatu 8.000,00</derivirana_varijabla>
  </DomainObject.Primjedba>
  <DomainObject.Oznaka>
    <izvorni_sadrzaj>St-241/2014-11</izvorni_sadrzaj>
    <derivirana_varijabla naziv="DomainObject.Oznaka_1">St-241/2014-11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2014.</izvorni_sadrzaj>
    <derivirana_varijabla naziv="DomainObject.Predmet.DatumOsnivanja_1">16.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St-241/2014</izvorni_sadrzaj>
    <derivirana_varijabla naziv="DomainObject.Predmet.OznakaBroj_1">St-241/2014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BUDINSKY d.o.o. za proizvodnju, trgovinu i usluge zastupanog po punomoćniku ODVJETNIČKO DRUŠTVO PETRIĆ i dr. javno trgovačko društvo</izvorni_sadrzaj>
    <derivirana_varijabla naziv="DomainObject.Predmet.ProtustrankaFormated_1">  BUDINSKY d.o.o. za proizvodnju, trgovinu i usluge zastupanog po punomoćniku ODVJETNIČKO DRUŠTVO PETRIĆ i dr. javno trgovačko društvo</derivirana_varijabla>
  </DomainObject.Predmet.ProtustrankaFormated>
  <DomainObject.Predmet.ProtustrankaFormatedOIB>
    <izvorni_sadrzaj>  BUDINSKY d.o.o. za proizvodnju, trgovinu i usluge, OIB 30983306360 zastupanog po punomoćniku ODVJETNIČKO DRUŠTVO PETRIĆ i dr. javno trgovačko društvo</izvorni_sadrzaj>
    <derivirana_varijabla naziv="DomainObject.Predmet.ProtustrankaFormatedOIB_1">  BUDINSKY d.o.o. za proizvodnju, trgovinu i usluge, OIB 30983306360 zastupanog po punomoćniku ODVJETNIČKO DRUŠTVO PETRIĆ i dr. javno trgovačko društvo</derivirana_varijabla>
  </DomainObject.Predmet.ProtustrankaFormatedOIB>
  <DomainObject.Predmet.ProtustrankaFormatedWithAdress>
    <izvorni_sadrzaj> BUDINSKY d.o.o. za proizvodnju, trgovinu i usluge, Kralja Tomislava 8, 42220 Novi Marof zastupanog po punomoćniku ODVJETNIČKO DRUŠTVO PETRIĆ i dr. javno trgovačko društvo</izvorni_sadrzaj>
    <derivirana_varijabla naziv="DomainObject.Predmet.ProtustrankaFormatedWithAdress_1"> BUDINSKY d.o.o. za proizvodnju, trgovinu i usluge, Kralja Tomislava 8, 42220 Novi Marof zastupanog po punomoćniku ODVJETNIČKO DRUŠTVO PETRIĆ i dr. javno trgovačko društvo</derivirana_varijabla>
  </DomainObject.Predmet.ProtustrankaFormatedWithAdress>
  <DomainObject.Predmet.ProtustrankaFormatedWithAdressOIB>
    <izvorni_sadrzaj> BUDINSKY d.o.o. za proizvodnju, trgovinu i usluge, OIB 30983306360, Kralja Tomislava 8, 42220 Novi Marof zastupanog po punomoćniku ODVJETNIČKO DRUŠTVO PETRIĆ i dr. javno trgovačko društvo</izvorni_sadrzaj>
    <derivirana_varijabla naziv="DomainObject.Predmet.ProtustrankaFormatedWithAdressOIB_1"> BUDINSKY d.o.o. za proizvodnju, trgovinu i usluge, OIB 30983306360, Kralja Tomislava 8, 42220 Novi Marof zastupanog po punomoćniku ODVJETNIČKO DRUŠTVO PETRIĆ i dr. javno trgovačko društvo</derivirana_varijabla>
  </DomainObject.Predmet.ProtustrankaFormatedWithAdressOIB>
  <DomainObject.Predmet.ProtustrankaWithAdress>
    <izvorni_sadrzaj>BUDINSKY d.o.o. za proizvodnju, trgovinu i usluge Kralja Tomislava 8, 42220 Novi Marof</izvorni_sadrzaj>
    <derivirana_varijabla naziv="DomainObject.Predmet.ProtustrankaWithAdress_1">BUDINSKY d.o.o. za proizvodnju, trgovinu i usluge Kralja Tomislava 8, 42220 Novi Marof</derivirana_varijabla>
  </DomainObject.Predmet.ProtustrankaWithAdress>
  <DomainObject.Predmet.ProtustrankaWithAdressOIB>
    <izvorni_sadrzaj>BUDINSKY d.o.o. za proizvodnju, trgovinu i usluge, OIB 30983306360, Kralja Tomislava 8, 42220 Novi Marof</izvorni_sadrzaj>
    <derivirana_varijabla naziv="DomainObject.Predmet.ProtustrankaWithAdressOIB_1">BUDINSKY d.o.o. za proizvodnju, trgovinu i usluge, OIB 30983306360, Kralja Tomislava 8, 42220 Novi Marof</derivirana_varijabla>
  </DomainObject.Predmet.ProtustrankaWithAdressOIB>
  <DomainObject.Predmet.ProtustrankaNazivFormated>
    <izvorni_sadrzaj>BUDINSKY d.o.o. za proizvodnju, trgovinu i usluge</izvorni_sadrzaj>
    <derivirana_varijabla naziv="DomainObject.Predmet.ProtustrankaNazivFormated_1">BUDINSKY d.o.o. za proizvodnju, trgovinu i usluge</derivirana_varijabla>
  </DomainObject.Predmet.ProtustrankaNazivFormated>
  <DomainObject.Predmet.ProtustrankaNazivFormatedOIB>
    <izvorni_sadrzaj>BUDINSKY d.o.o. za proizvodnju, trgovinu i usluge, OIB 30983306360</izvorni_sadrzaj>
    <derivirana_varijabla naziv="DomainObject.Predmet.ProtustrankaNazivFormatedOIB_1">BUDINSKY d.o.o. za proizvodnju, trgovinu i usluge, OIB 30983306360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</izvorni_sadrzaj>
    <derivirana_varijabla naziv="DomainObject.Predmet.StrankaFormatedOIB_1">  FINANCIJSKA AGENCIJA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Ulica grada Vukovara 70, 10000 Zagreb</izvorni_sadrzaj>
    <derivirana_varijabla naziv="DomainObject.Predmet.StrankaFormatedWithAdressOIB_1"> FINANCIJSKA AGENCIJA,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Ulica grada Vukovara 70,10000 Zagreb</izvorni_sadrzaj>
    <derivirana_varijabla naziv="DomainObject.Predmet.StrankaWithAdressOIB_1">FINANCIJSKA AGENCIJA,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</izvorni_sadrzaj>
    <derivirana_varijabla naziv="DomainObject.Predmet.StrankaNazivFormatedOIB_1">FINANCIJSKA AGENCIJA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</item>
    </izvorni_sadrzaj>
    <derivirana_varijabla naziv="DomainObject.Predmet.StrankaListFormatedOIB_1">
      <item>FINANCIJSKA AGENCIJA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Ulica grada Vukovara 70, 10000 Zagreb</item>
    </izvorni_sadrzaj>
    <derivirana_varijabla naziv="DomainObject.Predmet.StrankaListFormatedWithAdressOIB_1">
      <item>FINANCIJSKA AGENCIJA,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</item>
    </izvorni_sadrzaj>
    <derivirana_varijabla naziv="DomainObject.Predmet.StrankaListNazivFormatedOIB_1">
      <item>FINANCIJSKA AGENCIJA</item>
    </derivirana_varijabla>
  </DomainObject.Predmet.StrankaListNazivFormatedOIB>
  <DomainObject.Predmet.ProtuStrankaListFormated>
    <izvorni_sadrzaj>
      <item>BUDINSKY d.o.o. za proizvodnju, trgovinu i usluge zastupanog po punomoćniku ODVJETNIČKO DRUŠTVO PETRIĆ i dr. javno trgovačko društvo</item>
    </izvorni_sadrzaj>
    <derivirana_varijabla naziv="DomainObject.Predmet.ProtuStrankaListFormated_1">
      <item>BUDINSKY d.o.o. za proizvodnju, trgovinu i usluge zastupanog po punomoćniku ODVJETNIČKO DRUŠTVO PETRIĆ i dr. javno trgovačko društvo</item>
    </derivirana_varijabla>
  </DomainObject.Predmet.ProtuStrankaListFormated>
  <DomainObject.Predmet.ProtuStrankaListFormatedOIB>
    <izvorni_sadrzaj>
      <item>BUDINSKY d.o.o. za proizvodnju, trgovinu i usluge, OIB 30983306360 zastupanog po punomoćniku ODVJETNIČKO DRUŠTVO PETRIĆ i dr. javno trgovačko društvo</item>
    </izvorni_sadrzaj>
    <derivirana_varijabla naziv="DomainObject.Predmet.ProtuStrankaListFormatedOIB_1">
      <item>BUDINSKY d.o.o. za proizvodnju, trgovinu i usluge, OIB 30983306360 zastupanog po punomoćniku ODVJETNIČKO DRUŠTVO PETRIĆ i dr. javno trgovačko društvo</item>
    </derivirana_varijabla>
  </DomainObject.Predmet.ProtuStrankaListFormatedOIB>
  <DomainObject.Predmet.ProtuStrankaListFormatedWithAdress>
    <izvorni_sadrzaj>
      <item>BUDINSKY d.o.o. za proizvodnju, trgovinu i usluge, Kralja Tomislava 8, 42220 Novi Marof zastupanog po punomoćniku ODVJETNIČKO DRUŠTVO PETRIĆ i dr. javno trgovačko društvo</item>
    </izvorni_sadrzaj>
    <derivirana_varijabla naziv="DomainObject.Predmet.ProtuStrankaListFormatedWithAdress_1">
      <item>BUDINSKY d.o.o. za proizvodnju, trgovinu i usluge, Kralja Tomislava 8, 42220 Novi Marof zastupanog po punomoćniku ODVJETNIČKO DRUŠTVO PETRIĆ i dr. javno trgovačko društvo</item>
    </derivirana_varijabla>
  </DomainObject.Predmet.ProtuStrankaListFormatedWithAdress>
  <DomainObject.Predmet.ProtuStrankaListFormatedWithAdressOIB>
    <izvorni_sadrzaj>
      <item>BUDINSKY d.o.o. za proizvodnju, trgovinu i usluge, OIB 30983306360, Kralja Tomislava 8, 42220 Novi Marof zastupanog po punomoćniku ODVJETNIČKO DRUŠTVO PETRIĆ i dr. javno trgovačko društvo</item>
    </izvorni_sadrzaj>
    <derivirana_varijabla naziv="DomainObject.Predmet.ProtuStrankaListFormatedWithAdressOIB_1">
      <item>BUDINSKY d.o.o. za proizvodnju, trgovinu i usluge, OIB 30983306360, Kralja Tomislava 8, 42220 Novi Marof zastupanog po punomoćniku ODVJETNIČKO DRUŠTVO PETRIĆ i dr. javno trgovačko društvo</item>
    </derivirana_varijabla>
  </DomainObject.Predmet.ProtuStrankaListFormatedWithAdressOIB>
  <DomainObject.Predmet.ProtuStrankaListNazivFormated>
    <izvorni_sadrzaj>
      <item>BUDINSKY d.o.o. za proizvodnju, trgovinu i usluge</item>
    </izvorni_sadrzaj>
    <derivirana_varijabla naziv="DomainObject.Predmet.ProtuStrankaListNazivFormated_1">
      <item>BUDINSKY d.o.o. za proizvodnju, trgovinu i usluge</item>
    </derivirana_varijabla>
  </DomainObject.Predmet.ProtuStrankaListNazivFormated>
  <DomainObject.Predmet.ProtuStrankaListNazivFormatedOIB>
    <izvorni_sadrzaj>
      <item>BUDINSKY d.o.o. za proizvodnju, trgovinu i usluge, OIB 30983306360</item>
    </izvorni_sadrzaj>
    <derivirana_varijabla naziv="DomainObject.Predmet.ProtuStrankaListNazivFormatedOIB_1">
      <item>BUDINSKY d.o.o. za proizvodnju, trgovinu i usluge, OIB 30983306360</item>
    </derivirana_varijabla>
  </DomainObject.Predmet.ProtuStrankaListNazivFormatedOIB>
  <DomainObject.Predmet.OstaliListFormated>
    <izvorni_sadrzaj>
      <item>Radovan Budinski</item>
      <item>NARODNE NOVINE, dioničko društvo za izdavanje i tiskanje Službenog lista Republike Hrvatske, službenih i drugih obrazaca te </item>
      <item>OGLASNA PLOČA</item>
      <item>SUDSKI REGISTAR</item>
      <item>ODVJETNIČKO DRUŠTVO PETRIĆ i dr. javno trgovačko društvo punomoćnik sudionika u postupku BUDINSKY d.o.o. za proizvodnju, trgovinu i usluge</item>
      <item>ŽDO Varaždin, Građansko upravni odjel</item>
    </izvorni_sadrzaj>
    <derivirana_varijabla naziv="DomainObject.Predmet.OstaliListFormated_1">
      <item>Radovan Budinski</item>
      <item>NARODNE NOVINE, dioničko društvo za izdavanje i tiskanje Službenog lista Republike Hrvatske, službenih i drugih obrazaca te </item>
      <item>OGLASNA PLOČA</item>
      <item>SUDSKI REGISTAR</item>
      <item>ODVJETNIČKO DRUŠTVO PETRIĆ i dr. javno trgovačko društvo punomoćnik sudionika u postupku BUDINSKY d.o.o. za proizvodnju, trgovinu i usluge</item>
      <item>ŽDO Varaždin, Građansko upravni odjel</item>
    </derivirana_varijabla>
  </DomainObject.Predmet.OstaliListFormated>
  <DomainObject.Predmet.OstaliListFormatedOIB>
    <izvorni_sadrzaj>
      <item>Radovan Budinski, OIB 95152810993</item>
      <item>NARODNE NOVINE, dioničko društvo za izdavanje i tiskanje Službenog lista Republike Hrvatske, službenih i drugih obrazaca te , OIB 64546066176</item>
      <item>OGLASNA PLOČA</item>
      <item>SUDSKI REGISTAR</item>
      <item>ODVJETNIČKO DRUŠTVO PETRIĆ i dr. javno trgovačko društvo, OIB 86453829502 punomoćnik sudionika u postupku BUDINSKY d.o.o. za proizvodnju, trgovinu i usluge</item>
      <item>ŽDO Varaždin, Građansko upravni odjel</item>
    </izvorni_sadrzaj>
    <derivirana_varijabla naziv="DomainObject.Predmet.OstaliListFormatedOIB_1">
      <item>Radovan Budinski, OIB 95152810993</item>
      <item>NARODNE NOVINE, dioničko društvo za izdavanje i tiskanje Službenog lista Republike Hrvatske, službenih i drugih obrazaca te , OIB 64546066176</item>
      <item>OGLASNA PLOČA</item>
      <item>SUDSKI REGISTAR</item>
      <item>ODVJETNIČKO DRUŠTVO PETRIĆ i dr. javno trgovačko društvo, OIB 86453829502 punomoćnik sudionika u postupku BUDINSKY d.o.o. za proizvodnju, trgovinu i usluge</item>
      <item>ŽDO Varaždin, Građansko upravni odjel</item>
    </derivirana_varijabla>
  </DomainObject.Predmet.OstaliListFormatedOIB>
  <DomainObject.Predmet.OstaliListFormatedWithAdress>
    <izvorni_sadrzaj>
      <item>Radovan Budinski, Stjepana Radića 24, 42204 Beletinec</item>
      <item>NARODNE NOVINE, dioničko društvo za izdavanje i tiskanje Službenog lista Republike Hrvatske, službenih i drugih obrazaca te , Savski Gaj XIII. put 6, Zagreb</item>
      <item>OGLASNA PLOČA</item>
      <item>SUDSKI REGISTAR</item>
      <item>ODVJETNIČKO DRUŠTVO PETRIĆ i dr. javno trgovačko društvo, Kolodvorska 13, 42000 Varaždin punomoćnik sudionika u postupku BUDINSKY d.o.o. za proizvodnju, trgovinu i usluge</item>
      <item>ŽDO Varaždin, Građansko upravni odjel</item>
    </izvorni_sadrzaj>
    <derivirana_varijabla naziv="DomainObject.Predmet.OstaliListFormatedWithAdress_1">
      <item>Radovan Budinski, Stjepana Radića 24, 42204 Beletinec</item>
      <item>NARODNE NOVINE, dioničko društvo za izdavanje i tiskanje Službenog lista Republike Hrvatske, službenih i drugih obrazaca te , Savski Gaj XIII. put 6, Zagreb</item>
      <item>OGLASNA PLOČA</item>
      <item>SUDSKI REGISTAR</item>
      <item>ODVJETNIČKO DRUŠTVO PETRIĆ i dr. javno trgovačko društvo, Kolodvorska 13, 42000 Varaždin punomoćnik sudionika u postupku BUDINSKY d.o.o. za proizvodnju, trgovinu i usluge</item>
      <item>ŽDO Varaždin, Građansko upravni odjel</item>
    </derivirana_varijabla>
  </DomainObject.Predmet.OstaliListFormatedWithAdress>
  <DomainObject.Predmet.OstaliListFormatedWithAdressOIB>
    <izvorni_sadrzaj>
      <item>Radovan Budinski, OIB 95152810993, Stjepana Radića 24, 42204 Beletinec</item>
      <item>NARODNE NOVINE, dioničko društvo za izdavanje i tiskanje Službenog lista Republike Hrvatske, službenih i drugih obrazaca te , OIB 64546066176, Savski Gaj XIII. put 6, Zagreb</item>
      <item>OGLASNA PLOČA</item>
      <item>SUDSKI REGISTAR</item>
      <item>ODVJETNIČKO DRUŠTVO PETRIĆ i dr. javno trgovačko društvo, OIB 86453829502, Kolodvorska 13, 42000 Varaždin punomoćnik sudionika u postupku BUDINSKY d.o.o. za proizvodnju, trgovinu i usluge</item>
      <item>ŽDO Varaždin, Građansko upravni odjel</item>
    </izvorni_sadrzaj>
    <derivirana_varijabla naziv="DomainObject.Predmet.OstaliListFormatedWithAdressOIB_1">
      <item>Radovan Budinski, OIB 95152810993, Stjepana Radića 24, 42204 Beletinec</item>
      <item>NARODNE NOVINE, dioničko društvo za izdavanje i tiskanje Službenog lista Republike Hrvatske, službenih i drugih obrazaca te , OIB 64546066176, Savski Gaj XIII. put 6, Zagreb</item>
      <item>OGLASNA PLOČA</item>
      <item>SUDSKI REGISTAR</item>
      <item>ODVJETNIČKO DRUŠTVO PETRIĆ i dr. javno trgovačko društvo, OIB 86453829502, Kolodvorska 13, 42000 Varaždin punomoćnik sudionika u postupku BUDINSKY d.o.o. za proizvodnju, trgovinu i usluge</item>
      <item>ŽDO Varaždin, Građansko upravni odjel</item>
    </derivirana_varijabla>
  </DomainObject.Predmet.OstaliListFormatedWithAdressOIB>
  <DomainObject.Predmet.OstaliListNazivFormated>
    <izvorni_sadrzaj>
      <item>Radovan Budinski</item>
      <item>NARODNE NOVINE, dioničko društvo za izdavanje i tiskanje Službenog lista Republike Hrvatske, službenih i drugih obrazaca te </item>
      <item>OGLASNA PLOČA</item>
      <item>SUDSKI REGISTAR</item>
      <item>ODVJETNIČKO DRUŠTVO PETRIĆ i dr. javno trgovačko društvo</item>
      <item>ŽDO Varaždin, Građansko upravni odjel</item>
    </izvorni_sadrzaj>
    <derivirana_varijabla naziv="DomainObject.Predmet.OstaliListNazivFormated_1">
      <item>Radovan Budinski</item>
      <item>NARODNE NOVINE, dioničko društvo za izdavanje i tiskanje Službenog lista Republike Hrvatske, službenih i drugih obrazaca te </item>
      <item>OGLASNA PLOČA</item>
      <item>SUDSKI REGISTAR</item>
      <item>ODVJETNIČKO DRUŠTVO PETRIĆ i dr. javno trgovačko društvo</item>
      <item>ŽDO Varaždin, Građansko upravni odjel</item>
    </derivirana_varijabla>
  </DomainObject.Predmet.OstaliListNazivFormated>
  <DomainObject.Predmet.OstaliListNazivFormatedOIB>
    <izvorni_sadrzaj>
      <item>Radovan Budinski, OIB 95152810993</item>
      <item>NARODNE NOVINE, dioničko društvo za izdavanje i tiskanje Službenog lista Republike Hrvatske, službenih i drugih obrazaca te , OIB 64546066176</item>
      <item>OGLASNA PLOČA</item>
      <item>SUDSKI REGISTAR</item>
      <item>ODVJETNIČKO DRUŠTVO PETRIĆ i dr. javno trgovačko društvo, OIB 86453829502</item>
      <item>ŽDO Varaždin, Građansko upravni odjel</item>
    </izvorni_sadrzaj>
    <derivirana_varijabla naziv="DomainObject.Predmet.OstaliListNazivFormatedOIB_1">
      <item>Radovan Budinski, OIB 95152810993</item>
      <item>NARODNE NOVINE, dioničko društvo za izdavanje i tiskanje Službenog lista Republike Hrvatske, službenih i drugih obrazaca te , OIB 64546066176</item>
      <item>OGLASNA PLOČA</item>
      <item>SUDSKI REGISTAR</item>
      <item>ODVJETNIČKO DRUŠTVO PETRIĆ i dr. javno trgovačko društvo, OIB 86453829502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>St-241/2014-11</izvorni_sadrzaj>
    <derivirana_varijabla naziv="DomainObject.PoslovniBrojDokumenta_1">St-241/2014-11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BUDINSKY d.o.o. za proizvodnju, trgovinu i usluge</izvorni_sadrzaj>
    <derivirana_varijabla naziv="DomainObject.Predmet.ProtustrankaIDrugi_1">BUDINSKY d.o.o. za proizvodnju, trgovinu i usluge</derivirana_varijabla>
  </DomainObject.Predmet.ProtustrankaIDrugi>
  <DomainObject.Predmet.StrankaIDrugiAdressOIB>
    <izvorni_sadrzaj>FINANCIJSKA AGENCIJA, Ulica grada Vukovara 70, 10000 Zagreb</izvorni_sadrzaj>
    <derivirana_varijabla naziv="DomainObject.Predmet.StrankaIDrugiAdressOIB_1">FINANCIJSKA AGENCIJA, Ulica grada Vukovara 70, 10000 Zagreb</derivirana_varijabla>
  </DomainObject.Predmet.StrankaIDrugiAdressOIB>
  <DomainObject.Predmet.ProtustrankaIDrugiAdressOIB>
    <izvorni_sadrzaj>BUDINSKY d.o.o. za proizvodnju, trgovinu i usluge, OIB 30983306360, Kralja Tomislava 8, 42220 Novi Marof</izvorni_sadrzaj>
    <derivirana_varijabla naziv="DomainObject.Predmet.ProtustrankaIDrugiAdressOIB_1">BUDINSKY d.o.o. za proizvodnju, trgovinu i usluge, OIB 30983306360, Kralja Tomislava 8,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BUDINSKY d.o.o. za proizvodnju, trgovinu i usluge</item>
      <item>Radovan Budinski</item>
      <item>NARODNE NOVINE, dioničko društvo za izdavanje i tiskanje Službenog lista Republike Hrvatske, službenih i drugih obrazaca te </item>
      <item>OGLASNA PLOČA</item>
      <item>SUDSKI REGISTAR</item>
      <item>ODVJETNIČKO DRUŠTVO PETRIĆ i dr. javno trgovačko društvo</item>
      <item>FINANCIJSKA AGENCIJA</item>
      <item>ŽDO Varaždin, Građansko upravni odjel</item>
    </izvorni_sadrzaj>
    <derivirana_varijabla naziv="DomainObject.Predmet.SudioniciListNaziv_1">
      <item>BUDINSKY d.o.o. za proizvodnju, trgovinu i usluge</item>
      <item>Radovan Budinski</item>
      <item>NARODNE NOVINE, dioničko društvo za izdavanje i tiskanje Službenog lista Republike Hrvatske, službenih i drugih obrazaca te </item>
      <item>OGLASNA PLOČA</item>
      <item>SUDSKI REGISTAR</item>
      <item>ODVJETNIČKO DRUŠTVO PETRIĆ i dr. javno trgovačko društvo</item>
      <item>FINANCIJSKA AGENCIJA</item>
      <item>ŽDO Varaždin, Građansko upravni odjel</item>
    </derivirana_varijabla>
  </DomainObject.Predmet.SudioniciListNaziv>
  <DomainObject.Predmet.SudioniciListAdressOIB>
    <izvorni_sadrzaj>
      <item>BUDINSKY d.o.o. za proizvodnju, trgovinu i usluge, OIB 30983306360, Kralja Tomislava 8,42220 Novi Marof</item>
      <item>Radovan Budinski, OIB 95152810993, Stjepana Radića 24,42204 Beletinec</item>
      <item>NARODNE NOVINE, dioničko društvo za izdavanje i tiskanje Službenog lista Republike Hrvatske, službenih i drugih obrazaca te , OIB 64546066176, Savski Gaj XIII. put 6,Zagreb</item>
      <item>OGLASNA PLOČA</item>
      <item>SUDSKI REGISTAR</item>
      <item>ODVJETNIČKO DRUŠTVO PETRIĆ i dr. javno trgovačko društvo, OIB 86453829502, Kolodvorska 13,42000 Varaždin</item>
      <item>FINANCIJSKA AGENCIJA, Ulica grada Vukovara 70,10000 Zagreb</item>
      <item>ŽDO Varaždin, Građansko upravni odjel</item>
    </izvorni_sadrzaj>
    <derivirana_varijabla naziv="DomainObject.Predmet.SudioniciListAdressOIB_1">
      <item>BUDINSKY d.o.o. za proizvodnju, trgovinu i usluge, OIB 30983306360, Kralja Tomislava 8,42220 Novi Marof</item>
      <item>Radovan Budinski, OIB 95152810993, Stjepana Radića 24,42204 Beletinec</item>
      <item>NARODNE NOVINE, dioničko društvo za izdavanje i tiskanje Službenog lista Republike Hrvatske, službenih i drugih obrazaca te , OIB 64546066176, Savski Gaj XIII. put 6,Zagreb</item>
      <item>OGLASNA PLOČA</item>
      <item>SUDSKI REGISTAR</item>
      <item>ODVJETNIČKO DRUŠTVO PETRIĆ i dr. javno trgovačko društvo, OIB 86453829502, Kolodvorska 13,42000 Varaždin</item>
      <item>FINANCIJSKA AGENCIJA, Ulica grada Vukovara 70,10000 Zagreb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D211DA-4B3E-43C6-BCCA-B198BE4F58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202</properties:Words>
  <properties:Characters>1170</properties:Characters>
  <properties:Lines>39</properties:Lines>
  <properties:Paragraphs>13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2015-10-30T08:39:00Z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St-241/2014-11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