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6b71" w14:paraId="c196b71" w:rsidRDefault="00EB2161" w:rsidP="00EB2161" w:rsidR="00EB2161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C524C" w:rsidR="00EB2161" w:rsidRPr="00482933">
        <w:tc>
          <w:tcPr>
            <w:tcW w:type="dxa" w:w="3060"/>
          </w:tcPr>
          <w:p w:rsidRDefault="00EB2161" w:rsidP="00EC524C" w:rsidR="00EB2161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 </w:t>
            </w: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EB2161" w:rsidP="00EC524C" w:rsidR="00EB2161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A02037" w:rsidP="00EC524C" w:rsidR="00EB2161" w:rsidRPr="0048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EB2161" w:rsidRPr="00482933">
              <w:rPr>
                <w:sz w:val="24"/>
                <w:szCs w:val="24"/>
              </w:rPr>
              <w:t>agreb, Amruševa 2/II</w:t>
            </w:r>
          </w:p>
        </w:tc>
      </w:tr>
    </w:tbl>
    <w:p w:rsidRDefault="00EB2161" w:rsidP="002B1B3E" w:rsidR="002B1B3E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  <w:t xml:space="preserve">  </w:t>
      </w:r>
      <w:r w:rsidR="002B1B3E" w:rsidRPr="00482933">
        <w:rPr>
          <w:sz w:val="24"/>
        </w:rPr>
        <w:t>40.</w:t>
      </w:r>
      <w:r w:rsidR="002B1B3E">
        <w:rPr>
          <w:b/>
          <w:sz w:val="24"/>
        </w:rPr>
        <w:t xml:space="preserve"> </w:t>
      </w:r>
      <w:r w:rsidR="002B1B3E" w:rsidRPr="00482933">
        <w:rPr>
          <w:sz w:val="24"/>
        </w:rPr>
        <w:t>S</w:t>
      </w:r>
      <w:r w:rsidR="002B1B3E">
        <w:rPr>
          <w:sz w:val="24"/>
        </w:rPr>
        <w:t>t-</w:t>
      </w:r>
      <w:r w:rsidR="00464C63">
        <w:rPr>
          <w:sz w:val="24"/>
        </w:rPr>
        <w:t>71/18</w:t>
      </w:r>
    </w:p>
    <w:p w:rsidRDefault="00464C63" w:rsidP="002B1B3E" w:rsidR="00464C63" w:rsidRPr="00464C63">
      <w:pPr>
        <w:jc w:val="right"/>
        <w:rPr>
          <w:sz w:val="24"/>
          <w:szCs w:val="24"/>
        </w:rPr>
      </w:pPr>
      <w:r>
        <w:rPr>
          <w:sz w:val="24"/>
        </w:rPr>
        <w:t>(St-853/13)</w:t>
      </w:r>
    </w:p>
    <w:p w:rsidRDefault="002B1B3E" w:rsidP="002B1B3E" w:rsidR="002B1B3E" w:rsidRPr="00464C63">
      <w:pPr>
        <w:rPr>
          <w:sz w:val="24"/>
          <w:szCs w:val="24"/>
        </w:rPr>
      </w:pPr>
    </w:p>
    <w:p w:rsidRDefault="002B1B3E" w:rsidP="002B1B3E" w:rsidR="002B1B3E" w:rsidRPr="00464C63">
      <w:pPr>
        <w:jc w:val="center"/>
        <w:rPr>
          <w:b/>
          <w:sz w:val="24"/>
          <w:szCs w:val="24"/>
        </w:rPr>
      </w:pPr>
      <w:r w:rsidRPr="00464C63">
        <w:rPr>
          <w:sz w:val="24"/>
          <w:szCs w:val="24"/>
        </w:rPr>
        <w:t xml:space="preserve">R E P U B L I K A   H R V A T S K A </w:t>
      </w:r>
    </w:p>
    <w:p w:rsidRDefault="002B1B3E" w:rsidP="002B1B3E" w:rsidR="002B1B3E" w:rsidRPr="00464C63">
      <w:pPr>
        <w:ind w:hanging="2880" w:left="2880"/>
        <w:jc w:val="center"/>
        <w:rPr>
          <w:sz w:val="24"/>
          <w:szCs w:val="24"/>
        </w:rPr>
      </w:pPr>
      <w:r w:rsidRPr="00464C63">
        <w:rPr>
          <w:sz w:val="24"/>
          <w:szCs w:val="24"/>
        </w:rPr>
        <w:t>R J E Š E NJ E</w:t>
      </w:r>
    </w:p>
    <w:p w:rsidRDefault="002B1B3E" w:rsidP="002B1B3E" w:rsidR="002B1B3E" w:rsidRPr="00464C63">
      <w:pPr>
        <w:jc w:val="both"/>
        <w:rPr>
          <w:sz w:val="24"/>
          <w:szCs w:val="24"/>
        </w:rPr>
      </w:pPr>
    </w:p>
    <w:p w:rsidRDefault="00464C63" w:rsidP="00FF60A7" w:rsidR="00EB2161">
      <w:pPr>
        <w:ind w:firstLine="708"/>
        <w:jc w:val="both"/>
        <w:rPr>
          <w:sz w:val="24"/>
          <w:szCs w:val="24"/>
        </w:rPr>
      </w:pPr>
      <w:r w:rsidRPr="00464C63">
        <w:rPr>
          <w:sz w:val="24"/>
          <w:szCs w:val="24"/>
        </w:rPr>
        <w:t xml:space="preserve">TRGOVAČKI SUD U ZAGREBU po sucu Anti Galiću, kao stečajnom sucu, u stečajnom postupku nad dužnikom TEL-GRA d.o.o., Zagreb, Potok (Općina Popovača), Čavorija 8, (OIB: 05038135200), dana </w:t>
      </w:r>
      <w:r w:rsidR="00FF60A7">
        <w:rPr>
          <w:sz w:val="24"/>
          <w:szCs w:val="24"/>
        </w:rPr>
        <w:t>12. veljače 2018.</w:t>
      </w:r>
    </w:p>
    <w:p w:rsidRDefault="00FF60A7" w:rsidP="00FF60A7" w:rsidR="00FF60A7" w:rsidRPr="00ED43B0">
      <w:pPr>
        <w:ind w:firstLine="708"/>
        <w:jc w:val="both"/>
        <w:rPr>
          <w:b/>
          <w:sz w:val="40"/>
          <w:szCs w:val="40"/>
        </w:rPr>
      </w:pPr>
    </w:p>
    <w:p w:rsidRDefault="00EB2161" w:rsidP="00EB2161" w:rsidR="00EB2161" w:rsidRPr="00ED43B0">
      <w:pPr>
        <w:jc w:val="center"/>
        <w:rPr>
          <w:b/>
          <w:sz w:val="24"/>
        </w:rPr>
      </w:pPr>
      <w:r w:rsidRPr="00ED43B0">
        <w:rPr>
          <w:b/>
          <w:sz w:val="24"/>
        </w:rPr>
        <w:t xml:space="preserve">r i j e š i o    j e </w:t>
      </w:r>
    </w:p>
    <w:p w:rsidRDefault="00EB2161" w:rsidP="00EB2161" w:rsidR="00EB2161" w:rsidRPr="006E48DC">
      <w:pPr>
        <w:jc w:val="center"/>
        <w:rPr>
          <w:sz w:val="24"/>
        </w:rPr>
      </w:pPr>
    </w:p>
    <w:p w:rsidRDefault="00545490" w:rsidP="00545490" w:rsidR="00545490" w:rsidRPr="00545490">
      <w:pPr>
        <w:ind w:firstLine="720"/>
        <w:jc w:val="both"/>
        <w:rPr>
          <w:sz w:val="24"/>
          <w:szCs w:val="24"/>
        </w:rPr>
      </w:pPr>
      <w:r w:rsidRPr="00545490">
        <w:rPr>
          <w:sz w:val="24"/>
          <w:szCs w:val="24"/>
        </w:rPr>
        <w:t xml:space="preserve">I. </w:t>
      </w:r>
      <w:r w:rsidR="00127E6B">
        <w:rPr>
          <w:sz w:val="24"/>
          <w:szCs w:val="24"/>
        </w:rPr>
        <w:t xml:space="preserve">Zdenko Bešlić, Sl.Brod, </w:t>
      </w:r>
      <w:r w:rsidR="00C35952">
        <w:rPr>
          <w:sz w:val="24"/>
          <w:szCs w:val="24"/>
        </w:rPr>
        <w:t>P</w:t>
      </w:r>
      <w:r w:rsidR="00127E6B">
        <w:rPr>
          <w:sz w:val="24"/>
          <w:szCs w:val="24"/>
        </w:rPr>
        <w:t>.Krešimira IV., br.4., OIB 40568270984</w:t>
      </w:r>
      <w:r w:rsidRPr="00545490">
        <w:rPr>
          <w:sz w:val="24"/>
          <w:szCs w:val="24"/>
        </w:rPr>
        <w:t xml:space="preserve">  postavlja se za privremenog stečajnog upravitelja dužnika </w:t>
      </w:r>
      <w:r w:rsidR="00127E6B" w:rsidRPr="00464C63">
        <w:rPr>
          <w:sz w:val="24"/>
          <w:szCs w:val="24"/>
        </w:rPr>
        <w:t>TEL-GRA d.o.o., Zagreb, Potok (Općina Popovača), Čavorija 8, (OIB: 05038135200)</w:t>
      </w:r>
    </w:p>
    <w:p w:rsidRDefault="00545490" w:rsidP="00545490" w:rsidR="00545490">
      <w:pPr>
        <w:tabs>
          <w:tab w:pos="0" w:val="left"/>
        </w:tabs>
        <w:jc w:val="both"/>
        <w:rPr>
          <w:sz w:val="24"/>
        </w:rPr>
      </w:pPr>
      <w:r w:rsidRPr="00545490">
        <w:rPr>
          <w:sz w:val="24"/>
          <w:szCs w:val="24"/>
        </w:rPr>
        <w:tab/>
      </w:r>
      <w:r>
        <w:rPr>
          <w:sz w:val="24"/>
        </w:rPr>
        <w:t xml:space="preserve">II. Dužnost je privremenog stečajnog upravitelja utvrditi iznos predvidivih troškova stečajnog postupka, imovinu dužnika, </w:t>
      </w:r>
      <w:r w:rsidR="005C700A">
        <w:rPr>
          <w:sz w:val="24"/>
        </w:rPr>
        <w:t xml:space="preserve">likvidnost imovine, </w:t>
      </w:r>
      <w:r>
        <w:rPr>
          <w:sz w:val="24"/>
        </w:rPr>
        <w:t>te ispitati mogu li se imovinom dužnika namiriti troškovi postupka.</w:t>
      </w:r>
    </w:p>
    <w:p w:rsidRDefault="00545490" w:rsidP="00545490" w:rsidR="00545490">
      <w:pPr>
        <w:jc w:val="both"/>
        <w:rPr>
          <w:sz w:val="24"/>
        </w:rPr>
      </w:pPr>
      <w:r>
        <w:rPr>
          <w:sz w:val="24"/>
        </w:rPr>
        <w:tab/>
        <w:t>III. Pisano izvješće s mišljenjem privremeni stečajni upravitelj dužan je izraditi i dostaviti sudu u papirnom i elektronskom obliku u roku od 30 dana.</w:t>
      </w:r>
    </w:p>
    <w:p w:rsidRDefault="00545490" w:rsidP="00545490" w:rsidR="00545490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 xml:space="preserve">IV  Ovo rješenje će se objaviti na e-oglasnoj ploči suda, te dostaviti sudskom registru ovog suda. </w:t>
      </w:r>
    </w:p>
    <w:p w:rsidRDefault="00EB2161" w:rsidP="00EB2161" w:rsidR="00EB2161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B2161" w:rsidP="00EB2161" w:rsidR="00EB2161" w:rsidRPr="00C35952">
      <w:pPr>
        <w:jc w:val="center"/>
        <w:rPr>
          <w:sz w:val="24"/>
          <w:szCs w:val="24"/>
        </w:rPr>
      </w:pPr>
    </w:p>
    <w:p w:rsidRDefault="00127E6B" w:rsidP="00127E6B" w:rsidR="00127E6B" w:rsidRPr="00C35952">
      <w:pPr>
        <w:ind w:firstLine="555"/>
        <w:jc w:val="both"/>
        <w:rPr>
          <w:sz w:val="24"/>
          <w:szCs w:val="24"/>
        </w:rPr>
      </w:pPr>
      <w:r w:rsidRPr="00C35952">
        <w:rPr>
          <w:sz w:val="24"/>
          <w:szCs w:val="24"/>
        </w:rPr>
        <w:t>FINA-e Regionalni centar Zagreb, podnijela je ovom sudu dana 22. travnja 2013. prijedlog za otvaranje stečajnog postupka nad TEL-GRA d.o.o., Zagreb, Potok (Općina Popovača), Čavorija 8.</w:t>
      </w:r>
    </w:p>
    <w:p w:rsidRDefault="00127E6B" w:rsidP="00127E6B" w:rsidR="00127E6B" w:rsidRPr="00C35952">
      <w:pPr>
        <w:ind w:firstLine="709"/>
        <w:jc w:val="both"/>
        <w:rPr>
          <w:sz w:val="24"/>
          <w:szCs w:val="24"/>
        </w:rPr>
      </w:pPr>
      <w:r w:rsidRPr="00C35952">
        <w:rPr>
          <w:sz w:val="24"/>
          <w:szCs w:val="24"/>
        </w:rPr>
        <w:t xml:space="preserve">Prijedlog je podnesen temeljem odredbe članka 49. stavak 2. Zakona o financijskom poslovanju i predstečajnoj nagodbi (NN 108/12 i 144/12, dalje ZFPN) obzirom je pravomoćnom odlukom od 11. ožujka 2013. poslovni broj ur. br. 04-06-13-1295-4 nagodbeno vijeće odbacilo prijedlog ovdje dužnika za otvaranje postupka predstečajne nagodbe. </w:t>
      </w:r>
    </w:p>
    <w:p w:rsidRDefault="00127E6B" w:rsidP="00127E6B" w:rsidR="00127E6B" w:rsidRPr="00C35952">
      <w:pPr>
        <w:ind w:firstLine="709"/>
        <w:jc w:val="both"/>
        <w:rPr>
          <w:sz w:val="24"/>
          <w:szCs w:val="24"/>
        </w:rPr>
      </w:pPr>
      <w:r w:rsidRPr="00C35952">
        <w:rPr>
          <w:sz w:val="24"/>
          <w:szCs w:val="24"/>
        </w:rPr>
        <w:t xml:space="preserve">FINA je uz prijedlog za otvaranje stečajnog postupka nad dužnikom dostavila: potvrdu od 7. ožujka 2013., rješenje o odbacivanju prijedloga za otvaranje postupka predstečajne nagodbe od 11. ožujka 2013 i prijedlog za otvaranje skraćenog postupka predstečajne nagodbe od 31. prosinca 2013.. </w:t>
      </w:r>
    </w:p>
    <w:p w:rsidRDefault="00127E6B" w:rsidP="000D38B0" w:rsidR="00127E6B" w:rsidRPr="00C35952">
      <w:pPr>
        <w:ind w:firstLine="555"/>
        <w:jc w:val="both"/>
        <w:rPr>
          <w:sz w:val="24"/>
          <w:szCs w:val="24"/>
        </w:rPr>
      </w:pPr>
    </w:p>
    <w:p w:rsidRDefault="00127E6B" w:rsidP="000D38B0" w:rsidR="00486CD2">
      <w:pPr>
        <w:ind w:firstLine="555"/>
        <w:jc w:val="both"/>
        <w:rPr>
          <w:sz w:val="24"/>
        </w:rPr>
      </w:pPr>
      <w:r>
        <w:rPr>
          <w:sz w:val="24"/>
        </w:rPr>
        <w:t xml:space="preserve">Rješenjem ovog suda od </w:t>
      </w:r>
      <w:r w:rsidR="00486CD2">
        <w:rPr>
          <w:sz w:val="24"/>
        </w:rPr>
        <w:t>17.listopada 2017. nad dužnikom je otvoren i zaključen stečajni postupak.</w:t>
      </w:r>
    </w:p>
    <w:p w:rsidRDefault="00486CD2" w:rsidP="005B0B9B" w:rsidR="007A0C59">
      <w:pPr>
        <w:ind w:firstLine="555"/>
        <w:jc w:val="both"/>
        <w:rPr>
          <w:sz w:val="24"/>
        </w:rPr>
      </w:pPr>
      <w:r>
        <w:rPr>
          <w:sz w:val="24"/>
        </w:rPr>
        <w:t xml:space="preserve">Rješenjem Visokog trgovačkog suda </w:t>
      </w:r>
      <w:r w:rsidR="00C35952">
        <w:rPr>
          <w:sz w:val="24"/>
        </w:rPr>
        <w:t xml:space="preserve">Republike Hrvatske </w:t>
      </w:r>
      <w:r>
        <w:rPr>
          <w:sz w:val="24"/>
        </w:rPr>
        <w:t xml:space="preserve">od 14.prosinca 2017. , poslovni broj Pž-7027/17 ukinuto je rješenje ovog suda od 17.listopada 2017. </w:t>
      </w:r>
      <w:r w:rsidR="007A48A6">
        <w:rPr>
          <w:sz w:val="24"/>
        </w:rPr>
        <w:t>uz uputu kako će u nastavku postupka sud prvog stupnja da</w:t>
      </w:r>
      <w:r w:rsidR="00C35952">
        <w:rPr>
          <w:sz w:val="24"/>
        </w:rPr>
        <w:t>t</w:t>
      </w:r>
      <w:r w:rsidR="007A48A6">
        <w:rPr>
          <w:sz w:val="24"/>
        </w:rPr>
        <w:t xml:space="preserve">i valjane i jasne razloge o </w:t>
      </w:r>
      <w:r w:rsidR="007A48A6">
        <w:rPr>
          <w:sz w:val="24"/>
        </w:rPr>
        <w:lastRenderedPageBreak/>
        <w:t>tome ima li dužnik imovinu u je li vrijednost imovin</w:t>
      </w:r>
      <w:r w:rsidR="00FF60A7">
        <w:rPr>
          <w:sz w:val="24"/>
        </w:rPr>
        <w:t xml:space="preserve">e dovoljna za pokriće troškova </w:t>
      </w:r>
      <w:r w:rsidR="007A48A6">
        <w:rPr>
          <w:sz w:val="24"/>
        </w:rPr>
        <w:t>stečajnog postupka.</w:t>
      </w:r>
      <w:r w:rsidR="007A0C59">
        <w:rPr>
          <w:sz w:val="24"/>
        </w:rPr>
        <w:t xml:space="preserve"> </w:t>
      </w:r>
    </w:p>
    <w:p w:rsidRDefault="00AD2C19" w:rsidP="00AD2C19" w:rsidR="00AD2C19">
      <w:pPr>
        <w:tabs>
          <w:tab w:pos="0" w:val="left"/>
        </w:tabs>
        <w:jc w:val="both"/>
        <w:rPr>
          <w:sz w:val="24"/>
        </w:rPr>
      </w:pPr>
    </w:p>
    <w:p w:rsidRDefault="00AD2C19" w:rsidP="00AD2C19" w:rsidR="00AD2C19">
      <w:pPr>
        <w:ind w:firstLine="720"/>
        <w:jc w:val="both"/>
        <w:rPr>
          <w:sz w:val="24"/>
        </w:rPr>
      </w:pPr>
      <w:r w:rsidRPr="00190E70">
        <w:rPr>
          <w:sz w:val="24"/>
          <w:szCs w:val="24"/>
        </w:rPr>
        <w:t>Slijedom svega naprijed navedenog, sukladno odredbi čl</w:t>
      </w:r>
      <w:r w:rsidR="007A0C59" w:rsidRPr="00190E70">
        <w:rPr>
          <w:sz w:val="24"/>
          <w:szCs w:val="24"/>
        </w:rPr>
        <w:t>anka</w:t>
      </w:r>
      <w:r w:rsidRPr="00190E70">
        <w:rPr>
          <w:sz w:val="24"/>
          <w:szCs w:val="24"/>
        </w:rPr>
        <w:t xml:space="preserve"> </w:t>
      </w:r>
      <w:r w:rsidR="008263B3" w:rsidRPr="00190E70">
        <w:rPr>
          <w:sz w:val="24"/>
          <w:szCs w:val="24"/>
        </w:rPr>
        <w:t xml:space="preserve">44. stavak </w:t>
      </w:r>
      <w:r w:rsidR="00B80B5C" w:rsidRPr="00190E70">
        <w:rPr>
          <w:sz w:val="24"/>
          <w:szCs w:val="24"/>
        </w:rPr>
        <w:t xml:space="preserve">2. </w:t>
      </w:r>
      <w:r w:rsidR="00AD4C26" w:rsidRPr="00190E70">
        <w:rPr>
          <w:sz w:val="24"/>
          <w:szCs w:val="24"/>
        </w:rPr>
        <w:t>Stečajni zakona</w:t>
      </w:r>
      <w:r w:rsidR="00190E70">
        <w:rPr>
          <w:sz w:val="24"/>
          <w:szCs w:val="24"/>
        </w:rPr>
        <w:t xml:space="preserve"> (</w:t>
      </w:r>
      <w:r w:rsidR="00AD4C26" w:rsidRPr="00190E70">
        <w:rPr>
          <w:sz w:val="24"/>
          <w:szCs w:val="24"/>
        </w:rPr>
        <w:t xml:space="preserve">N.N. br. 44/96, 29/99, 129/00, 123/03, 82/06,  116/10, 25/12 i 133/12 dalje: SZ) koji </w:t>
      </w:r>
      <w:r w:rsidR="00190E70">
        <w:rPr>
          <w:sz w:val="24"/>
          <w:szCs w:val="24"/>
        </w:rPr>
        <w:t xml:space="preserve">Zakon </w:t>
      </w:r>
      <w:r w:rsidR="00AD4C26" w:rsidRPr="00190E70">
        <w:rPr>
          <w:sz w:val="24"/>
          <w:szCs w:val="24"/>
        </w:rPr>
        <w:t>se u ovom postupku primjenjuje temeljem odredbe</w:t>
      </w:r>
      <w:r w:rsidR="00210401" w:rsidRPr="00190E70">
        <w:rPr>
          <w:sz w:val="24"/>
          <w:szCs w:val="24"/>
        </w:rPr>
        <w:t xml:space="preserve"> članka 441. stavak 1. Stečajnog  zakona</w:t>
      </w:r>
      <w:r w:rsidR="00190E70">
        <w:rPr>
          <w:sz w:val="24"/>
          <w:szCs w:val="24"/>
        </w:rPr>
        <w:t xml:space="preserve"> (</w:t>
      </w:r>
      <w:r w:rsidR="00210401" w:rsidRPr="00190E70">
        <w:rPr>
          <w:sz w:val="24"/>
          <w:szCs w:val="24"/>
        </w:rPr>
        <w:t>N.N. br. 71/15 i 104/17</w:t>
      </w:r>
      <w:r w:rsidR="00190E70">
        <w:rPr>
          <w:sz w:val="24"/>
          <w:szCs w:val="24"/>
        </w:rPr>
        <w:t>, dalje SZ 15</w:t>
      </w:r>
      <w:r w:rsidR="00210401" w:rsidRPr="00190E70">
        <w:rPr>
          <w:sz w:val="24"/>
          <w:szCs w:val="24"/>
        </w:rPr>
        <w:t>)</w:t>
      </w:r>
      <w:r w:rsidR="00CD7B3F">
        <w:rPr>
          <w:sz w:val="24"/>
        </w:rPr>
        <w:t xml:space="preserve"> </w:t>
      </w:r>
      <w:r>
        <w:rPr>
          <w:sz w:val="24"/>
        </w:rPr>
        <w:t xml:space="preserve">imenovan je privremeni stečajni upravitelj (točka I izreke) sa zadaćom određenom točkom II izreke, a nakon čega će se uz ispunjenje ostalih pretpostavki i nakon prijema izvješća privremenog stečajnog upravitelja odrediti ročište radi rasprave i odlučivanja o otvaranju stečajnog postupka. </w:t>
      </w:r>
    </w:p>
    <w:p w:rsidRDefault="001C3003" w:rsidP="00AB1EC3" w:rsidR="001C3003">
      <w:pPr>
        <w:ind w:firstLine="720"/>
        <w:jc w:val="both"/>
        <w:rPr>
          <w:sz w:val="24"/>
        </w:rPr>
      </w:pPr>
    </w:p>
    <w:p w:rsidRDefault="00AB1EC3" w:rsidP="00AB1EC3" w:rsidR="00AB1EC3">
      <w:pPr>
        <w:ind w:firstLine="720"/>
        <w:jc w:val="both"/>
        <w:rPr>
          <w:sz w:val="24"/>
        </w:rPr>
      </w:pPr>
      <w:r>
        <w:rPr>
          <w:sz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190E70">
        <w:rPr>
          <w:sz w:val="24"/>
        </w:rPr>
        <w:t xml:space="preserve"> 15</w:t>
      </w:r>
      <w:r>
        <w:rPr>
          <w:sz w:val="24"/>
        </w:rPr>
        <w:t>.</w:t>
      </w:r>
    </w:p>
    <w:p w:rsidRDefault="00E54FE2" w:rsidP="00EB2161" w:rsidR="00E54FE2">
      <w:pPr>
        <w:ind w:firstLine="709"/>
        <w:jc w:val="both"/>
        <w:rPr>
          <w:sz w:val="24"/>
        </w:rPr>
      </w:pPr>
    </w:p>
    <w:p w:rsidRDefault="00EB2161" w:rsidP="00EB2161" w:rsidR="00EB2161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190E70">
        <w:rPr>
          <w:sz w:val="24"/>
        </w:rPr>
        <w:t>12.veljače</w:t>
      </w:r>
      <w:r>
        <w:rPr>
          <w:sz w:val="24"/>
        </w:rPr>
        <w:t xml:space="preserve"> 201</w:t>
      </w:r>
      <w:r w:rsidR="005418EA">
        <w:rPr>
          <w:sz w:val="24"/>
        </w:rPr>
        <w:t>8</w:t>
      </w:r>
      <w:r>
        <w:rPr>
          <w:sz w:val="24"/>
        </w:rPr>
        <w:t>.</w:t>
      </w:r>
    </w:p>
    <w:p w:rsidRDefault="00EB2161" w:rsidP="00EB2161" w:rsidR="00EB2161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  <w:r w:rsidR="000B24AA">
        <w:rPr>
          <w:sz w:val="24"/>
        </w:rPr>
        <w:t xml:space="preserve">                                </w:t>
      </w:r>
      <w:r>
        <w:rPr>
          <w:sz w:val="24"/>
        </w:rPr>
        <w:t>Sudac:</w:t>
      </w:r>
    </w:p>
    <w:p w:rsidRDefault="000B24AA" w:rsidP="00EB2161" w:rsidR="00EB2161">
      <w:pPr>
        <w:ind w:left="5040"/>
        <w:rPr>
          <w:sz w:val="24"/>
        </w:rPr>
      </w:pPr>
      <w:r>
        <w:rPr>
          <w:sz w:val="24"/>
        </w:rPr>
        <w:t xml:space="preserve">                        </w:t>
      </w:r>
      <w:r w:rsidR="00FF60A7">
        <w:rPr>
          <w:sz w:val="24"/>
        </w:rPr>
        <w:t xml:space="preserve">     Ante Galić</w:t>
      </w:r>
      <w:r w:rsidR="00DB7B93">
        <w:rPr>
          <w:sz w:val="24"/>
        </w:rPr>
        <w:t xml:space="preserve"> v.r.</w:t>
      </w:r>
    </w:p>
    <w:p w:rsidRDefault="005418EA" w:rsidP="00EB2161" w:rsidR="005418EA">
      <w:pPr>
        <w:jc w:val="both"/>
        <w:rPr>
          <w:sz w:val="24"/>
        </w:rPr>
      </w:pPr>
    </w:p>
    <w:p w:rsidRDefault="00EB2161" w:rsidP="00EB2161" w:rsidR="00EB2161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EB2161" w:rsidP="00EB2161" w:rsidR="00EB2161">
      <w:pPr>
        <w:jc w:val="both"/>
        <w:rPr>
          <w:sz w:val="24"/>
          <w:szCs w:val="24"/>
        </w:rPr>
      </w:pPr>
      <w:r>
        <w:rPr>
          <w:sz w:val="24"/>
        </w:rPr>
        <w:t xml:space="preserve">Protiv ovog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0B24AA" w:rsidP="00EB2161" w:rsidR="000B24AA">
      <w:pPr>
        <w:jc w:val="both"/>
        <w:rPr>
          <w:sz w:val="24"/>
        </w:rPr>
      </w:pPr>
    </w:p>
    <w:p w:rsidRDefault="00E03D70" w:rsidP="00EB2161" w:rsidR="00E03D70">
      <w:pPr>
        <w:jc w:val="both"/>
        <w:rPr>
          <w:sz w:val="24"/>
        </w:rPr>
      </w:pPr>
    </w:p>
    <w:p w:rsidRDefault="00DB7B93" w:rsidP="00DB7B93" w:rsidR="00DB7B93">
      <w:pPr>
        <w:ind w:firstLine="708" w:left="3540"/>
        <w:jc w:val="both"/>
      </w:pPr>
      <w:r>
        <w:t>Za točnost otpravka, ovlašteni službenik:</w:t>
      </w:r>
    </w:p>
    <w:p w:rsidRDefault="00DB7B93" w:rsidP="00422EE0" w:rsidR="00DB7B93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E76918" w:rsidP="00D70E9A" w:rsidR="00E76918">
      <w:pPr>
        <w:jc w:val="both"/>
        <w:rPr>
          <w:sz w:val="24"/>
        </w:rPr>
      </w:pPr>
    </w:p>
    <w:sectPr w:rsidR="00E76918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4AA" w:rsidR="006503FF">
      <w:r>
        <w:separator/>
      </w:r>
    </w:p>
  </w:endnote>
  <w:endnote w:id="0" w:type="continuationSeparator">
    <w:p w:rsidRDefault="000B24AA" w:rsidR="00650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4AA" w:rsidR="006503FF">
      <w:r>
        <w:separator/>
      </w:r>
    </w:p>
  </w:footnote>
  <w:footnote w:id="0" w:type="continuationSeparator">
    <w:p w:rsidRDefault="000B24AA" w:rsidR="006503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216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7B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2161" w:rsidR="004D2841">
    <w:pPr>
      <w:pStyle w:val="Zaglavlje"/>
      <w:jc w:val="right"/>
    </w:pP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</w:t>
    </w:r>
    <w:r w:rsidR="005418EA">
      <w:rPr>
        <w:sz w:val="24"/>
      </w:rPr>
      <w:t>-</w:t>
    </w:r>
    <w:r w:rsidR="00C35952">
      <w:rPr>
        <w:sz w:val="24"/>
      </w:rPr>
      <w:t>71/18</w:t>
    </w:r>
    <w:r>
      <w:rPr>
        <w:sz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61"/>
    <w:rsid w:val="0003697F"/>
    <w:rsid w:val="00053827"/>
    <w:rsid w:val="00076D82"/>
    <w:rsid w:val="00086A42"/>
    <w:rsid w:val="000A147A"/>
    <w:rsid w:val="000B0CB4"/>
    <w:rsid w:val="000B24AA"/>
    <w:rsid w:val="000B4AFC"/>
    <w:rsid w:val="000D38B0"/>
    <w:rsid w:val="000E2D0E"/>
    <w:rsid w:val="000E5BCB"/>
    <w:rsid w:val="00100A6D"/>
    <w:rsid w:val="00102214"/>
    <w:rsid w:val="001072F5"/>
    <w:rsid w:val="00127E6B"/>
    <w:rsid w:val="00143031"/>
    <w:rsid w:val="0015778D"/>
    <w:rsid w:val="00190E70"/>
    <w:rsid w:val="00191173"/>
    <w:rsid w:val="001B55FE"/>
    <w:rsid w:val="001C3003"/>
    <w:rsid w:val="001E5512"/>
    <w:rsid w:val="001F0AF6"/>
    <w:rsid w:val="00210401"/>
    <w:rsid w:val="00212C1A"/>
    <w:rsid w:val="00231482"/>
    <w:rsid w:val="002B1B3E"/>
    <w:rsid w:val="002D7DE4"/>
    <w:rsid w:val="002F2835"/>
    <w:rsid w:val="003074DF"/>
    <w:rsid w:val="003259FA"/>
    <w:rsid w:val="00330CD5"/>
    <w:rsid w:val="003579EF"/>
    <w:rsid w:val="00367004"/>
    <w:rsid w:val="0037247B"/>
    <w:rsid w:val="003C353A"/>
    <w:rsid w:val="00425763"/>
    <w:rsid w:val="0044265B"/>
    <w:rsid w:val="00445D72"/>
    <w:rsid w:val="00447D11"/>
    <w:rsid w:val="00457C8C"/>
    <w:rsid w:val="00460688"/>
    <w:rsid w:val="00464C63"/>
    <w:rsid w:val="00486CD2"/>
    <w:rsid w:val="00490666"/>
    <w:rsid w:val="004E6178"/>
    <w:rsid w:val="00503EB3"/>
    <w:rsid w:val="00540890"/>
    <w:rsid w:val="005418EA"/>
    <w:rsid w:val="00545490"/>
    <w:rsid w:val="005A3AF0"/>
    <w:rsid w:val="005B0B9B"/>
    <w:rsid w:val="005C700A"/>
    <w:rsid w:val="005F4750"/>
    <w:rsid w:val="00605AE1"/>
    <w:rsid w:val="00613832"/>
    <w:rsid w:val="006503FF"/>
    <w:rsid w:val="00682D81"/>
    <w:rsid w:val="006A5384"/>
    <w:rsid w:val="00772C51"/>
    <w:rsid w:val="007A0C59"/>
    <w:rsid w:val="007A345E"/>
    <w:rsid w:val="007A48A6"/>
    <w:rsid w:val="007D7319"/>
    <w:rsid w:val="007E2F60"/>
    <w:rsid w:val="007E675E"/>
    <w:rsid w:val="008161B1"/>
    <w:rsid w:val="008263B3"/>
    <w:rsid w:val="00836AEB"/>
    <w:rsid w:val="00837C74"/>
    <w:rsid w:val="00892EA7"/>
    <w:rsid w:val="008A176E"/>
    <w:rsid w:val="008B2492"/>
    <w:rsid w:val="008C6262"/>
    <w:rsid w:val="008D081E"/>
    <w:rsid w:val="008F3037"/>
    <w:rsid w:val="009116D5"/>
    <w:rsid w:val="00933810"/>
    <w:rsid w:val="009B1F92"/>
    <w:rsid w:val="00A02037"/>
    <w:rsid w:val="00A0629E"/>
    <w:rsid w:val="00A45D2F"/>
    <w:rsid w:val="00A774F0"/>
    <w:rsid w:val="00AB1EC3"/>
    <w:rsid w:val="00AB77E5"/>
    <w:rsid w:val="00AD2C19"/>
    <w:rsid w:val="00AD4C26"/>
    <w:rsid w:val="00B02C90"/>
    <w:rsid w:val="00B22A3D"/>
    <w:rsid w:val="00B41F7F"/>
    <w:rsid w:val="00B77822"/>
    <w:rsid w:val="00B77D0C"/>
    <w:rsid w:val="00B80B5C"/>
    <w:rsid w:val="00B8638B"/>
    <w:rsid w:val="00BD168E"/>
    <w:rsid w:val="00C35952"/>
    <w:rsid w:val="00C67EEE"/>
    <w:rsid w:val="00C9227C"/>
    <w:rsid w:val="00C93A34"/>
    <w:rsid w:val="00C94A88"/>
    <w:rsid w:val="00CB2D30"/>
    <w:rsid w:val="00CB4CFB"/>
    <w:rsid w:val="00CD7B3F"/>
    <w:rsid w:val="00D01A0A"/>
    <w:rsid w:val="00D70E9A"/>
    <w:rsid w:val="00D86C98"/>
    <w:rsid w:val="00DB4041"/>
    <w:rsid w:val="00DB6B81"/>
    <w:rsid w:val="00DB7B93"/>
    <w:rsid w:val="00DF3520"/>
    <w:rsid w:val="00DF636E"/>
    <w:rsid w:val="00E03D70"/>
    <w:rsid w:val="00E37150"/>
    <w:rsid w:val="00E52EEF"/>
    <w:rsid w:val="00E54FE2"/>
    <w:rsid w:val="00E76918"/>
    <w:rsid w:val="00E94571"/>
    <w:rsid w:val="00EB2161"/>
    <w:rsid w:val="00EC4C49"/>
    <w:rsid w:val="00ED43B0"/>
    <w:rsid w:val="00F04162"/>
    <w:rsid w:val="00F06BD8"/>
    <w:rsid w:val="00F10836"/>
    <w:rsid w:val="00F97D24"/>
    <w:rsid w:val="00FA6432"/>
    <w:rsid w:val="00FD47FE"/>
    <w:rsid w:val="00FF6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2161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B216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EB2161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EB21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B2161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B2161"/>
  </w:style>
  <w:style w:styleId="Tijeloteksta" w:type="paragraph">
    <w:name w:val="Body Text"/>
    <w:basedOn w:val="Normal"/>
    <w:link w:val="TijelotekstaChar"/>
    <w:rsid w:val="00EB216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EB2161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2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216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CB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D43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43B0"/>
    <w:rPr>
      <w:rFonts w:cs="Times New Roman" w:eastAsia="Times New Roman"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21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B216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EB2161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EB21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B2161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B2161"/>
  </w:style>
  <w:style w:styleId="Tijeloteksta" w:type="paragraph">
    <w:name w:val="Body Text"/>
    <w:basedOn w:val="Normal"/>
    <w:link w:val="TijelotekstaChar"/>
    <w:rsid w:val="00EB2161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EB2161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2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216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CB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D43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43B0"/>
    <w:rPr>
      <w:rFonts w:cs="Times New Roman" w:eastAsia="Times New Roman"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St-71/2018</izvorni_sadrzaj>
    <derivirana_varijabla naziv="DomainObject.Predmet.OznakaBroj_1">St-71/2018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 - GRA d.o.o.</izvorni_sadrzaj>
    <derivirana_varijabla naziv="DomainObject.Predmet.ProtustrankaFormated_1">  TEL - GRA d.o.o.</derivirana_varijabla>
  </DomainObject.Predmet.ProtustrankaFormated>
  <DomainObject.Predmet.ProtustrankaFormatedOIB>
    <izvorni_sadrzaj>  TEL - GRA d.o.o., OIB 05038135200</izvorni_sadrzaj>
    <derivirana_varijabla naziv="DomainObject.Predmet.ProtustrankaFormatedOIB_1">  TEL - GRA d.o.o., OIB 05038135200</derivirana_varijabla>
  </DomainObject.Predmet.ProtustrankaFormatedOIB>
  <DomainObject.Predmet.ProtustrankaFormatedWithAdress>
    <izvorni_sadrzaj> TEL - GRA d.o.o., Čavorija 8, 44317 Potok</izvorni_sadrzaj>
    <derivirana_varijabla naziv="DomainObject.Predmet.ProtustrankaFormatedWithAdress_1"> TEL - GRA d.o.o., Čavorija 8, 44317 Potok</derivirana_varijabla>
  </DomainObject.Predmet.ProtustrankaFormatedWithAdress>
  <DomainObject.Predmet.ProtustrankaFormatedWithAdressOIB>
    <izvorni_sadrzaj> TEL - GRA d.o.o., OIB 05038135200, Čavorija 8, 44317 Potok</izvorni_sadrzaj>
    <derivirana_varijabla naziv="DomainObject.Predmet.ProtustrankaFormatedWithAdressOIB_1"> TEL - GRA d.o.o., OIB 05038135200, Čavorija 8, 44317 Potok</derivirana_varijabla>
  </DomainObject.Predmet.ProtustrankaFormatedWithAdressOIB>
  <DomainObject.Predmet.ProtustrankaWithAdress>
    <izvorni_sadrzaj>TEL - GRA d.o.o. Čavorija 8, 44317 Potok</izvorni_sadrzaj>
    <derivirana_varijabla naziv="DomainObject.Predmet.ProtustrankaWithAdress_1">TEL - GRA d.o.o. Čavorija 8, 44317 Potok</derivirana_varijabla>
  </DomainObject.Predmet.ProtustrankaWithAdress>
  <DomainObject.Predmet.ProtustrankaWithAdressOIB>
    <izvorni_sadrzaj>TEL - GRA d.o.o., OIB 05038135200, Čavorija 8, 44317 Potok</izvorni_sadrzaj>
    <derivirana_varijabla naziv="DomainObject.Predmet.ProtustrankaWithAdressOIB_1">TEL - GRA d.o.o., OIB 05038135200, Čavorija 8, 44317 Potok</derivirana_varijabla>
  </DomainObject.Predmet.ProtustrankaWithAdressOIB>
  <DomainObject.Predmet.ProtustrankaNazivFormated>
    <izvorni_sadrzaj>TEL - GRA d.o.o.</izvorni_sadrzaj>
    <derivirana_varijabla naziv="DomainObject.Predmet.ProtustrankaNazivFormated_1">TEL - GRA d.o.o.</derivirana_varijabla>
  </DomainObject.Predmet.ProtustrankaNazivFormated>
  <DomainObject.Predmet.ProtustrankaNazivFormatedOIB>
    <izvorni_sadrzaj>TEL - GRA d.o.o., OIB 05038135200</izvorni_sadrzaj>
    <derivirana_varijabla naziv="DomainObject.Predmet.ProtustrankaNazivFormatedOIB_1">TEL - GRA d.o.o., OIB 05038135200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</izvorni_sadrzaj>
    <derivirana_varijabla naziv="DomainObject.Predmet.StrankaFormatedWithAdress_1"> FINA ZAGREB</derivirana_varijabla>
  </DomainObject.Predmet.StrankaFormatedWithAdress>
  <DomainObject.Predmet.StrankaFormatedWithAdressOIB>
    <izvorni_sadrzaj> FINA ZAGREB, OIB 85821130368</izvorni_sadrzaj>
    <derivirana_varijabla naziv="DomainObject.Predmet.StrankaFormatedWithAdressOIB_1"> FINA ZAGREB, OIB 85821130368</derivirana_varijabla>
  </DomainObject.Predmet.StrankaFormatedWithAdressOIB>
  <DomainObject.Predmet.StrankaWithAdress>
    <izvorni_sadrzaj>FINA ZAGREB </izvorni_sadrzaj>
    <derivirana_varijabla naziv="DomainObject.Predmet.StrankaWithAdress_1">FINA ZAGREB </derivirana_varijabla>
  </DomainObject.Predmet.StrankaWithAdress>
  <DomainObject.Predmet.StrankaWithAdressOIB>
    <izvorni_sadrzaj>FINA ZAGREB, OIB 85821130368</izvorni_sadrzaj>
    <derivirana_varijabla naziv="DomainObject.Predmet.StrankaWithAdressOIB_1">FINA ZAGREB, OIB 85821130368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</item>
    </izvorni_sadrzaj>
    <derivirana_varijabla naziv="DomainObject.Predmet.StrankaListFormatedWithAdress_1">
      <item>FINA ZAGREB</item>
    </derivirana_varijabla>
  </DomainObject.Predmet.StrankaListFormatedWithAdress>
  <DomainObject.Predmet.StrankaListFormatedWithAdressOIB>
    <izvorni_sadrzaj>
      <item>FINA ZAGREB, OIB 85821130368</item>
    </izvorni_sadrzaj>
    <derivirana_varijabla naziv="DomainObject.Predmet.StrankaListFormatedWithAdressOIB_1">
      <item>FINA ZAGREB, OIB 85821130368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TEL - GRA d.o.o.</item>
    </izvorni_sadrzaj>
    <derivirana_varijabla naziv="DomainObject.Predmet.ProtuStrankaListFormated_1">
      <item>TEL - GRA d.o.o.</item>
    </derivirana_varijabla>
  </DomainObject.Predmet.ProtuStrankaListFormated>
  <DomainObject.Predmet.ProtuStrankaListFormatedOIB>
    <izvorni_sadrzaj>
      <item>TEL - GRA d.o.o., OIB 05038135200</item>
    </izvorni_sadrzaj>
    <derivirana_varijabla naziv="DomainObject.Predmet.ProtuStrankaListFormatedOIB_1">
      <item>TEL - GRA d.o.o., OIB 05038135200</item>
    </derivirana_varijabla>
  </DomainObject.Predmet.ProtuStrankaListFormatedOIB>
  <DomainObject.Predmet.ProtuStrankaListFormatedWithAdress>
    <izvorni_sadrzaj>
      <item>TEL - GRA d.o.o., Čavorija 8, 44317 Potok</item>
    </izvorni_sadrzaj>
    <derivirana_varijabla naziv="DomainObject.Predmet.ProtuStrankaListFormatedWithAdress_1">
      <item>TEL - GRA d.o.o., Čavorija 8, 44317 Potok</item>
    </derivirana_varijabla>
  </DomainObject.Predmet.ProtuStrankaListFormatedWithAdress>
  <DomainObject.Predmet.ProtuStrankaListFormatedWithAdressOIB>
    <izvorni_sadrzaj>
      <item>TEL - GRA d.o.o., OIB 05038135200, Čavorija 8, 44317 Potok</item>
    </izvorni_sadrzaj>
    <derivirana_varijabla naziv="DomainObject.Predmet.ProtuStrankaListFormatedWithAdressOIB_1">
      <item>TEL - GRA d.o.o., OIB 05038135200, Čavorija 8, 44317 Potok</item>
    </derivirana_varijabla>
  </DomainObject.Predmet.ProtuStrankaListFormatedWithAdressOIB>
  <DomainObject.Predmet.ProtuStrankaListNazivFormated>
    <izvorni_sadrzaj>
      <item>TEL - GRA d.o.o.</item>
    </izvorni_sadrzaj>
    <derivirana_varijabla naziv="DomainObject.Predmet.ProtuStrankaListNazivFormated_1">
      <item>TEL - GRA d.o.o.</item>
    </derivirana_varijabla>
  </DomainObject.Predmet.ProtuStrankaListNazivFormated>
  <DomainObject.Predmet.ProtuStrankaListNazivFormatedOIB>
    <izvorni_sadrzaj>
      <item>TEL - GRA d.o.o., OIB 05038135200</item>
    </izvorni_sadrzaj>
    <derivirana_varijabla naziv="DomainObject.Predmet.ProtuStrankaListNazivFormatedOIB_1">
      <item>TEL - GRA d.o.o., OIB 05038135200</item>
    </derivirana_varijabla>
  </DomainObject.Predmet.ProtuStrankaListNazivFormatedOIB>
  <DomainObject.Predmet.OstaliListFormated>
    <izvorni_sadrzaj>
      <item>DRAŽEN ŽABČIĆ</item>
    </izvorni_sadrzaj>
    <derivirana_varijabla naziv="DomainObject.Predmet.OstaliListFormated_1">
      <item>DRAŽEN ŽABČIĆ</item>
    </derivirana_varijabla>
  </DomainObject.Predmet.OstaliListFormated>
  <DomainObject.Predmet.OstaliListFormatedOIB>
    <izvorni_sadrzaj>
      <item>DRAŽEN ŽABČIĆ</item>
    </izvorni_sadrzaj>
    <derivirana_varijabla naziv="DomainObject.Predmet.OstaliListFormatedOIB_1">
      <item>DRAŽEN ŽABČIĆ</item>
    </derivirana_varijabla>
  </DomainObject.Predmet.OstaliListFormatedOIB>
  <DomainObject.Predmet.OstaliListFormatedWithAdress>
    <izvorni_sadrzaj>
      <item>DRAŽEN ŽABČIĆ, POTOK 6, 44317 Popovača</item>
    </izvorni_sadrzaj>
    <derivirana_varijabla naziv="DomainObject.Predmet.OstaliListFormatedWithAdress_1">
      <item>DRAŽEN ŽABČIĆ, POTOK 6, 44317 Popovača</item>
    </derivirana_varijabla>
  </DomainObject.Predmet.OstaliListFormatedWithAdress>
  <DomainObject.Predmet.OstaliListFormatedWithAdressOIB>
    <izvorni_sadrzaj>
      <item>DRAŽEN ŽABČIĆ, POTOK 6, 44317 Popovača</item>
    </izvorni_sadrzaj>
    <derivirana_varijabla naziv="DomainObject.Predmet.OstaliListFormatedWithAdressOIB_1">
      <item>DRAŽEN ŽABČIĆ, POTOK 6, 44317 Popovača</item>
    </derivirana_varijabla>
  </DomainObject.Predmet.OstaliListFormatedWithAdressOIB>
  <DomainObject.Predmet.OstaliListNazivFormated>
    <izvorni_sadrzaj>
      <item>DRAŽEN ŽABČIĆ</item>
    </izvorni_sadrzaj>
    <derivirana_varijabla naziv="DomainObject.Predmet.OstaliListNazivFormated_1">
      <item>DRAŽEN ŽABČIĆ</item>
    </derivirana_varijabla>
  </DomainObject.Predmet.OstaliListNazivFormated>
  <DomainObject.Predmet.OstaliListNazivFormatedOIB>
    <izvorni_sadrzaj>
      <item>DRAŽEN ŽABČIĆ</item>
    </izvorni_sadrzaj>
    <derivirana_varijabla naziv="DomainObject.Predmet.OstaliListNazivFormatedOIB_1">
      <item>DRAŽEN ŽABČIĆ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TEL - GRA d.o.o.</izvorni_sadrzaj>
    <derivirana_varijabla naziv="DomainObject.Predmet.ProtustrankaIDrugi_1">TEL - GRA d.o.o.</derivirana_varijabla>
  </DomainObject.Predmet.ProtustrankaIDrugi>
  <DomainObject.Predmet.StrankaIDrugiAdressOIB>
    <izvorni_sadrzaj>FINA ZAGREB, OIB 85821130368</izvorni_sadrzaj>
    <derivirana_varijabla naziv="DomainObject.Predmet.StrankaIDrugiAdressOIB_1">FINA ZAGREB, OIB 85821130368</derivirana_varijabla>
  </DomainObject.Predmet.StrankaIDrugiAdressOIB>
  <DomainObject.Predmet.ProtustrankaIDrugiAdressOIB>
    <izvorni_sadrzaj>TEL - GRA d.o.o., OIB 05038135200, Čavorija 8, 44317 Potok</izvorni_sadrzaj>
    <derivirana_varijabla naziv="DomainObject.Predmet.ProtustrankaIDrugiAdressOIB_1">TEL - GRA d.o.o., OIB 05038135200, Čavorija 8, 44317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TEL - GRA d.o.o.</item>
      <item>DRAŽEN ŽABČIĆ</item>
    </izvorni_sadrzaj>
    <derivirana_varijabla naziv="DomainObject.Predmet.SudioniciListNaziv_1">
      <item>FINA ZAGREB</item>
      <item>TEL - GRA d.o.o.</item>
      <item>DRAŽEN ŽABČIĆ</item>
    </derivirana_varijabla>
  </DomainObject.Predmet.SudioniciListNaziv>
  <DomainObject.Predmet.SudioniciListAdressOIB>
    <izvorni_sadrzaj>
      <item>FINA ZAGREB, OIB 85821130368</item>
      <item>TEL - GRA d.o.o., OIB 05038135200, Čavorija 8,44317 Potok</item>
      <item>DRAŽEN ŽABČIĆ, POTOK 6,44317 Popovača</item>
    </izvorni_sadrzaj>
    <derivirana_varijabla naziv="DomainObject.Predmet.SudioniciListAdressOIB_1">
      <item>FINA ZAGREB, OIB 85821130368</item>
      <item>TEL - GRA d.o.o., OIB 05038135200, Čavorija 8,44317 Potok</item>
      <item>DRAŽEN ŽABČIĆ, POTOK 6,44317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05038135200</item>
      <item>, OIB null</item>
    </izvorni_sadrzaj>
    <derivirana_varijabla naziv="DomainObject.Predmet.SudioniciListNazivOIB_1">
      <item>, OIB 85821130368</item>
      <item>, OIB 05038135200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3D2FDE-95E7-4C8D-9912-6F118E5DCD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514</properties:Words>
  <properties:Characters>2861</properties:Characters>
  <properties:Lines>75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2018-02-12T13:37:00Z</dcterms:created>
  <dc:creator>Ivanka Lukač</dc:creator>
  <cp:lastModifiedBy>Valentina Delač</cp:lastModifiedBy>
  <cp:lastPrinted>2018-02-12T13:38:00Z</cp:lastPrinted>
  <dcterms:modified xmlns:xsi="http://www.w3.org/2001/XMLSchema-instance" xsi:type="dcterms:W3CDTF">2018-02-12T13:38:00Z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