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9ff7" w14:paraId="d019ff7" w:rsidRDefault="00FB75FC" w:rsidP="00FB75FC" w:rsidR="00FB75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5FC" w:rsidP="00FB75FC" w:rsidR="00FB75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75FC" w:rsidP="00FB75FC" w:rsidR="00FB75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75FC" w:rsidP="00FB75FC" w:rsidR="00FB75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75FC" w:rsidP="00FB75FC" w:rsidR="00FB75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75FC" w:rsidP="00FB75FC" w:rsidR="00FB75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B75FC" w:rsidP="00FB75FC" w:rsidR="00FB75FC" w:rsidRPr="005D578C">
      <w:pPr>
        <w:jc w:val="center"/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FARCIMEN d. o. o. Pula, Flaciusova 4, OIB </w:t>
      </w:r>
      <w:r w:rsidRPr="00FB75FC">
        <w:rPr>
          <w:rFonts w:cs="Times New Roman" w:eastAsia="Times New Roman"/>
          <w:szCs w:val="24"/>
        </w:rPr>
        <w:t>89554467141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5FC">
        <w:rPr>
          <w:rFonts w:cs="Times New Roman" w:eastAsia="Times New Roman"/>
          <w:szCs w:val="24"/>
        </w:rPr>
        <w:t>130041847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7A493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FARCIMEN d. o. o. Pula, Flaciusova 4, OIB </w:t>
      </w:r>
      <w:r w:rsidRPr="00FB75FC">
        <w:rPr>
          <w:rFonts w:cs="Times New Roman" w:eastAsia="Times New Roman"/>
          <w:szCs w:val="24"/>
        </w:rPr>
        <w:t>89554467141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5FC">
        <w:rPr>
          <w:rFonts w:cs="Times New Roman" w:eastAsia="Times New Roman"/>
          <w:szCs w:val="24"/>
        </w:rPr>
        <w:t>130041847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7A493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B75FC" w:rsidP="00FB75FC" w:rsidR="00FB75FC">
      <w:pPr>
        <w:rPr>
          <w:rFonts w:cs="Times New Roman" w:eastAsia="Times New Roman"/>
          <w:szCs w:val="20"/>
        </w:rPr>
      </w:pPr>
    </w:p>
    <w:p w:rsidRDefault="00FB75FC" w:rsidP="00FB75FC" w:rsidR="00FB75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FARCIMEN d. o. o. Pula, Flaciusova 4, OIB </w:t>
      </w:r>
      <w:r w:rsidRPr="00FB75FC">
        <w:rPr>
          <w:rFonts w:cs="Times New Roman" w:eastAsia="Times New Roman"/>
          <w:szCs w:val="24"/>
        </w:rPr>
        <w:t>89554467141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5FC">
        <w:rPr>
          <w:rFonts w:cs="Times New Roman" w:eastAsia="Times New Roman"/>
          <w:szCs w:val="24"/>
        </w:rPr>
        <w:t>130041847</w:t>
      </w:r>
      <w:r>
        <w:rPr>
          <w:rFonts w:cs="Times New Roman" w:eastAsia="Times New Roman"/>
          <w:szCs w:val="24"/>
        </w:rPr>
        <w:t>.</w:t>
      </w:r>
    </w:p>
    <w:p w:rsidRDefault="00FB75FC" w:rsidP="00FB75FC" w:rsidR="00FB75FC">
      <w:pPr>
        <w:ind w:firstLine="709"/>
        <w:rPr>
          <w:rFonts w:cs="Times New Roman" w:eastAsia="Times New Roman"/>
          <w:szCs w:val="24"/>
        </w:rPr>
      </w:pPr>
    </w:p>
    <w:p w:rsidRDefault="00FB75FC" w:rsidP="00FB75FC" w:rsidR="00FB75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FARCIMEN d. o. o. Pula, Flaciusova 4, OIB </w:t>
      </w:r>
      <w:r w:rsidRPr="00FB75FC">
        <w:rPr>
          <w:rFonts w:cs="Times New Roman" w:eastAsia="Times New Roman"/>
          <w:szCs w:val="24"/>
        </w:rPr>
        <w:t>89554467141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75FC">
        <w:rPr>
          <w:rFonts w:cs="Times New Roman" w:eastAsia="Times New Roman"/>
          <w:szCs w:val="24"/>
        </w:rPr>
        <w:t>130041847</w:t>
      </w:r>
      <w:r>
        <w:rPr>
          <w:rFonts w:cs="Times New Roman" w:eastAsia="Times New Roman"/>
          <w:szCs w:val="24"/>
        </w:rPr>
        <w:t>.</w:t>
      </w:r>
    </w:p>
    <w:p w:rsidRDefault="00FB75FC" w:rsidP="00FB75FC" w:rsidR="00FB75F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B75FC" w:rsidP="00FB75FC" w:rsidR="00FB75FC">
      <w:pPr>
        <w:ind w:firstLine="708"/>
        <w:rPr>
          <w:rFonts w:cs="Times New Roman" w:eastAsia="Times New Roman"/>
          <w:szCs w:val="24"/>
        </w:rPr>
      </w:pPr>
    </w:p>
    <w:p w:rsidRDefault="00FB75FC" w:rsidP="00FB75FC" w:rsidR="00FB75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FARCIMEN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B75FC" w:rsidP="00FB75FC" w:rsidR="00FB75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7A493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B75FC" w:rsidP="00FB75FC" w:rsidR="00FB75F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B75FC" w:rsidP="00FB75FC" w:rsidR="00FB75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B75FC" w:rsidP="00FB75FC" w:rsidR="00FB75FC">
      <w:pPr>
        <w:jc w:val="left"/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left"/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75FC" w:rsidP="00FB75FC" w:rsidR="00FB75F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B75FC" w:rsidP="00FB75FC" w:rsidR="00FB75F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rPr>
          <w:rFonts w:cs="Times New Roman" w:eastAsia="Times New Roman"/>
          <w:szCs w:val="24"/>
        </w:rPr>
      </w:pPr>
    </w:p>
    <w:p w:rsidRDefault="00FB75FC" w:rsidP="00FB75FC" w:rsidR="00FB75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FARCIMEN d. o. o. Pula, Flaciusova 4,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Marco Springmann, Njemačka, Schwerte, Theodor-Heuss-Str. 41,</w:t>
      </w:r>
    </w:p>
    <w:p w:rsidRDefault="00FB75FC" w:rsidP="00FB75FC" w:rsidR="00FB75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B75FC" w:rsidP="00FB75FC" w:rsidR="00FB75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B75FC" w:rsidP="00FB75FC" w:rsidR="00FB75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B75FC" w:rsidP="00FB75FC" w:rsidR="00FB75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B75FC" w:rsidP="00FB75FC" w:rsidR="00FB75FC"/>
    <w:p w:rsidRDefault="00FB75FC" w:rsidP="00FB75FC" w:rsidR="00FB75FC"/>
    <w:p w:rsidRDefault="00FB75FC" w:rsidP="00FB75FC" w:rsidR="00FB75FC"/>
    <w:p w:rsidRDefault="00FB75FC" w:rsidP="00FB75FC" w:rsidR="00FB75FC"/>
    <w:p w:rsidRDefault="00FB75FC" w:rsidP="00FB75FC" w:rsidR="00FB75FC"/>
    <w:p w:rsidRDefault="006663B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5FC" w:rsidP="00FB75FC" w:rsidR="00FB75FC">
      <w:r>
        <w:separator/>
      </w:r>
    </w:p>
  </w:endnote>
  <w:endnote w:id="0" w:type="continuationSeparator">
    <w:p w:rsidRDefault="00FB75FC" w:rsidP="00FB75FC" w:rsidR="00FB7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5FC" w:rsidP="00FB75FC" w:rsidR="00FB75FC">
      <w:r>
        <w:separator/>
      </w:r>
    </w:p>
  </w:footnote>
  <w:footnote w:id="0" w:type="continuationSeparator">
    <w:p w:rsidRDefault="00FB75FC" w:rsidP="00FB75FC" w:rsidR="00FB7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5F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63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5F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D72"/>
    <w:rsid w:val="006663B6"/>
    <w:rsid w:val="00710D72"/>
    <w:rsid w:val="0075528E"/>
    <w:rsid w:val="0079403F"/>
    <w:rsid w:val="007A4935"/>
    <w:rsid w:val="00FB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5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5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B75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5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5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63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63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63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5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5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B75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5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5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63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63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63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FARCIMEN d.o.o. PULA</izvorni_sadrzaj>
    <derivirana_varijabla naziv="DomainObject.Predmet.ProtustrankaFormated_1">  FARCIMEN d.o.o. PULA</derivirana_varijabla>
  </DomainObject.Predmet.ProtustrankaFormated>
  <DomainObject.Predmet.ProtustrankaFormatedOIB>
    <izvorni_sadrzaj>  FARCIMEN d.o.o. PULA, OIB 89554467141</izvorni_sadrzaj>
    <derivirana_varijabla naziv="DomainObject.Predmet.ProtustrankaFormatedOIB_1">  FARCIMEN d.o.o. PULA, OIB 89554467141</derivirana_varijabla>
  </DomainObject.Predmet.ProtustrankaFormatedOIB>
  <DomainObject.Predmet.ProtustrankaFormatedWithAdress>
    <izvorni_sadrzaj> FARCIMEN d.o.o. PULA, Flaciusova 4, 52100 Pula</izvorni_sadrzaj>
    <derivirana_varijabla naziv="DomainObject.Predmet.ProtustrankaFormatedWithAdress_1"> FARCIMEN d.o.o. PULA, Flaciusova 4, 52100 Pula</derivirana_varijabla>
  </DomainObject.Predmet.ProtustrankaFormatedWithAdress>
  <DomainObject.Predmet.ProtustrankaFormatedWithAdressOIB>
    <izvorni_sadrzaj> FARCIMEN d.o.o. PULA, OIB 89554467141, Flaciusova 4, 52100 Pula</izvorni_sadrzaj>
    <derivirana_varijabla naziv="DomainObject.Predmet.ProtustrankaFormatedWithAdressOIB_1"> FARCIMEN d.o.o. PULA, OIB 89554467141, Flaciusova 4, 52100 Pula</derivirana_varijabla>
  </DomainObject.Predmet.ProtustrankaFormatedWithAdressOIB>
  <DomainObject.Predmet.ProtustrankaWithAdress>
    <izvorni_sadrzaj>FARCIMEN d.o.o. PULA Flaciusova 4, 52100 Pula</izvorni_sadrzaj>
    <derivirana_varijabla naziv="DomainObject.Predmet.ProtustrankaWithAdress_1">FARCIMEN d.o.o. PULA Flaciusova 4, 52100 Pula</derivirana_varijabla>
  </DomainObject.Predmet.ProtustrankaWithAdress>
  <DomainObject.Predmet.ProtustrankaWithAdressOIB>
    <izvorni_sadrzaj>FARCIMEN d.o.o. PULA, OIB 89554467141, Flaciusova 4, 52100 Pula</izvorni_sadrzaj>
    <derivirana_varijabla naziv="DomainObject.Predmet.ProtustrankaWithAdressOIB_1">FARCIMEN d.o.o. PULA, OIB 89554467141, Flaciusova 4, 52100 Pula</derivirana_varijabla>
  </DomainObject.Predmet.ProtustrankaWithAdressOIB>
  <DomainObject.Predmet.ProtustrankaNazivFormated>
    <izvorni_sadrzaj>FARCIMEN d.o.o. PULA</izvorni_sadrzaj>
    <derivirana_varijabla naziv="DomainObject.Predmet.ProtustrankaNazivFormated_1">FARCIMEN d.o.o. PULA</derivirana_varijabla>
  </DomainObject.Predmet.ProtustrankaNazivFormated>
  <DomainObject.Predmet.ProtustrankaNazivFormatedOIB>
    <izvorni_sadrzaj>FARCIMEN d.o.o. PULA, OIB 89554467141</izvorni_sadrzaj>
    <derivirana_varijabla naziv="DomainObject.Predmet.ProtustrankaNazivFormatedOIB_1">FARCIMEN d.o.o. PULA, OIB 89554467141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1996.77</izvorni_sadrzaj>
    <derivirana_varijabla naziv="DomainObject.Predmet.TrenutnaVrijednost_1">1996.77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FARCIMEN d.o.o. PULA</item>
    </izvorni_sadrzaj>
    <derivirana_varijabla naziv="DomainObject.Predmet.ProtuStrankaListFormated_1">
      <item>FARCIMEN d.o.o. PULA</item>
    </derivirana_varijabla>
  </DomainObject.Predmet.ProtuStrankaListFormated>
  <DomainObject.Predmet.ProtuStrankaListFormatedOIB>
    <izvorni_sadrzaj>
      <item>FARCIMEN d.o.o. PULA, OIB 89554467141</item>
    </izvorni_sadrzaj>
    <derivirana_varijabla naziv="DomainObject.Predmet.ProtuStrankaListFormatedOIB_1">
      <item>FARCIMEN d.o.o. PULA, OIB 89554467141</item>
    </derivirana_varijabla>
  </DomainObject.Predmet.ProtuStrankaListFormatedOIB>
  <DomainObject.Predmet.ProtuStrankaListFormatedWithAdress>
    <izvorni_sadrzaj>
      <item>FARCIMEN d.o.o. PULA, Flaciusova 4, 52100 Pula</item>
    </izvorni_sadrzaj>
    <derivirana_varijabla naziv="DomainObject.Predmet.ProtuStrankaListFormatedWithAdress_1">
      <item>FARCIMEN d.o.o. PULA, Flaciusova 4, 52100 Pula</item>
    </derivirana_varijabla>
  </DomainObject.Predmet.ProtuStrankaListFormatedWithAdress>
  <DomainObject.Predmet.ProtuStrankaListFormatedWithAdressOIB>
    <izvorni_sadrzaj>
      <item>FARCIMEN d.o.o. PULA, OIB 89554467141, Flaciusova 4, 52100 Pula</item>
    </izvorni_sadrzaj>
    <derivirana_varijabla naziv="DomainObject.Predmet.ProtuStrankaListFormatedWithAdressOIB_1">
      <item>FARCIMEN d.o.o. PULA, OIB 89554467141, Flaciusova 4, 52100 Pula</item>
    </derivirana_varijabla>
  </DomainObject.Predmet.ProtuStrankaListFormatedWithAdressOIB>
  <DomainObject.Predmet.ProtuStrankaListNazivFormated>
    <izvorni_sadrzaj>
      <item>FARCIMEN d.o.o. PULA</item>
    </izvorni_sadrzaj>
    <derivirana_varijabla naziv="DomainObject.Predmet.ProtuStrankaListNazivFormated_1">
      <item>FARCIMEN d.o.o. PULA</item>
    </derivirana_varijabla>
  </DomainObject.Predmet.ProtuStrankaListNazivFormated>
  <DomainObject.Predmet.ProtuStrankaListNazivFormatedOIB>
    <izvorni_sadrzaj>
      <item>FARCIMEN d.o.o. PULA, OIB 89554467141</item>
    </izvorni_sadrzaj>
    <derivirana_varijabla naziv="DomainObject.Predmet.ProtuStrankaListNazivFormatedOIB_1">
      <item>FARCIMEN d.o.o. PULA, OIB 89554467141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FARCIMEN d.o.o. PULA</izvorni_sadrzaj>
    <derivirana_varijabla naziv="DomainObject.Predmet.ProtustrankaIDrugi_1">FARCIMEN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FARCIMEN d.o.o. PULA, OIB 89554467141, Flaciusova 4, 52100 Pula</izvorni_sadrzaj>
    <derivirana_varijabla naziv="DomainObject.Predmet.ProtustrankaIDrugiAdressOIB_1">FARCIMEN d.o.o. PULA, OIB 89554467141, Flaciusova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FARCIMEN d.o.o. PULA</item>
    </izvorni_sadrzaj>
    <derivirana_varijabla naziv="DomainObject.Predmet.SudioniciListNaziv_1">
      <item>FINANCIJSKA AGENCIJA, RC RIJEKA, PODRUŽNICA PULA, PULA</item>
      <item>FARCIMEN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FARCIMEN d.o.o. PULA, OIB 89554467141, Flaciusova 4,52100 Pula</item>
    </izvorni_sadrzaj>
    <derivirana_varijabla naziv="DomainObject.Predmet.SudioniciListAdressOIB_1">
      <item>FINANCIJSKA AGENCIJA, RC RIJEKA, PODRUŽNICA PULA, PULA, OIB 85821130368, Giardini 5,52100 Pula</item>
      <item>FARCIMEN d.o.o. PULA, OIB 89554467141, Flaciusova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89554467141</item>
    </izvorni_sadrzaj>
    <derivirana_varijabla naziv="DomainObject.Predmet.SudioniciListNazivOIB_1">
      <item>, OIB 85821130368</item>
      <item>, OIB 89554467141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3024</properties:Characters>
  <properties:Lines>81</properties:Lines>
  <properties:Paragraphs>30</properties:Paragraphs>
  <properties:TotalTime>3</properties:TotalTime>
  <properties:ScaleCrop>false</properties:ScaleCrop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2016-03-23T08:25:00Z</dcterms:created>
  <dc:creator>Mihaela Kaligari</dc:creator>
  <dc:description/>
  <cp:keywords/>
  <cp:lastModifiedBy>Lorena Paris Aničić</cp:lastModifiedBy>
  <dcterms:modified xmlns:xsi="http://www.w3.org/2001/XMLSchema-instance" xsi:type="dcterms:W3CDTF">2016-03-29T06:42:00Z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