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7aff" w14:paraId="d527aff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A062CB">
        <w:rPr>
          <w:rFonts w:hAnsi="Times New Roman" w:ascii="Times New Roman"/>
          <w:szCs w:val="24"/>
          <w:lang w:val="hr-HR"/>
        </w:rPr>
        <w:t>20</w:t>
      </w:r>
      <w:r w:rsidR="0039145A">
        <w:rPr>
          <w:rFonts w:hAnsi="Times New Roman" w:ascii="Times New Roman"/>
          <w:szCs w:val="24"/>
          <w:lang w:val="hr-HR"/>
        </w:rPr>
        <w:t>52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A062CB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</w:t>
      </w:r>
      <w:r w:rsidR="00A062CB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1995 br. 1, OIB: 85821130368, za provedbu skraćenog stečajnog postupka nad dužnikom </w:t>
      </w:r>
      <w:r w:rsidR="0039145A">
        <w:rPr>
          <w:rFonts w:hAnsi="Times New Roman" w:ascii="Times New Roman"/>
          <w:szCs w:val="24"/>
        </w:rPr>
        <w:t>Ustanova za zdravstvenu njegu u kući SESTRA KATA, Jastrebarsko (Grad Jastrebarsko), Kolodvorska 42, OIB: 12878034313</w:t>
      </w:r>
      <w:r w:rsidR="00A062CB" w:rsidRPr="003F239F">
        <w:rPr>
          <w:rFonts w:hAnsi="Times New Roman" w:ascii="Times New Roman"/>
          <w:szCs w:val="24"/>
          <w:lang w:val="hr-HR"/>
        </w:rPr>
        <w:t>, dana 2</w:t>
      </w:r>
      <w:r w:rsidR="00A062CB">
        <w:rPr>
          <w:rFonts w:hAnsi="Times New Roman" w:ascii="Times New Roman"/>
          <w:szCs w:val="24"/>
          <w:lang w:val="hr-HR"/>
        </w:rPr>
        <w:t>7</w:t>
      </w:r>
      <w:r w:rsidR="00A062CB" w:rsidRPr="003F239F">
        <w:rPr>
          <w:rFonts w:hAnsi="Times New Roman" w:ascii="Times New Roman"/>
          <w:szCs w:val="24"/>
          <w:lang w:val="hr-HR"/>
        </w:rPr>
        <w:t xml:space="preserve">. listopada 2017.  </w:t>
      </w:r>
    </w:p>
    <w:p w:rsidRDefault="00532B71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97BA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39145A">
        <w:rPr>
          <w:rFonts w:hAnsi="Times New Roman" w:ascii="Times New Roman"/>
          <w:szCs w:val="24"/>
        </w:rPr>
        <w:t>Ustanova za zdravstvenu njegu u kući SESTRA KATA, Jastrebarsko (Grad Jastrebarsko), Kolodvorska 42, OIB: 12878034313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39145A">
        <w:rPr>
          <w:rFonts w:hAnsi="Times New Roman" w:ascii="Times New Roman"/>
          <w:szCs w:val="24"/>
        </w:rPr>
        <w:t>Ustanova za zdravstvenu njegu u kući SESTRA KATA, Jastrebarsko (Grad Jastrebarsko), Kolodvorska 42, OIB: 12878034313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39145A">
        <w:rPr>
          <w:rFonts w:hAnsi="Times New Roman" w:ascii="Times New Roman"/>
          <w:szCs w:val="24"/>
          <w:lang w:val="hr-HR"/>
        </w:rPr>
        <w:t>35.741,09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 smatrat će se da je dužnik nesposoban za plaćanje  te će </w:t>
      </w:r>
      <w:r>
        <w:rPr>
          <w:rFonts w:hAnsi="Times New Roman" w:ascii="Times New Roman"/>
          <w:szCs w:val="24"/>
          <w:lang w:val="hr-HR"/>
        </w:rPr>
        <w:lastRenderedPageBreak/>
        <w:t>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A062CB">
        <w:rPr>
          <w:rFonts w:hAnsi="Times New Roman" w:ascii="Times New Roman"/>
          <w:szCs w:val="24"/>
          <w:lang w:val="hr-HR"/>
        </w:rPr>
        <w:t>7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37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A062CB">
      <w:rPr>
        <w:rFonts w:hAnsi="Times New Roman" w:ascii="Times New Roman"/>
        <w:lang w:val="hr-HR"/>
      </w:rPr>
      <w:t>20</w:t>
    </w:r>
    <w:r w:rsidR="0039145A">
      <w:rPr>
        <w:rFonts w:hAnsi="Times New Roman" w:ascii="Times New Roman"/>
        <w:lang w:val="hr-HR"/>
      </w:rPr>
      <w:t>52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145A"/>
    <w:rsid w:val="00392920"/>
    <w:rsid w:val="00393D76"/>
    <w:rsid w:val="00396D77"/>
    <w:rsid w:val="00397BAC"/>
    <w:rsid w:val="003A5AF5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F61CF"/>
    <w:rsid w:val="00A012CD"/>
    <w:rsid w:val="00A02D13"/>
    <w:rsid w:val="00A062CB"/>
    <w:rsid w:val="00A078C4"/>
    <w:rsid w:val="00A103D4"/>
    <w:rsid w:val="00A15981"/>
    <w:rsid w:val="00A35966"/>
    <w:rsid w:val="00A6064D"/>
    <w:rsid w:val="00A8188E"/>
    <w:rsid w:val="00A837E2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7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7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7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7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7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7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7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7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St-2052/2017</izvorni_sadrzaj>
    <derivirana_varijabla naziv="DomainObject.Predmet.OznakaBroj_1">St-2052/2017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Ustanova za zdravstvenu njegu u kući SESTRA KATA zastupanog po punomoćniku Kata Golešić</izvorni_sadrzaj>
    <derivirana_varijabla naziv="DomainObject.Predmet.ProtustrankaFormated_1">  Ustanova za zdravstvenu njegu u kući SESTRA KATA zastupanog po punomoćniku Kata Golešić</derivirana_varijabla>
  </DomainObject.Predmet.ProtustrankaFormated>
  <DomainObject.Predmet.ProtustrankaFormatedOIB>
    <izvorni_sadrzaj>  Ustanova za zdravstvenu njegu u kući SESTRA KATA, OIB 12878034313 zastupanog po punomoćniku Kata Golešić</izvorni_sadrzaj>
    <derivirana_varijabla naziv="DomainObject.Predmet.ProtustrankaFormatedOIB_1">  Ustanova za zdravstvenu njegu u kući SESTRA KATA, OIB 12878034313 zastupanog po punomoćniku Kata Golešić</derivirana_varijabla>
  </DomainObject.Predmet.ProtustrankaFormatedOIB>
  <DomainObject.Predmet.ProtustrankaFormatedWithAdress>
    <izvorni_sadrzaj> Ustanova za zdravstvenu njegu u kući SESTRA KATA, Kolodvorska 42, 10450 Jastrebarsko zastupanog po punomoćniku Kata Golešić</izvorni_sadrzaj>
    <derivirana_varijabla naziv="DomainObject.Predmet.ProtustrankaFormatedWithAdress_1"> Ustanova za zdravstvenu njegu u kući SESTRA KATA, Kolodvorska 42, 10450 Jastrebarsko zastupanog po punomoćniku Kata Golešić</derivirana_varijabla>
  </DomainObject.Predmet.ProtustrankaFormatedWithAdress>
  <DomainObject.Predmet.ProtustrankaFormatedWithAdressOIB>
    <izvorni_sadrzaj> Ustanova za zdravstvenu njegu u kući SESTRA KATA, OIB 12878034313, Kolodvorska 42, 10450 Jastrebarsko zastupanog po punomoćniku Kata Golešić</izvorni_sadrzaj>
    <derivirana_varijabla naziv="DomainObject.Predmet.ProtustrankaFormatedWithAdressOIB_1"> Ustanova za zdravstvenu njegu u kući SESTRA KATA, OIB 12878034313, Kolodvorska 42, 10450 Jastrebarsko zastupanog po punomoćniku Kata Golešić</derivirana_varijabla>
  </DomainObject.Predmet.ProtustrankaFormatedWithAdressOIB>
  <DomainObject.Predmet.ProtustrankaWithAdress>
    <izvorni_sadrzaj>Ustanova za zdravstvenu njegu u kući SESTRA KATA Kolodvorska 42, 10450 Jastrebarsko</izvorni_sadrzaj>
    <derivirana_varijabla naziv="DomainObject.Predmet.ProtustrankaWithAdress_1">Ustanova za zdravstvenu njegu u kući SESTRA KATA Kolodvorska 42, 10450 Jastrebarsko</derivirana_varijabla>
  </DomainObject.Predmet.ProtustrankaWithAdress>
  <DomainObject.Predmet.ProtustrankaWithAdressOIB>
    <izvorni_sadrzaj>Ustanova za zdravstvenu njegu u kući SESTRA KATA, OIB 12878034313, Kolodvorska 42, 10450 Jastrebarsko</izvorni_sadrzaj>
    <derivirana_varijabla naziv="DomainObject.Predmet.ProtustrankaWithAdressOIB_1">Ustanova za zdravstvenu njegu u kući SESTRA KATA, OIB 12878034313, Kolodvorska 42, 10450 Jastrebarsko</derivirana_varijabla>
  </DomainObject.Predmet.ProtustrankaWithAdressOIB>
  <DomainObject.Predmet.ProtustrankaNazivFormated>
    <izvorni_sadrzaj>Ustanova za zdravstvenu njegu u kući SESTRA KATA</izvorni_sadrzaj>
    <derivirana_varijabla naziv="DomainObject.Predmet.ProtustrankaNazivFormated_1">Ustanova za zdravstvenu njegu u kući SESTRA KATA</derivirana_varijabla>
  </DomainObject.Predmet.ProtustrankaNazivFormated>
  <DomainObject.Predmet.ProtustrankaNazivFormatedOIB>
    <izvorni_sadrzaj>Ustanova za zdravstvenu njegu u kući SESTRA KATA, OIB 12878034313</izvorni_sadrzaj>
    <derivirana_varijabla naziv="DomainObject.Predmet.ProtustrankaNazivFormatedOIB_1">Ustanova za zdravstvenu njegu u kući SESTRA KATA, OIB 12878034313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u kući SESTRA KATA zastupanog po punomoćniku Kata Golešić</item>
    </izvorni_sadrzaj>
    <derivirana_varijabla naziv="DomainObject.Predmet.ProtuStrankaListFormated_1">
      <item>Ustanova za zdravstvenu njegu u kući SESTRA KATA zastupanog po punomoćniku Kata Golešić</item>
    </derivirana_varijabla>
  </DomainObject.Predmet.ProtuStrankaListFormated>
  <DomainObject.Predmet.ProtuStrankaListFormatedOIB>
    <izvorni_sadrzaj>
      <item>Ustanova za zdravstvenu njegu u kući SESTRA KATA, OIB 12878034313 zastupanog po punomoćniku Kata Golešić</item>
    </izvorni_sadrzaj>
    <derivirana_varijabla naziv="DomainObject.Predmet.ProtuStrankaListFormatedOIB_1">
      <item>Ustanova za zdravstvenu njegu u kući SESTRA KATA, OIB 12878034313 zastupanog po punomoćniku Kata Golešić</item>
    </derivirana_varijabla>
  </DomainObject.Predmet.ProtuStrankaListFormatedOIB>
  <DomainObject.Predmet.ProtuStrankaListFormatedWithAdress>
    <izvorni_sadrzaj>
      <item>Ustanova za zdravstvenu njegu u kući SESTRA KATA, Kolodvorska 42, 10450 Jastrebarsko zastupanog po punomoćniku Kata Golešić</item>
    </izvorni_sadrzaj>
    <derivirana_varijabla naziv="DomainObject.Predmet.ProtuStrankaListFormatedWithAdress_1">
      <item>Ustanova za zdravstvenu njegu u kući SESTRA KATA, Kolodvorska 42, 10450 Jastrebarsko zastupanog po punomoćniku Kata Golešić</item>
    </derivirana_varijabla>
  </DomainObject.Predmet.ProtuStrankaListFormatedWithAdress>
  <DomainObject.Predmet.ProtuStrankaListFormatedWithAdressOIB>
    <izvorni_sadrzaj>
      <item>Ustanova za zdravstvenu njegu u kući SESTRA KATA, OIB 12878034313, Kolodvorska 42, 10450 Jastrebarsko zastupanog po punomoćniku Kata Golešić</item>
    </izvorni_sadrzaj>
    <derivirana_varijabla naziv="DomainObject.Predmet.ProtuStrankaListFormatedWithAdressOIB_1">
      <item>Ustanova za zdravstvenu njegu u kući SESTRA KATA, OIB 12878034313, Kolodvorska 42, 10450 Jastrebarsko zastupanog po punomoćniku Kata Golešić</item>
    </derivirana_varijabla>
  </DomainObject.Predmet.ProtuStrankaListFormatedWithAdressOIB>
  <DomainObject.Predmet.ProtuStrankaListNazivFormated>
    <izvorni_sadrzaj>
      <item>Ustanova za zdravstvenu njegu u kući SESTRA KATA</item>
    </izvorni_sadrzaj>
    <derivirana_varijabla naziv="DomainObject.Predmet.ProtuStrankaListNazivFormated_1">
      <item>Ustanova za zdravstvenu njegu u kući SESTRA KATA</item>
    </derivirana_varijabla>
  </DomainObject.Predmet.ProtuStrankaListNazivFormated>
  <DomainObject.Predmet.ProtuStrankaListNazivFormatedOIB>
    <izvorni_sadrzaj>
      <item>Ustanova za zdravstvenu njegu u kući SESTRA KATA, OIB 12878034313</item>
    </izvorni_sadrzaj>
    <derivirana_varijabla naziv="DomainObject.Predmet.ProtuStrankaListNazivFormatedOIB_1">
      <item>Ustanova za zdravstvenu njegu u kući SESTRA KATA, OIB 12878034313</item>
    </derivirana_varijabla>
  </DomainObject.Predmet.ProtuStrankaListNazivFormatedOIB>
  <DomainObject.Predmet.OstaliListFormated>
    <izvorni_sadrzaj>
      <item>Kata Golešić punomoćnik sudionika u postupku Ustanova za zdravstvenu njegu u kući SESTRA KATA</item>
    </izvorni_sadrzaj>
    <derivirana_varijabla naziv="DomainObject.Predmet.OstaliListFormated_1">
      <item>Kata Golešić punomoćnik sudionika u postupku Ustanova za zdravstvenu njegu u kući SESTRA KATA</item>
    </derivirana_varijabla>
  </DomainObject.Predmet.OstaliListFormated>
  <DomainObject.Predmet.OstaliListFormatedOIB>
    <izvorni_sadrzaj>
      <item>Kata Golešić, OIB 43788429953 punomoćnik sudionika u postupku Ustanova za zdravstvenu njegu u kući SESTRA KATA</item>
    </izvorni_sadrzaj>
    <derivirana_varijabla naziv="DomainObject.Predmet.OstaliListFormatedOIB_1">
      <item>Kata Golešić, OIB 43788429953 punomoćnik sudionika u postupku Ustanova za zdravstvenu njegu u kući SESTRA KATA</item>
    </derivirana_varijabla>
  </DomainObject.Predmet.OstaliListFormatedOIB>
  <DomainObject.Predmet.OstaliListFormatedWithAdress>
    <izvorni_sadrzaj>
      <item>Kata Golešić, Kolodvorska 42, 10450 Jastrebarsko punomoćnik sudionika u postupku Ustanova za zdravstvenu njegu u kući SESTRA KATA</item>
    </izvorni_sadrzaj>
    <derivirana_varijabla naziv="DomainObject.Predmet.OstaliListFormatedWithAdress_1">
      <item>Kata Golešić, Kolodvorska 42, 10450 Jastrebarsko punomoćnik sudionika u postupku Ustanova za zdravstvenu njegu u kući SESTRA KATA</item>
    </derivirana_varijabla>
  </DomainObject.Predmet.OstaliListFormatedWithAdress>
  <DomainObject.Predmet.OstaliListFormatedWithAdressOIB>
    <izvorni_sadrzaj>
      <item>Kata Golešić, OIB 43788429953, Kolodvorska 42, 10450 Jastrebarsko punomoćnik sudionika u postupku Ustanova za zdravstvenu njegu u kući SESTRA KATA</item>
    </izvorni_sadrzaj>
    <derivirana_varijabla naziv="DomainObject.Predmet.OstaliListFormatedWithAdressOIB_1">
      <item>Kata Golešić, OIB 43788429953, Kolodvorska 42, 10450 Jastrebarsko punomoćnik sudionika u postupku Ustanova za zdravstvenu njegu u kući SESTRA KATA</item>
    </derivirana_varijabla>
  </DomainObject.Predmet.OstaliListFormatedWithAdressOIB>
  <DomainObject.Predmet.OstaliListNazivFormated>
    <izvorni_sadrzaj>
      <item>Kata Golešić</item>
    </izvorni_sadrzaj>
    <derivirana_varijabla naziv="DomainObject.Predmet.OstaliListNazivFormated_1">
      <item>Kata Golešić</item>
    </derivirana_varijabla>
  </DomainObject.Predmet.OstaliListNazivFormated>
  <DomainObject.Predmet.OstaliListNazivFormatedOIB>
    <izvorni_sadrzaj>
      <item>Kata Golešić, OIB 43788429953</item>
    </izvorni_sadrzaj>
    <derivirana_varijabla naziv="DomainObject.Predmet.OstaliListNazivFormatedOIB_1">
      <item>Kata Golešić, OIB 43788429953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u kući SESTRA KATA</izvorni_sadrzaj>
    <derivirana_varijabla naziv="DomainObject.Predmet.ProtustrankaIDrugi_1">Ustanova za zdravstvenu njegu u kući SESTRA KATA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Ustanova za zdravstvenu njegu u kući SESTRA KATA, OIB 12878034313, Kolodvorska 42, 10450 Jastrebarsko</izvorni_sadrzaj>
    <derivirana_varijabla naziv="DomainObject.Predmet.ProtustrankaIDrugiAdressOIB_1">Ustanova za zdravstvenu njegu u kući SESTRA KATA, OIB 12878034313, Kolodvorska 42,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zdravstvenu njegu u kući SESTRA KATA</item>
      <item>Kata Golešić</item>
    </izvorni_sadrzaj>
    <derivirana_varijabla naziv="DomainObject.Predmet.SudioniciListNaziv_1">
      <item>FINA Regionalni centar Zagreb</item>
      <item>Ustanova za zdravstvenu njegu u kući SESTRA KATA</item>
      <item>Kata Golešić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Ustanova za zdravstvenu njegu u kući SESTRA KATA, OIB 12878034313, Kolodvorska 42,10450 Jastrebarsko</item>
      <item>Kata Golešić, OIB 43788429953, Kolodvorska 42,10450 Jastrebarsko</item>
    </izvorni_sadrzaj>
    <derivirana_varijabla naziv="DomainObject.Predmet.SudioniciListAdressOIB_1">
      <item>FINA Regionalni centar Zagreb, OIB 85821130368, Trg svibanjskih žrtava 1995. br. 1,10000 Zagreb</item>
      <item>Ustanova za zdravstvenu njegu u kući SESTRA KATA, OIB 12878034313, Kolodvorska 42,10450 Jastrebarsko</item>
      <item>Kata Golešić, OIB 43788429953, Kolodvorska 42,10450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12878034313</item>
      <item>, OIB 43788429953</item>
    </izvorni_sadrzaj>
    <derivirana_varijabla naziv="DomainObject.Predmet.SudioniciListNazivOIB_1">
      <item>, OIB 85821130368</item>
      <item>, OIB 12878034313</item>
      <item>, OIB 43788429953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5E98B-0587-4E66-8494-2D749D7B8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2376</properties:Characters>
  <properties:Lines>71</properties:Lines>
  <properties:Paragraphs>21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2017-10-27T06:49:00Z</cp:lastPrinted>
  <dcterms:modified xmlns:xsi="http://www.w3.org/2001/XMLSchema-instance" xsi:type="dcterms:W3CDTF">2017-10-27T06:49:00Z</dcterms:modified>
  <cp:revision>189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