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54d4" w14:paraId="cf054d4" w:rsidRDefault="004E0286" w:rsidR="004E028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9E75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9E759D">
        <w:rPr>
          <w:rFonts w:cs="Times New Roman" w:hAnsi="Times New Roman" w:ascii="Times New Roman"/>
          <w:sz w:val="24"/>
          <w:szCs w:val="24"/>
        </w:rPr>
        <w:t>RGOVAČKI  SUD  U  ZAGREBU</w:t>
      </w: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STALNA  SLUŽBA  U  KARLOVCU</w:t>
      </w: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</w:t>
      </w:r>
      <w:r w:rsidR="0079451C">
        <w:rPr>
          <w:rFonts w:cs="Times New Roman" w:hAnsi="Times New Roman" w:ascii="Times New Roman"/>
          <w:sz w:val="24"/>
          <w:szCs w:val="24"/>
        </w:rPr>
        <w:t xml:space="preserve">                 St – 6</w:t>
      </w:r>
      <w:r w:rsidR="005D3764">
        <w:rPr>
          <w:rFonts w:cs="Times New Roman" w:hAnsi="Times New Roman" w:ascii="Times New Roman"/>
          <w:sz w:val="24"/>
          <w:szCs w:val="24"/>
        </w:rPr>
        <w:t>04</w:t>
      </w:r>
      <w:r w:rsidR="0079451C">
        <w:rPr>
          <w:rFonts w:cs="Times New Roman" w:hAnsi="Times New Roman" w:ascii="Times New Roman"/>
          <w:sz w:val="24"/>
          <w:szCs w:val="24"/>
        </w:rPr>
        <w:t>1</w:t>
      </w:r>
      <w:r w:rsidR="00871027">
        <w:rPr>
          <w:rFonts w:cs="Times New Roman" w:hAnsi="Times New Roman" w:ascii="Times New Roman"/>
          <w:sz w:val="24"/>
          <w:szCs w:val="24"/>
        </w:rPr>
        <w:t>/</w:t>
      </w:r>
      <w:r w:rsidR="0079451C">
        <w:rPr>
          <w:rFonts w:cs="Times New Roman" w:hAnsi="Times New Roman" w:ascii="Times New Roman"/>
          <w:sz w:val="24"/>
          <w:szCs w:val="24"/>
        </w:rPr>
        <w:t>/16</w:t>
      </w:r>
    </w:p>
    <w:p w:rsidRDefault="001639F8" w:rsidR="001639F8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130F1A" w:rsidR="00130F1A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  <w:r w:rsidR="0079451C">
        <w:rPr>
          <w:rFonts w:cs="Times New Roman" w:hAnsi="Times New Roman" w:ascii="Times New Roman"/>
          <w:sz w:val="24"/>
          <w:szCs w:val="24"/>
        </w:rPr>
        <w:t xml:space="preserve">               Prijedlog</w:t>
      </w:r>
    </w:p>
    <w:p w:rsidRDefault="00CA0AC1" w:rsidR="00CA0AC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  <w:r w:rsidR="00E54A86">
        <w:rPr>
          <w:rFonts w:cs="Times New Roman" w:hAnsi="Times New Roman" w:ascii="Times New Roman"/>
          <w:sz w:val="24"/>
          <w:szCs w:val="24"/>
        </w:rPr>
        <w:t xml:space="preserve"> </w:t>
      </w:r>
      <w:r w:rsidR="0079451C">
        <w:rPr>
          <w:rFonts w:cs="Times New Roman" w:hAnsi="Times New Roman" w:ascii="Times New Roman"/>
          <w:sz w:val="24"/>
          <w:szCs w:val="24"/>
        </w:rPr>
        <w:t xml:space="preserve"> za sazivanje skupštine vjerovnika</w:t>
      </w:r>
    </w:p>
    <w:p w:rsidRDefault="00484C65" w:rsidR="00484C65">
      <w:pPr>
        <w:rPr>
          <w:rFonts w:cs="Times New Roman" w:hAnsi="Times New Roman" w:ascii="Times New Roman"/>
          <w:sz w:val="24"/>
          <w:szCs w:val="24"/>
        </w:rPr>
      </w:pPr>
    </w:p>
    <w:p w:rsidRDefault="00E54A86" w:rsidR="00E54A86">
      <w:pPr>
        <w:rPr>
          <w:rFonts w:cs="Times New Roman" w:hAnsi="Times New Roman" w:ascii="Times New Roman"/>
          <w:sz w:val="24"/>
          <w:szCs w:val="24"/>
        </w:rPr>
      </w:pPr>
    </w:p>
    <w:p w:rsidRDefault="00E54A86" w:rsidR="00E54A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</w:t>
      </w:r>
    </w:p>
    <w:p w:rsidRDefault="00877565" w:rsidP="009979CD" w:rsidR="009979C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 poslovnih knji</w:t>
      </w:r>
      <w:r w:rsidR="00BC71D0">
        <w:rPr>
          <w:rFonts w:cs="Times New Roman" w:hAnsi="Times New Roman" w:ascii="Times New Roman"/>
          <w:sz w:val="24"/>
          <w:szCs w:val="24"/>
        </w:rPr>
        <w:t>ga, a posebno brutto bilanci  za</w:t>
      </w:r>
      <w:r w:rsidR="00B20928">
        <w:rPr>
          <w:rFonts w:cs="Times New Roman" w:hAnsi="Times New Roman" w:ascii="Times New Roman"/>
          <w:sz w:val="24"/>
          <w:szCs w:val="24"/>
        </w:rPr>
        <w:t xml:space="preserve"> </w:t>
      </w:r>
      <w:r w:rsidR="00BC71D0">
        <w:rPr>
          <w:rFonts w:cs="Times New Roman" w:hAnsi="Times New Roman" w:ascii="Times New Roman"/>
          <w:sz w:val="24"/>
          <w:szCs w:val="24"/>
        </w:rPr>
        <w:t xml:space="preserve"> razdoblje od 31. 12. 2009.  do  31. 12. 2015.,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71D0">
        <w:rPr>
          <w:rFonts w:cs="Times New Roman" w:hAnsi="Times New Roman" w:ascii="Times New Roman"/>
          <w:sz w:val="24"/>
          <w:szCs w:val="24"/>
        </w:rPr>
        <w:t>a zatim i izvadaka o stanju i prometu  računa</w:t>
      </w:r>
      <w:r w:rsidR="00B20928">
        <w:rPr>
          <w:rFonts w:cs="Times New Roman" w:hAnsi="Times New Roman" w:ascii="Times New Roman"/>
          <w:sz w:val="24"/>
          <w:szCs w:val="24"/>
        </w:rPr>
        <w:t xml:space="preserve"> </w:t>
      </w:r>
      <w:r w:rsidR="00F42EA1">
        <w:rPr>
          <w:rFonts w:cs="Times New Roman" w:hAnsi="Times New Roman" w:ascii="Times New Roman"/>
          <w:sz w:val="24"/>
          <w:szCs w:val="24"/>
        </w:rPr>
        <w:t xml:space="preserve"> </w:t>
      </w:r>
      <w:r w:rsidR="00BC71D0">
        <w:rPr>
          <w:rFonts w:cs="Times New Roman" w:hAnsi="Times New Roman" w:ascii="Times New Roman"/>
          <w:sz w:val="24"/>
          <w:szCs w:val="24"/>
        </w:rPr>
        <w:t xml:space="preserve"> u 2016.g., utvrdila sam da je  direktor društva Radman Miroslav </w:t>
      </w:r>
      <w:r w:rsidR="009979CD">
        <w:rPr>
          <w:rFonts w:cs="Times New Roman" w:hAnsi="Times New Roman" w:ascii="Times New Roman"/>
          <w:sz w:val="24"/>
          <w:szCs w:val="24"/>
        </w:rPr>
        <w:t xml:space="preserve"> podigao sa</w:t>
      </w:r>
      <w:r w:rsidR="005F52A7">
        <w:rPr>
          <w:rFonts w:cs="Times New Roman" w:hAnsi="Times New Roman" w:ascii="Times New Roman"/>
          <w:sz w:val="24"/>
          <w:szCs w:val="24"/>
        </w:rPr>
        <w:t xml:space="preserve"> </w:t>
      </w:r>
      <w:r w:rsidR="009979CD">
        <w:rPr>
          <w:rFonts w:cs="Times New Roman" w:hAnsi="Times New Roman" w:ascii="Times New Roman"/>
          <w:sz w:val="24"/>
          <w:szCs w:val="24"/>
        </w:rPr>
        <w:t xml:space="preserve"> računa stečajnog dužnika  ukupno</w:t>
      </w:r>
      <w:r w:rsidR="00F42EA1">
        <w:rPr>
          <w:rFonts w:cs="Times New Roman" w:hAnsi="Times New Roman" w:ascii="Times New Roman"/>
          <w:sz w:val="24"/>
          <w:szCs w:val="24"/>
        </w:rPr>
        <w:t xml:space="preserve">  1.853.727,81 kn</w:t>
      </w:r>
      <w:r w:rsidR="009979CD">
        <w:rPr>
          <w:rFonts w:cs="Times New Roman" w:hAnsi="Times New Roman" w:ascii="Times New Roman"/>
          <w:sz w:val="24"/>
          <w:szCs w:val="24"/>
        </w:rPr>
        <w:t xml:space="preserve"> </w:t>
      </w:r>
      <w:r w:rsidR="005632D4">
        <w:rPr>
          <w:rFonts w:cs="Times New Roman" w:hAnsi="Times New Roman" w:ascii="Times New Roman"/>
          <w:sz w:val="24"/>
          <w:szCs w:val="24"/>
        </w:rPr>
        <w:t xml:space="preserve"> u gotovini. Kako te iznose nije opravdao računima nego je podignuti iznos zadržao za sebe, smatram da se radi o stjecanju bez osnova i da bi trebalo pokrenuti parnični postupak protiv Radman Miroslava, tj. podnijeti tužbu zbog stjecanja bez osnove.</w:t>
      </w:r>
      <w:r w:rsidR="009979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2A7" w:rsidP="009979CD" w:rsidR="005F52A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zastarni rok za potraživanja koja se mogu zahtijevati tužbom zbog stjecanja bez osnove  5 godina , to iz svega proizlazi da bi trebalo podnijeti tužbu  protiv Radman Miroslava  zbog stjecanja bez osnove  za iznos od 1.001.066,75 kn ( razdoblje od 01.04.2014.  do  14.07.2016. ).</w:t>
      </w:r>
    </w:p>
    <w:p w:rsidRDefault="005F52A7" w:rsidP="009979CD" w:rsidR="005F52A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stečajni dužnik dao je zajam društvu Mezz</w:t>
      </w:r>
      <w:r w:rsidR="001111BD">
        <w:rPr>
          <w:rFonts w:cs="Times New Roman" w:hAnsi="Times New Roman" w:ascii="Times New Roman"/>
          <w:sz w:val="24"/>
          <w:szCs w:val="24"/>
        </w:rPr>
        <w:t>anotte j.d.o.o. u ukupnom iznosu od 20.000,00 kn ( 23.06. 2016.  iznos  od 5.000,00 kn;  24.06.2016.  iznos od  15.000,00 kn ).</w:t>
      </w:r>
    </w:p>
    <w:p w:rsidRDefault="001111BD" w:rsidP="009979CD" w:rsidR="009979C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u ovom slučaju trebalo bi podnijeti  tužbu protiv društva Mezzanotte j.d.o.o. radi povrata datog zajma.</w:t>
      </w:r>
    </w:p>
    <w:p w:rsidRDefault="001111BD" w:rsidP="009979CD" w:rsidR="001111BD">
      <w:pPr>
        <w:rPr>
          <w:rFonts w:cs="Times New Roman" w:hAnsi="Times New Roman" w:ascii="Times New Roman"/>
          <w:sz w:val="24"/>
          <w:szCs w:val="24"/>
        </w:rPr>
      </w:pPr>
    </w:p>
    <w:p w:rsidRDefault="001111BD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979CD">
        <w:rPr>
          <w:rFonts w:cs="Times New Roman" w:hAnsi="Times New Roman" w:ascii="Times New Roman"/>
          <w:sz w:val="24"/>
          <w:szCs w:val="24"/>
        </w:rPr>
        <w:t xml:space="preserve">Stoga                 </w:t>
      </w:r>
      <w:r w:rsidR="00877565">
        <w:rPr>
          <w:rFonts w:cs="Times New Roman" w:hAnsi="Times New Roman" w:ascii="Times New Roman"/>
          <w:sz w:val="24"/>
          <w:szCs w:val="24"/>
        </w:rPr>
        <w:t xml:space="preserve">      </w:t>
      </w:r>
      <w:r w:rsidR="00ED7F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782904">
        <w:rPr>
          <w:rFonts w:cs="Times New Roman" w:hAnsi="Times New Roman" w:ascii="Times New Roman"/>
          <w:sz w:val="24"/>
          <w:szCs w:val="24"/>
        </w:rPr>
        <w:t xml:space="preserve">     </w:t>
      </w:r>
      <w:r w:rsidR="00747F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predlažem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DD211C" w:rsidP="003B033E" w:rsidR="009979C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sud sazove skupštinu vjerovnika radi donošenja odluke o</w:t>
      </w:r>
      <w:r w:rsidR="007054F8">
        <w:rPr>
          <w:rFonts w:cs="Times New Roman" w:hAnsi="Times New Roman" w:ascii="Times New Roman"/>
          <w:sz w:val="24"/>
          <w:szCs w:val="24"/>
        </w:rPr>
        <w:t xml:space="preserve"> </w:t>
      </w:r>
      <w:r w:rsidR="00C47942">
        <w:rPr>
          <w:rFonts w:cs="Times New Roman" w:hAnsi="Times New Roman" w:ascii="Times New Roman"/>
          <w:sz w:val="24"/>
          <w:szCs w:val="24"/>
        </w:rPr>
        <w:t>podnošenju</w:t>
      </w:r>
      <w:r w:rsidR="001111BD">
        <w:rPr>
          <w:rFonts w:cs="Times New Roman" w:hAnsi="Times New Roman" w:ascii="Times New Roman"/>
          <w:sz w:val="24"/>
          <w:szCs w:val="24"/>
        </w:rPr>
        <w:t>:</w:t>
      </w:r>
    </w:p>
    <w:p w:rsidRDefault="009979CD" w:rsidP="003B033E" w:rsidR="009979C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C47942">
        <w:rPr>
          <w:rFonts w:cs="Times New Roman" w:hAnsi="Times New Roman" w:ascii="Times New Roman"/>
          <w:sz w:val="24"/>
          <w:szCs w:val="24"/>
        </w:rPr>
        <w:t xml:space="preserve"> tužbe</w:t>
      </w:r>
      <w:r>
        <w:rPr>
          <w:rFonts w:cs="Times New Roman" w:hAnsi="Times New Roman" w:ascii="Times New Roman"/>
          <w:sz w:val="24"/>
          <w:szCs w:val="24"/>
        </w:rPr>
        <w:t xml:space="preserve">  protiv Radman Miroslava </w:t>
      </w:r>
      <w:r w:rsidR="00C47942">
        <w:rPr>
          <w:rFonts w:cs="Times New Roman" w:hAnsi="Times New Roman" w:ascii="Times New Roman"/>
          <w:sz w:val="24"/>
          <w:szCs w:val="24"/>
        </w:rPr>
        <w:t xml:space="preserve"> radi </w:t>
      </w:r>
      <w:r>
        <w:rPr>
          <w:rFonts w:cs="Times New Roman" w:hAnsi="Times New Roman" w:ascii="Times New Roman"/>
          <w:sz w:val="24"/>
          <w:szCs w:val="24"/>
        </w:rPr>
        <w:t xml:space="preserve"> stjecanja bez osnove</w:t>
      </w:r>
    </w:p>
    <w:p w:rsidRDefault="009979CD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tužbe  protiv Mezzanotte</w:t>
      </w:r>
      <w:r w:rsidR="005632D4">
        <w:rPr>
          <w:rFonts w:cs="Times New Roman" w:hAnsi="Times New Roman" w:ascii="Times New Roman"/>
          <w:sz w:val="24"/>
          <w:szCs w:val="24"/>
        </w:rPr>
        <w:t xml:space="preserve"> </w:t>
      </w:r>
      <w:r w:rsidR="009073C5">
        <w:rPr>
          <w:rFonts w:cs="Times New Roman" w:hAnsi="Times New Roman" w:ascii="Times New Roman"/>
          <w:sz w:val="24"/>
          <w:szCs w:val="24"/>
        </w:rPr>
        <w:t xml:space="preserve"> j.d.o.o.  radi  povrata </w:t>
      </w:r>
      <w:r>
        <w:rPr>
          <w:rFonts w:cs="Times New Roman" w:hAnsi="Times New Roman" w:ascii="Times New Roman"/>
          <w:sz w:val="24"/>
          <w:szCs w:val="24"/>
        </w:rPr>
        <w:t xml:space="preserve"> zajma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molim da me kontaktirate prilikom određivanja datuma skupštine vjerovnika.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ED7F58" w:rsidP="003B033E" w:rsidR="003B033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35E8" w:rsidR="00BA35E8">
      <w:pPr>
        <w:rPr>
          <w:rFonts w:cs="Times New Roman" w:hAnsi="Times New Roman" w:ascii="Times New Roman"/>
          <w:sz w:val="24"/>
          <w:szCs w:val="24"/>
        </w:rPr>
      </w:pPr>
    </w:p>
    <w:p w:rsidRDefault="00F2323F" w:rsidR="00BA35E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991D70">
        <w:rPr>
          <w:rFonts w:cs="Times New Roman" w:hAnsi="Times New Roman" w:ascii="Times New Roman"/>
          <w:sz w:val="24"/>
          <w:szCs w:val="24"/>
        </w:rPr>
        <w:t xml:space="preserve"> </w:t>
      </w:r>
      <w:r w:rsidR="009073C5">
        <w:rPr>
          <w:rFonts w:cs="Times New Roman" w:hAnsi="Times New Roman" w:ascii="Times New Roman"/>
          <w:sz w:val="24"/>
          <w:szCs w:val="24"/>
        </w:rPr>
        <w:t>06.03.2019</w:t>
      </w:r>
      <w:r w:rsidR="00BA35E8">
        <w:rPr>
          <w:rFonts w:cs="Times New Roman" w:hAnsi="Times New Roman" w:ascii="Times New Roman"/>
          <w:sz w:val="24"/>
          <w:szCs w:val="24"/>
        </w:rPr>
        <w:t xml:space="preserve">.                                   </w:t>
      </w:r>
      <w:r w:rsidR="001639F8">
        <w:rPr>
          <w:rFonts w:cs="Times New Roman" w:hAnsi="Times New Roman" w:ascii="Times New Roman"/>
          <w:sz w:val="24"/>
          <w:szCs w:val="24"/>
        </w:rPr>
        <w:t xml:space="preserve">        </w:t>
      </w:r>
      <w:r w:rsidR="008D17C5">
        <w:rPr>
          <w:rFonts w:cs="Times New Roman" w:hAnsi="Times New Roman" w:ascii="Times New Roman"/>
          <w:sz w:val="24"/>
          <w:szCs w:val="24"/>
        </w:rPr>
        <w:t xml:space="preserve">                                  </w:t>
      </w:r>
      <w:r w:rsidR="005B2F33">
        <w:rPr>
          <w:rFonts w:cs="Times New Roman" w:hAnsi="Times New Roman" w:ascii="Times New Roman"/>
          <w:sz w:val="24"/>
          <w:szCs w:val="24"/>
        </w:rPr>
        <w:t xml:space="preserve"> stečajna upraviteljica</w:t>
      </w:r>
    </w:p>
    <w:p w:rsidRDefault="00BA35E8" w:rsidR="00BA35E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5B2F33">
        <w:rPr>
          <w:rFonts w:cs="Times New Roman" w:hAnsi="Times New Roman" w:ascii="Times New Roman"/>
          <w:sz w:val="24"/>
          <w:szCs w:val="24"/>
        </w:rPr>
        <w:t xml:space="preserve">  </w:t>
      </w:r>
      <w:r w:rsidR="008D17C5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sectPr w:rsidSect="004A5DAE" w:rsidR="00BA35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286"/>
    <w:rsid w:val="00013DBD"/>
    <w:rsid w:val="000F798A"/>
    <w:rsid w:val="001111BD"/>
    <w:rsid w:val="00130C5B"/>
    <w:rsid w:val="00130F1A"/>
    <w:rsid w:val="00153ECB"/>
    <w:rsid w:val="001639F8"/>
    <w:rsid w:val="001A0DC5"/>
    <w:rsid w:val="00240439"/>
    <w:rsid w:val="003575CE"/>
    <w:rsid w:val="003B033E"/>
    <w:rsid w:val="003C08A6"/>
    <w:rsid w:val="00466674"/>
    <w:rsid w:val="00484C65"/>
    <w:rsid w:val="004A5DAE"/>
    <w:rsid w:val="004E0286"/>
    <w:rsid w:val="005632D4"/>
    <w:rsid w:val="005B2F33"/>
    <w:rsid w:val="005D3764"/>
    <w:rsid w:val="005F2261"/>
    <w:rsid w:val="005F52A7"/>
    <w:rsid w:val="00623112"/>
    <w:rsid w:val="006454E6"/>
    <w:rsid w:val="006D380A"/>
    <w:rsid w:val="007054F8"/>
    <w:rsid w:val="007165F2"/>
    <w:rsid w:val="00747F68"/>
    <w:rsid w:val="00782904"/>
    <w:rsid w:val="0079451C"/>
    <w:rsid w:val="007A354B"/>
    <w:rsid w:val="007B3AE4"/>
    <w:rsid w:val="007D090E"/>
    <w:rsid w:val="007F56F3"/>
    <w:rsid w:val="0081551F"/>
    <w:rsid w:val="00871027"/>
    <w:rsid w:val="00877565"/>
    <w:rsid w:val="00885165"/>
    <w:rsid w:val="008D17C5"/>
    <w:rsid w:val="009073C5"/>
    <w:rsid w:val="009501F7"/>
    <w:rsid w:val="00991D70"/>
    <w:rsid w:val="009979CD"/>
    <w:rsid w:val="009E759D"/>
    <w:rsid w:val="00A16EC1"/>
    <w:rsid w:val="00B20928"/>
    <w:rsid w:val="00BA35E8"/>
    <w:rsid w:val="00BC71D0"/>
    <w:rsid w:val="00C47942"/>
    <w:rsid w:val="00C61FEF"/>
    <w:rsid w:val="00CA0AC1"/>
    <w:rsid w:val="00CB1DFE"/>
    <w:rsid w:val="00CB5BA2"/>
    <w:rsid w:val="00CC2B61"/>
    <w:rsid w:val="00D16140"/>
    <w:rsid w:val="00D56EED"/>
    <w:rsid w:val="00DD211C"/>
    <w:rsid w:val="00DD7D41"/>
    <w:rsid w:val="00E54A86"/>
    <w:rsid w:val="00E61465"/>
    <w:rsid w:val="00ED7F58"/>
    <w:rsid w:val="00F2323F"/>
    <w:rsid w:val="00F2436D"/>
    <w:rsid w:val="00F42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1F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7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9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1F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7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9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1290</properties:Characters>
  <properties:Lines>50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2019-03-21T11:09:00Z</dcterms:created>
  <dc:creator>Ana</dc:creator>
  <cp:lastModifiedBy>Renata Klokočki</cp:lastModifiedBy>
  <cp:lastPrinted>2018-10-16T18:09:00Z</cp:lastPrinted>
  <dcterms:modified xmlns:xsi="http://www.w3.org/2001/XMLSchema-instance" xsi:type="dcterms:W3CDTF">2019-03-21T11:09:00Z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St-6041/2016-56 / Podnesak - Podnesak (CE RAD  - prijedlog za saziv skupšt. vjerov..docx)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