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89f5" w14:paraId="78289f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035170">
        <w:t>7145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035170">
        <w:rPr>
          <w:rFonts w:cs="Times New Roman" w:eastAsia="Times New Roman"/>
          <w:szCs w:val="24"/>
          <w:lang w:eastAsia="hr-HR"/>
        </w:rPr>
        <w:t>KA-STAN stambena zadruga, OIB 01284703157, MBS  020031871, iz Karlovca, Naselje Marka Marulića 10/e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1C624E">
        <w:t>27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035170">
        <w:rPr>
          <w:rFonts w:cs="Times New Roman" w:eastAsia="Times New Roman"/>
          <w:szCs w:val="24"/>
          <w:lang w:eastAsia="hr-HR"/>
        </w:rPr>
        <w:t>KA-STAN stambena zadruga, OIB 01284703157, MBS  020031871, iz Karlovca, Naselje Marka Marulića 10/e</w:t>
      </w:r>
      <w:r w:rsidR="003C23EB">
        <w:rPr>
          <w:rFonts w:cs="Times New Roman" w:eastAsia="Times New Roman"/>
          <w:szCs w:val="24"/>
          <w:lang w:eastAsia="hr-HR"/>
        </w:rPr>
        <w:t xml:space="preserve">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035170">
        <w:rPr>
          <w:rFonts w:cs="Times New Roman" w:eastAsia="Times New Roman"/>
          <w:szCs w:val="24"/>
          <w:lang w:eastAsia="hr-HR"/>
        </w:rPr>
        <w:t>KA-STAN stambena zadruga, OIB 01284703157, MBS  020031871, iz Karlovca, Naselje Marka Marulića 10/e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1C624E">
        <w:t>27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7372C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035170">
          <w:t>7145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35170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5323B"/>
    <w:rsid w:val="004A58E7"/>
    <w:rsid w:val="004D33E2"/>
    <w:rsid w:val="00505AE7"/>
    <w:rsid w:val="005158DD"/>
    <w:rsid w:val="005567D3"/>
    <w:rsid w:val="00561B14"/>
    <w:rsid w:val="0062520A"/>
    <w:rsid w:val="00687E54"/>
    <w:rsid w:val="006C6AD0"/>
    <w:rsid w:val="006C7A37"/>
    <w:rsid w:val="006E1039"/>
    <w:rsid w:val="006E4E2E"/>
    <w:rsid w:val="00757E00"/>
    <w:rsid w:val="0077372C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F43CB"/>
    <w:rsid w:val="00DF68D4"/>
    <w:rsid w:val="00E15730"/>
    <w:rsid w:val="00EC159D"/>
    <w:rsid w:val="00F40808"/>
    <w:rsid w:val="00F42B58"/>
    <w:rsid w:val="00F92056"/>
    <w:rsid w:val="00F94707"/>
    <w:rsid w:val="00F96AD6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73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73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7145</izvorni_sadrzaj>
    <derivirana_varijabla naziv="DomainObject.Predmet.Broj_1">7145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St-7145/2016</izvorni_sadrzaj>
    <derivirana_varijabla naziv="DomainObject.Predmet.OznakaBroj_1">St-7145/2016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KA-STAN, Stambena zadruga</izvorni_sadrzaj>
    <derivirana_varijabla naziv="DomainObject.Predmet.ProtustrankaFormated_1">  KA-STAN, Stambena zadruga</derivirana_varijabla>
  </DomainObject.Predmet.ProtustrankaFormated>
  <DomainObject.Predmet.ProtustrankaFormatedOIB>
    <izvorni_sadrzaj>  KA-STAN, Stambena zadruga, OIB 01284703157</izvorni_sadrzaj>
    <derivirana_varijabla naziv="DomainObject.Predmet.ProtustrankaFormatedOIB_1">  KA-STAN, Stambena zadruga, OIB 01284703157</derivirana_varijabla>
  </DomainObject.Predmet.ProtustrankaFormatedOIB>
  <DomainObject.Predmet.ProtustrankaFormatedWithAdress>
    <izvorni_sadrzaj> KA-STAN, Stambena zadruga, Naselje Marka Marulića 10/e, 47000 Karlovac</izvorni_sadrzaj>
    <derivirana_varijabla naziv="DomainObject.Predmet.ProtustrankaFormatedWithAdress_1"> KA-STAN, Stambena zadruga, Naselje Marka Marulića 10/e, 47000 Karlovac</derivirana_varijabla>
  </DomainObject.Predmet.ProtustrankaFormatedWithAdress>
  <DomainObject.Predmet.ProtustrankaFormatedWithAdressOIB>
    <izvorni_sadrzaj> KA-STAN, Stambena zadruga, OIB 01284703157, Naselje Marka Marulića 10/e, 47000 Karlovac</izvorni_sadrzaj>
    <derivirana_varijabla naziv="DomainObject.Predmet.ProtustrankaFormatedWithAdressOIB_1"> KA-STAN, Stambena zadruga, OIB 01284703157, Naselje Marka Marulića 10/e, 47000 Karlovac</derivirana_varijabla>
  </DomainObject.Predmet.ProtustrankaFormatedWithAdressOIB>
  <DomainObject.Predmet.ProtustrankaWithAdress>
    <izvorni_sadrzaj>KA-STAN, Stambena zadruga Naselje Marka Marulića 10/e, 47000 Karlovac</izvorni_sadrzaj>
    <derivirana_varijabla naziv="DomainObject.Predmet.ProtustrankaWithAdress_1">KA-STAN, Stambena zadruga Naselje Marka Marulića 10/e, 47000 Karlovac</derivirana_varijabla>
  </DomainObject.Predmet.ProtustrankaWithAdress>
  <DomainObject.Predmet.ProtustrankaWithAdressOIB>
    <izvorni_sadrzaj>KA-STAN, Stambena zadruga, OIB 01284703157, Naselje Marka Marulića 10/e, 47000 Karlovac</izvorni_sadrzaj>
    <derivirana_varijabla naziv="DomainObject.Predmet.ProtustrankaWithAdressOIB_1">KA-STAN, Stambena zadruga, OIB 01284703157, Naselje Marka Marulića 10/e, 47000 Karlovac</derivirana_varijabla>
  </DomainObject.Predmet.ProtustrankaWithAdressOIB>
  <DomainObject.Predmet.ProtustrankaNazivFormated>
    <izvorni_sadrzaj>KA-STAN, Stambena zadruga</izvorni_sadrzaj>
    <derivirana_varijabla naziv="DomainObject.Predmet.ProtustrankaNazivFormated_1">KA-STAN, Stambena zadruga</derivirana_varijabla>
  </DomainObject.Predmet.ProtustrankaNazivFormated>
  <DomainObject.Predmet.ProtustrankaNazivFormatedOIB>
    <izvorni_sadrzaj>KA-STAN, Stambena zadruga, OIB 01284703157</izvorni_sadrzaj>
    <derivirana_varijabla naziv="DomainObject.Predmet.ProtustrankaNazivFormatedOIB_1">KA-STAN, Stambena zadruga, OIB 01284703157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Ul. Pavla Vitezovića 1, 47000 Karlovac</izvorni_sadrzaj>
    <derivirana_varijabla naziv="DomainObject.Predmet.StrankaFormatedWithAdress_1"> FINA, Regionalni centar Zagreb, Podružnica Karlovac, Ul. Pavla Vitezovića 1, 47000 Karlovac</derivirana_varijabla>
  </DomainObject.Predmet.StrankaFormatedWithAdress>
  <DomainObject.Predmet.StrankaFormatedWithAdressOIB>
    <izvorni_sadrzaj> FINA, Regionalni centar Zagreb, Podružnica Karlovac, OIB 85821130368, Ul. Pavla Vitezovića 1, 47000 Karlovac</izvorni_sadrzaj>
    <derivirana_varijabla naziv="DomainObject.Predmet.StrankaFormatedWithAdressOIB_1"> FINA, Regionalni centar Zagreb, Podružnica Karlovac, OIB 85821130368, Ul. Pavla Vitezovića 1, 47000 Karlovac</derivirana_varijabla>
  </DomainObject.Predmet.StrankaFormatedWithAdressOIB>
  <DomainObject.Predmet.StrankaWithAdress>
    <izvorni_sadrzaj>FINA, Regionalni centar Zagreb, Podružnica Karlovac Ul. Pavla Vitezovića 1,47000 Karlovac</izvorni_sadrzaj>
    <derivirana_varijabla naziv="DomainObject.Predmet.StrankaWithAdress_1">FINA, Regionalni centar Zagreb, Podružnica Karlovac Ul. Pavla Vitezovića 1,47000 Karlovac</derivirana_varijabla>
  </DomainObject.Predmet.StrankaWithAdress>
  <DomainObject.Predmet.StrankaWithAdressOIB>
    <izvorni_sadrzaj>FINA, Regionalni centar Zagreb, Podružnica Karlovac, OIB 85821130368, Ul. Pavla Vitezovića 1,47000 Karlovac</izvorni_sadrzaj>
    <derivirana_varijabla naziv="DomainObject.Predmet.StrankaWithAdressOIB_1">FINA, Regionalni centar Zagreb, Podružnica Karlovac, OIB 85821130368, Ul.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Ul. Pavla Vitezovića 1, 47000 Karlovac</item>
    </izvorni_sadrzaj>
    <derivirana_varijabla naziv="DomainObject.Predmet.StrankaListFormatedWithAdress_1">
      <item>FINA, Regionalni centar Zagreb, Podružnica Karlovac, Ul.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Ul. Pavla Vitezovića 1, 47000 Karlovac</item>
    </izvorni_sadrzaj>
    <derivirana_varijabla naziv="DomainObject.Predmet.StrankaListFormatedWithAdressOIB_1">
      <item>FINA,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KA-STAN, Stambena zadruga</item>
    </izvorni_sadrzaj>
    <derivirana_varijabla naziv="DomainObject.Predmet.ProtuStrankaListFormated_1">
      <item>KA-STAN, Stambena zadruga</item>
    </derivirana_varijabla>
  </DomainObject.Predmet.ProtuStrankaListFormated>
  <DomainObject.Predmet.ProtuStrankaListFormatedOIB>
    <izvorni_sadrzaj>
      <item>KA-STAN, Stambena zadruga, OIB 01284703157</item>
    </izvorni_sadrzaj>
    <derivirana_varijabla naziv="DomainObject.Predmet.ProtuStrankaListFormatedOIB_1">
      <item>KA-STAN, Stambena zadruga, OIB 01284703157</item>
    </derivirana_varijabla>
  </DomainObject.Predmet.ProtuStrankaListFormatedOIB>
  <DomainObject.Predmet.ProtuStrankaListFormatedWithAdress>
    <izvorni_sadrzaj>
      <item>KA-STAN, Stambena zadruga, Naselje Marka Marulića 10/e, 47000 Karlovac</item>
    </izvorni_sadrzaj>
    <derivirana_varijabla naziv="DomainObject.Predmet.ProtuStrankaListFormatedWithAdress_1">
      <item>KA-STAN, Stambena zadruga, Naselje Marka Marulića 10/e, 47000 Karlovac</item>
    </derivirana_varijabla>
  </DomainObject.Predmet.ProtuStrankaListFormatedWithAdress>
  <DomainObject.Predmet.ProtuStrankaListFormatedWithAdressOIB>
    <izvorni_sadrzaj>
      <item>KA-STAN, Stambena zadruga, OIB 01284703157, Naselje Marka Marulića 10/e, 47000 Karlovac</item>
    </izvorni_sadrzaj>
    <derivirana_varijabla naziv="DomainObject.Predmet.ProtuStrankaListFormatedWithAdressOIB_1">
      <item>KA-STAN, Stambena zadruga, OIB 01284703157, Naselje Marka Marulića 10/e, 47000 Karlovac</item>
    </derivirana_varijabla>
  </DomainObject.Predmet.ProtuStrankaListFormatedWithAdressOIB>
  <DomainObject.Predmet.ProtuStrankaListNazivFormated>
    <izvorni_sadrzaj>
      <item>KA-STAN, Stambena zadruga</item>
    </izvorni_sadrzaj>
    <derivirana_varijabla naziv="DomainObject.Predmet.ProtuStrankaListNazivFormated_1">
      <item>KA-STAN, Stambena zadruga</item>
    </derivirana_varijabla>
  </DomainObject.Predmet.ProtuStrankaListNazivFormated>
  <DomainObject.Predmet.ProtuStrankaListNazivFormatedOIB>
    <izvorni_sadrzaj>
      <item>KA-STAN, Stambena zadruga, OIB 01284703157</item>
    </izvorni_sadrzaj>
    <derivirana_varijabla naziv="DomainObject.Predmet.ProtuStrankaListNazivFormatedOIB_1">
      <item>KA-STAN, Stambena zadruga, OIB 01284703157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KA-STAN, Stambena zadruga</izvorni_sadrzaj>
    <derivirana_varijabla naziv="DomainObject.Predmet.ProtustrankaIDrugi_1">KA-STAN, Stambena zadruga</derivirana_varijabla>
  </DomainObject.Predmet.ProtustrankaIDrugi>
  <DomainObject.Predmet.StrankaIDrugiAdressOIB>
    <izvorni_sadrzaj>FINA, Regionalni centar Zagreb, Podružnica Karlovac, OIB 85821130368, Ul. Pavla Vitezovića 1, 47000 Karlovac</izvorni_sadrzaj>
    <derivirana_varijabla naziv="DomainObject.Predmet.StrankaIDrugiAdressOIB_1">FINA, Regionalni centar Zagreb, Podružnica Karlovac, OIB 85821130368, Ul. Pavla Vitezovića 1, 47000 Karlovac</derivirana_varijabla>
  </DomainObject.Predmet.StrankaIDrugiAdressOIB>
  <DomainObject.Predmet.ProtustrankaIDrugiAdressOIB>
    <izvorni_sadrzaj>KA-STAN, Stambena zadruga, OIB 01284703157, Naselje Marka Marulića 10/e, 47000 Karlovac</izvorni_sadrzaj>
    <derivirana_varijabla naziv="DomainObject.Predmet.ProtustrankaIDrugiAdressOIB_1">KA-STAN, Stambena zadruga, OIB 01284703157, Naselje Marka Marulića 10/e,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KA-STAN, Stambena zadruga</item>
    </izvorni_sadrzaj>
    <derivirana_varijabla naziv="DomainObject.Predmet.SudioniciListNaziv_1">
      <item>FINA, Regionalni centar Zagreb, Podružnica Karlovac</item>
      <item>KA-STAN, Stambena zadruga</item>
    </derivirana_varijabla>
  </DomainObject.Predmet.SudioniciListNaziv>
  <DomainObject.Predmet.SudioniciListAdressOIB>
    <izvorni_sadrzaj>
      <item>FINA, Regionalni centar Zagreb, Podružnica Karlovac, OIB 85821130368, Ul. Pavla Vitezovića 1,47000 Karlovac</item>
      <item>KA-STAN, Stambena zadruga, OIB 01284703157, Naselje Marka Marulića 10/e,47000 Karlovac</item>
    </izvorni_sadrzaj>
    <derivirana_varijabla naziv="DomainObject.Predmet.SudioniciListAdressOIB_1">
      <item>FINA, Regionalni centar Zagreb, Podružnica Karlovac, OIB 85821130368, Ul. Pavla Vitezovića 1,47000 Karlovac</item>
      <item>KA-STAN, Stambena zadruga, OIB 01284703157, Naselje Marka Marulića 10/e,47000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01284703157</item>
    </izvorni_sadrzaj>
    <derivirana_varijabla naziv="DomainObject.Predmet.SudioniciListNazivOIB_1">
      <item>, OIB 85821130368</item>
      <item>, OIB 01284703157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1799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2017-03-27T11:13:00Z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2017-03-27T11:15:00Z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