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46ae" w14:paraId="26b46a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F1F66">
        <w:t>6526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F1F66">
        <w:t>6526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F1F66" w:rsidRPr="00384BCE">
        <w:t>MARTIRIUM CROATIAE društvo s ograničenom odgovornošću za izdavačku i tiskarsku djelatnost</w:t>
      </w:r>
      <w:r w:rsidR="006F1F66">
        <w:t>,</w:t>
      </w:r>
      <w:r w:rsidR="006F1F66" w:rsidRPr="00E6591C">
        <w:t xml:space="preserve"> </w:t>
      </w:r>
      <w:r w:rsidR="006F1F66">
        <w:t xml:space="preserve">Zagreb (Grad Zagreb), Bukovačka 267, OIB: </w:t>
      </w:r>
      <w:r w:rsidR="006F1F66" w:rsidRPr="00985081">
        <w:t>29354477359</w:t>
      </w:r>
      <w:r w:rsidR="001273D2">
        <w:t>.</w:t>
      </w:r>
      <w:r w:rsidR="00F75FBE">
        <w:t xml:space="preserve"> </w:t>
      </w:r>
      <w:r w:rsidR="0013196D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6F1F66">
        <w:t>7.407,73</w:t>
      </w:r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BD5F7E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6526</izvorni_sadrzaj>
    <derivirana_varijabla naziv="DomainObject.Predmet.Broj_1">6526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St-6526/2015</izvorni_sadrzaj>
    <derivirana_varijabla naziv="DomainObject.Predmet.OznakaBroj_1">St-6526/2015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MARTIRIUM CROATIAE d.o.o. zastupanog po punomoćniku Antun Baković</izvorni_sadrzaj>
    <derivirana_varijabla naziv="DomainObject.Predmet.ProtustrankaFormated_1">  MARTIRIUM CROATIAE d.o.o. zastupanog po punomoćniku Antun Baković</derivirana_varijabla>
  </DomainObject.Predmet.ProtustrankaFormated>
  <DomainObject.Predmet.ProtustrankaFormatedOIB>
    <izvorni_sadrzaj>  MARTIRIUM CROATIAE d.o.o., OIB 29354477359 zastupanog po punomoćniku Antun Baković</izvorni_sadrzaj>
    <derivirana_varijabla naziv="DomainObject.Predmet.ProtustrankaFormatedOIB_1">  MARTIRIUM CROATIAE d.o.o., OIB 29354477359 zastupanog po punomoćniku Antun Baković</derivirana_varijabla>
  </DomainObject.Predmet.ProtustrankaFormatedOIB>
  <DomainObject.Predmet.ProtustrankaFormatedWithAdress>
    <izvorni_sadrzaj> MARTIRIUM CROATIAE d.o.o., Bukovačka 267, 10000 Zagreb zastupanog po punomoćniku Antun Baković</izvorni_sadrzaj>
    <derivirana_varijabla naziv="DomainObject.Predmet.ProtustrankaFormatedWithAdress_1"> MARTIRIUM CROATIAE d.o.o., Bukovačka 267, 10000 Zagreb zastupanog po punomoćniku Antun Baković</derivirana_varijabla>
  </DomainObject.Predmet.ProtustrankaFormatedWithAdress>
  <DomainObject.Predmet.ProtustrankaFormatedWithAdressOIB>
    <izvorni_sadrzaj> MARTIRIUM CROATIAE d.o.o., OIB 29354477359, Bukovačka 267, 10000 Zagreb zastupanog po punomoćniku Antun Baković</izvorni_sadrzaj>
    <derivirana_varijabla naziv="DomainObject.Predmet.ProtustrankaFormatedWithAdressOIB_1"> MARTIRIUM CROATIAE d.o.o., OIB 29354477359, Bukovačka 267, 10000 Zagreb zastupanog po punomoćniku Antun Baković</derivirana_varijabla>
  </DomainObject.Predmet.ProtustrankaFormatedWithAdressOIB>
  <DomainObject.Predmet.ProtustrankaWithAdress>
    <izvorni_sadrzaj>MARTIRIUM CROATIAE d.o.o. Bukovačka 267, 10000 Zagreb</izvorni_sadrzaj>
    <derivirana_varijabla naziv="DomainObject.Predmet.ProtustrankaWithAdress_1">MARTIRIUM CROATIAE d.o.o. Bukovačka 267, 10000 Zagreb</derivirana_varijabla>
  </DomainObject.Predmet.ProtustrankaWithAdress>
  <DomainObject.Predmet.ProtustrankaWithAdressOIB>
    <izvorni_sadrzaj>MARTIRIUM CROATIAE d.o.o., OIB 29354477359, Bukovačka 267, 10000 Zagreb</izvorni_sadrzaj>
    <derivirana_varijabla naziv="DomainObject.Predmet.ProtustrankaWithAdressOIB_1">MARTIRIUM CROATIAE d.o.o., OIB 29354477359, Bukovačka 267, 10000 Zagreb</derivirana_varijabla>
  </DomainObject.Predmet.ProtustrankaWithAdressOIB>
  <DomainObject.Predmet.ProtustrankaNazivFormated>
    <izvorni_sadrzaj>MARTIRIUM CROATIAE d.o.o.</izvorni_sadrzaj>
    <derivirana_varijabla naziv="DomainObject.Predmet.ProtustrankaNazivFormated_1">MARTIRIUM CROATIAE d.o.o.</derivirana_varijabla>
  </DomainObject.Predmet.ProtustrankaNazivFormated>
  <DomainObject.Predmet.ProtustrankaNazivFormatedOIB>
    <izvorni_sadrzaj>MARTIRIUM CROATIAE d.o.o., OIB 29354477359</izvorni_sadrzaj>
    <derivirana_varijabla naziv="DomainObject.Predmet.ProtustrankaNazivFormatedOIB_1">MARTIRIUM CROATIAE d.o.o., OIB 29354477359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MARTIRIUM CROATIAE d.o.o. zastupanog po punomoćniku Antun Baković</item>
    </izvorni_sadrzaj>
    <derivirana_varijabla naziv="DomainObject.Predmet.ProtuStrankaListFormated_1">
      <item>MARTIRIUM CROATIAE d.o.o. zastupanog po punomoćniku Antun Baković</item>
    </derivirana_varijabla>
  </DomainObject.Predmet.ProtuStrankaListFormated>
  <DomainObject.Predmet.ProtuStrankaListFormatedOIB>
    <izvorni_sadrzaj>
      <item>MARTIRIUM CROATIAE d.o.o., OIB 29354477359 zastupanog po punomoćniku Antun Baković</item>
    </izvorni_sadrzaj>
    <derivirana_varijabla naziv="DomainObject.Predmet.ProtuStrankaListFormatedOIB_1">
      <item>MARTIRIUM CROATIAE d.o.o., OIB 29354477359 zastupanog po punomoćniku Antun Baković</item>
    </derivirana_varijabla>
  </DomainObject.Predmet.ProtuStrankaListFormatedOIB>
  <DomainObject.Predmet.ProtuStrankaListFormatedWithAdress>
    <izvorni_sadrzaj>
      <item>MARTIRIUM CROATIAE d.o.o., Bukovačka 267, 10000 Zagreb zastupanog po punomoćniku Antun Baković</item>
    </izvorni_sadrzaj>
    <derivirana_varijabla naziv="DomainObject.Predmet.ProtuStrankaListFormatedWithAdress_1">
      <item>MARTIRIUM CROATIAE d.o.o., Bukovačka 267, 10000 Zagreb zastupanog po punomoćniku Antun Baković</item>
    </derivirana_varijabla>
  </DomainObject.Predmet.ProtuStrankaListFormatedWithAdress>
  <DomainObject.Predmet.ProtuStrankaListFormatedWithAdressOIB>
    <izvorni_sadrzaj>
      <item>MARTIRIUM CROATIAE d.o.o., OIB 29354477359, Bukovačka 267, 10000 Zagreb zastupanog po punomoćniku Antun Baković</item>
    </izvorni_sadrzaj>
    <derivirana_varijabla naziv="DomainObject.Predmet.ProtuStrankaListFormatedWithAdressOIB_1">
      <item>MARTIRIUM CROATIAE d.o.o., OIB 29354477359, Bukovačka 267, 10000 Zagreb zastupanog po punomoćniku Antun Baković</item>
    </derivirana_varijabla>
  </DomainObject.Predmet.ProtuStrankaListFormatedWithAdressOIB>
  <DomainObject.Predmet.ProtuStrankaListNazivFormated>
    <izvorni_sadrzaj>
      <item>MARTIRIUM CROATIAE d.o.o.</item>
    </izvorni_sadrzaj>
    <derivirana_varijabla naziv="DomainObject.Predmet.ProtuStrankaListNazivFormated_1">
      <item>MARTIRIUM CROATIAE d.o.o.</item>
    </derivirana_varijabla>
  </DomainObject.Predmet.ProtuStrankaListNazivFormated>
  <DomainObject.Predmet.ProtuStrankaListNazivFormatedOIB>
    <izvorni_sadrzaj>
      <item>MARTIRIUM CROATIAE d.o.o., OIB 29354477359</item>
    </izvorni_sadrzaj>
    <derivirana_varijabla naziv="DomainObject.Predmet.ProtuStrankaListNazivFormatedOIB_1">
      <item>MARTIRIUM CROATIAE d.o.o., OIB 29354477359</item>
    </derivirana_varijabla>
  </DomainObject.Predmet.ProtuStrankaListNazivFormatedOIB>
  <DomainObject.Predmet.OstaliListFormated>
    <izvorni_sadrzaj>
      <item>Antun Baković punomoćnik sudionika u postupku MARTIRIUM CROATIAE d.o.o.</item>
    </izvorni_sadrzaj>
    <derivirana_varijabla naziv="DomainObject.Predmet.OstaliListFormated_1">
      <item>Antun Baković punomoćnik sudionika u postupku MARTIRIUM CROATIAE d.o.o.</item>
    </derivirana_varijabla>
  </DomainObject.Predmet.OstaliListFormated>
  <DomainObject.Predmet.OstaliListFormatedOIB>
    <izvorni_sadrzaj>
      <item>Antun Baković, OIB 70681413467 punomoćnik sudionika u postupku MARTIRIUM CROATIAE d.o.o.</item>
    </izvorni_sadrzaj>
    <derivirana_varijabla naziv="DomainObject.Predmet.OstaliListFormatedOIB_1">
      <item>Antun Baković, OIB 70681413467 punomoćnik sudionika u postupku MARTIRIUM CROATIAE d.o.o.</item>
    </derivirana_varijabla>
  </DomainObject.Predmet.OstaliListFormatedOIB>
  <DomainObject.Predmet.OstaliListFormatedWithAdress>
    <izvorni_sadrzaj>
      <item>Antun Baković, Bukovačka Cesta 267, 10000 Zagreb punomoćnik sudionika u postupku MARTIRIUM CROATIAE d.o.o.</item>
    </izvorni_sadrzaj>
    <derivirana_varijabla naziv="DomainObject.Predmet.OstaliListFormatedWithAdress_1">
      <item>Antun Baković, Bukovačka Cesta 267, 10000 Zagreb punomoćnik sudionika u postupku MARTIRIUM CROATIAE d.o.o.</item>
    </derivirana_varijabla>
  </DomainObject.Predmet.OstaliListFormatedWithAdress>
  <DomainObject.Predmet.OstaliListFormatedWithAdressOIB>
    <izvorni_sadrzaj>
      <item>Antun Baković, OIB 70681413467, Bukovačka Cesta 267, 10000 Zagreb punomoćnik sudionika u postupku MARTIRIUM CROATIAE d.o.o.</item>
    </izvorni_sadrzaj>
    <derivirana_varijabla naziv="DomainObject.Predmet.OstaliListFormatedWithAdressOIB_1">
      <item>Antun Baković, OIB 70681413467, Bukovačka Cesta 267, 10000 Zagreb punomoćnik sudionika u postupku MARTIRIUM CROATIAE d.o.o.</item>
    </derivirana_varijabla>
  </DomainObject.Predmet.OstaliListFormatedWithAdressOIB>
  <DomainObject.Predmet.OstaliListNazivFormated>
    <izvorni_sadrzaj>
      <item>Antun Baković</item>
    </izvorni_sadrzaj>
    <derivirana_varijabla naziv="DomainObject.Predmet.OstaliListNazivFormated_1">
      <item>Antun Baković</item>
    </derivirana_varijabla>
  </DomainObject.Predmet.OstaliListNazivFormated>
  <DomainObject.Predmet.OstaliListNazivFormatedOIB>
    <izvorni_sadrzaj>
      <item>Antun Baković, OIB 70681413467</item>
    </izvorni_sadrzaj>
    <derivirana_varijabla naziv="DomainObject.Predmet.OstaliListNazivFormatedOIB_1">
      <item>Antun Baković, OIB 70681413467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MARTIRIUM CROATIAE d.o.o.</izvorni_sadrzaj>
    <derivirana_varijabla naziv="DomainObject.Predmet.ProtustrankaIDrugi_1">MARTIRIUM CROATIAE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MARTIRIUM CROATIAE d.o.o., OIB 29354477359, Bukovačka 267, 10000 Zagreb</izvorni_sadrzaj>
    <derivirana_varijabla naziv="DomainObject.Predmet.ProtustrankaIDrugiAdressOIB_1">MARTIRIUM CROATIAE d.o.o., OIB 29354477359, Bukovačka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MARTIRIUM CROATIAE d.o.o.</item>
      <item>Antun Baković</item>
    </izvorni_sadrzaj>
    <derivirana_varijabla naziv="DomainObject.Predmet.SudioniciListNaziv_1">
      <item>FINA Regionalni centar Zagreb</item>
      <item>MARTIRIUM CROATIAE d.o.o.</item>
      <item>Antun Baković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izvorni_sadrzaj>
    <derivirana_varijabla naziv="DomainObject.Predmet.SudioniciListAdressOIB_1"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29354477359</item>
      <item>, OIB 70681413467</item>
    </izvorni_sadrzaj>
    <derivirana_varijabla naziv="DomainObject.Predmet.SudioniciListNazivOIB_1">
      <item>, OIB 85821130368</item>
      <item>, OIB 29354477359</item>
      <item>, OIB 70681413467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1514</properties:Characters>
  <properties:Lines>42</properties:Lines>
  <properties:Paragraphs>18</properties:Paragraphs>
  <properties:TotalTime>774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2016-03-04T07:04:00Z</cp:lastPrinted>
  <dcterms:modified xmlns:xsi="http://www.w3.org/2001/XMLSchema-instance" xsi:type="dcterms:W3CDTF">2016-03-04T07:06:00Z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