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ca919" w14:paraId="bcca919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252C35" w:rsidP="00EF513E" w:rsidR="00EF513E">
      <w:pPr>
        <w:ind w:firstLine="708"/>
        <w:jc w:val="both"/>
        <w:rPr>
          <w:szCs w:val="24"/>
          <w:lang w:val="hr-HR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ISTRA ART d.o.o. SVETI PETAR U ŠUMI, Turčinovići 76, OIB: 17053053293</w:t>
      </w:r>
      <w:r w:rsidR="00D5493E">
        <w:rPr>
          <w:szCs w:val="24"/>
          <w:lang w:val="hr-HR"/>
        </w:rPr>
        <w:t xml:space="preserve">, </w:t>
      </w:r>
    </w:p>
    <w:p w:rsidRDefault="0000569A" w:rsidP="00EF513E" w:rsidR="0000569A" w:rsidRPr="0000569A">
      <w:pPr>
        <w:ind w:firstLine="708"/>
        <w:jc w:val="both"/>
        <w:rPr>
          <w:szCs w:val="24"/>
          <w:lang w:val="hr-HR"/>
        </w:rPr>
      </w:pPr>
    </w:p>
    <w:p w:rsidRDefault="00031C9B" w:rsidP="00EF513E" w:rsidR="00031C9B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</w:t>
      </w:r>
      <w:r w:rsidR="00061473">
        <w:rPr>
          <w:lang w:val="sv-SE"/>
        </w:rPr>
        <w:t xml:space="preserve">Stjepanu Kralju, Braće Radića 6, Niza, </w:t>
      </w:r>
      <w:r w:rsidR="00E95B75" w:rsidRPr="0000569A">
        <w:rPr>
          <w:szCs w:val="24"/>
          <w:lang w:val="hr-HR"/>
        </w:rPr>
        <w:t xml:space="preserve">OIB: </w:t>
      </w:r>
      <w:r w:rsidR="00061473">
        <w:rPr>
          <w:szCs w:val="24"/>
          <w:lang w:val="hr-HR"/>
        </w:rPr>
        <w:t>17336591964</w:t>
      </w:r>
      <w:r w:rsidR="00E95B75" w:rsidRPr="0000569A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26648B">
        <w:t>ISTRA ART d.o.o. SVETI PETAR U ŠUMI, Turčinovići 76, OIB: 17053053293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>UKUPNO 3.000,00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9636AC">
        <w:rPr>
          <w:szCs w:val="24"/>
          <w:lang w:val="hr-HR"/>
        </w:rPr>
        <w:t>4</w:t>
      </w:r>
      <w:r w:rsidR="0026648B">
        <w:rPr>
          <w:szCs w:val="24"/>
          <w:lang w:val="hr-HR"/>
        </w:rPr>
        <w:t>53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9636AC">
        <w:rPr>
          <w:szCs w:val="24"/>
          <w:lang w:val="hr-HR"/>
        </w:rPr>
        <w:t>45</w:t>
      </w:r>
      <w:r w:rsidR="0026648B">
        <w:rPr>
          <w:szCs w:val="24"/>
          <w:lang w:val="hr-HR"/>
        </w:rPr>
        <w:t>3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BA34E3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26648B">
        <w:rPr>
          <w:szCs w:val="24"/>
          <w:lang w:val="hr-HR"/>
        </w:rPr>
        <w:t>16</w:t>
      </w:r>
      <w:r w:rsidR="0000569A">
        <w:rPr>
          <w:szCs w:val="24"/>
          <w:lang w:val="hr-HR"/>
        </w:rPr>
        <w:t xml:space="preserve">. </w:t>
      </w:r>
      <w:r w:rsidR="009E328F">
        <w:rPr>
          <w:szCs w:val="24"/>
          <w:lang w:val="hr-HR"/>
        </w:rPr>
        <w:t>ožujka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EA2A0B">
        <w:rPr>
          <w:bCs/>
          <w:szCs w:val="24"/>
          <w:lang w:val="hr-HR"/>
        </w:rPr>
        <w:t>, v.r.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252C35" w:rsidR="00252C35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A526AB" w:rsidRPr="00A526AB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252C35" w:rsidRPr="00E95B75">
          <w:t>Posl.</w:t>
        </w:r>
        <w:r w:rsidR="00252C35">
          <w:t xml:space="preserve"> </w:t>
        </w:r>
        <w:r w:rsidR="00252C35" w:rsidRPr="00E95B75">
          <w:t>br</w:t>
        </w:r>
        <w:r w:rsidR="00252C35">
          <w:t>oj: 4</w:t>
        </w:r>
        <w:r w:rsidR="00252C35" w:rsidRPr="00E95B75">
          <w:t xml:space="preserve"> St-</w:t>
        </w:r>
        <w:r w:rsidR="00252C35">
          <w:t>453/2016-4</w:t>
        </w:r>
      </w:p>
      <w:p w:rsidRDefault="00A526AB" w:rsidR="0000569A">
        <w:pPr>
          <w:pStyle w:val="Zaglavlje"/>
          <w:jc w:val="center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252C35">
      <w:t>453/2016-4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61473"/>
    <w:rsid w:val="00082FFC"/>
    <w:rsid w:val="000858FB"/>
    <w:rsid w:val="000F6671"/>
    <w:rsid w:val="00137C1E"/>
    <w:rsid w:val="0018536A"/>
    <w:rsid w:val="001865EB"/>
    <w:rsid w:val="0023655F"/>
    <w:rsid w:val="00252C35"/>
    <w:rsid w:val="00265F69"/>
    <w:rsid w:val="0026648B"/>
    <w:rsid w:val="00294218"/>
    <w:rsid w:val="003A0A21"/>
    <w:rsid w:val="003B5D91"/>
    <w:rsid w:val="00400D71"/>
    <w:rsid w:val="004A5210"/>
    <w:rsid w:val="004E3491"/>
    <w:rsid w:val="00554328"/>
    <w:rsid w:val="0056129B"/>
    <w:rsid w:val="006C75FF"/>
    <w:rsid w:val="006E39F9"/>
    <w:rsid w:val="00714C48"/>
    <w:rsid w:val="00720D23"/>
    <w:rsid w:val="00794AB6"/>
    <w:rsid w:val="007A40D3"/>
    <w:rsid w:val="007B1CBA"/>
    <w:rsid w:val="007D564F"/>
    <w:rsid w:val="00866EE9"/>
    <w:rsid w:val="008972F8"/>
    <w:rsid w:val="008D27FC"/>
    <w:rsid w:val="009463CE"/>
    <w:rsid w:val="009636AC"/>
    <w:rsid w:val="00985388"/>
    <w:rsid w:val="009A0545"/>
    <w:rsid w:val="009E328F"/>
    <w:rsid w:val="00A526AB"/>
    <w:rsid w:val="00A90D4E"/>
    <w:rsid w:val="00B3134C"/>
    <w:rsid w:val="00B85801"/>
    <w:rsid w:val="00BA34E3"/>
    <w:rsid w:val="00BA57A9"/>
    <w:rsid w:val="00BC52EF"/>
    <w:rsid w:val="00C12E96"/>
    <w:rsid w:val="00CA0FFC"/>
    <w:rsid w:val="00CD249F"/>
    <w:rsid w:val="00D5493E"/>
    <w:rsid w:val="00D54C0C"/>
    <w:rsid w:val="00D6349D"/>
    <w:rsid w:val="00D657AB"/>
    <w:rsid w:val="00DC7FAF"/>
    <w:rsid w:val="00E20B4A"/>
    <w:rsid w:val="00E56872"/>
    <w:rsid w:val="00E655B9"/>
    <w:rsid w:val="00E95B75"/>
    <w:rsid w:val="00EA2A0B"/>
    <w:rsid w:val="00EB084C"/>
    <w:rsid w:val="00EE7995"/>
    <w:rsid w:val="00EF513E"/>
    <w:rsid w:val="00F51E07"/>
    <w:rsid w:val="00F5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526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6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526AB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526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526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526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6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26AB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26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26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St-453/2016</izvorni_sadrzaj>
    <derivirana_varijabla naziv="DomainObject.Predmet.OznakaBroj_1">St-453/2016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ART d.o.o. SVETI PETAR U ŠUMI zastupanog po punomoćniku Stjepan Kralj</izvorni_sadrzaj>
    <derivirana_varijabla naziv="DomainObject.Predmet.ProtustrankaFormated_1">  ISTRA ART d.o.o. SVETI PETAR U ŠUMI zastupanog po punomoćniku Stjepan Kralj</derivirana_varijabla>
  </DomainObject.Predmet.ProtustrankaFormated>
  <DomainObject.Predmet.ProtustrankaFormatedOIB>
    <izvorni_sadrzaj>  ISTRA ART d.o.o. SVETI PETAR U ŠUMI, OIB 17053053293 zastupanog po punomoćniku Stjepan Kralj</izvorni_sadrzaj>
    <derivirana_varijabla naziv="DomainObject.Predmet.ProtustrankaFormatedOIB_1">  ISTRA ART d.o.o. SVETI PETAR U ŠUMI, OIB 17053053293 zastupanog po punomoćniku Stjepan Kralj</derivirana_varijabla>
  </DomainObject.Predmet.ProtustrankaFormatedOIB>
  <DomainObject.Predmet.ProtustrankaFormatedWithAdress>
    <izvorni_sadrzaj> ISTRA ART d.o.o. SVETI PETAR U ŠUMI, Turčinovići 76, 52404 Sveti Petar u Šumi zastupanog po punomoćniku Stjepan Kralj</izvorni_sadrzaj>
    <derivirana_varijabla naziv="DomainObject.Predmet.ProtustrankaFormatedWithAdress_1"> ISTRA ART d.o.o. SVETI PETAR U ŠUMI, Turčinovići 76, 52404 Sveti Petar u Šumi zastupanog po punomoćniku Stjepan Kralj</derivirana_varijabla>
  </DomainObject.Predmet.ProtustrankaFormatedWithAdress>
  <DomainObject.Predmet.ProtustrankaFormatedWithAdressOIB>
    <izvorni_sadrzaj> ISTRA ART d.o.o. SVETI PETAR U ŠUMI, OIB 17053053293, Turčinovići 76, 52404 Sveti Petar u Šumi zastupanog po punomoćniku Stjepan Kralj</izvorni_sadrzaj>
    <derivirana_varijabla naziv="DomainObject.Predmet.ProtustrankaFormatedWithAdressOIB_1"> ISTRA ART d.o.o. SVETI PETAR U ŠUMI, OIB 17053053293, Turčinovići 76, 52404 Sveti Petar u Šumi zastupanog po punomoćniku Stjepan Kralj</derivirana_varijabla>
  </DomainObject.Predmet.ProtustrankaFormatedWithAdressOIB>
  <DomainObject.Predmet.ProtustrankaWithAdress>
    <izvorni_sadrzaj>ISTRA ART d.o.o. SVETI PETAR U ŠUMI Turčinovići 76, 52404 Sveti Petar u Šumi</izvorni_sadrzaj>
    <derivirana_varijabla naziv="DomainObject.Predmet.ProtustrankaWithAdress_1">ISTRA ART d.o.o. SVETI PETAR U ŠUMI Turčinovići 76, 52404 Sveti Petar u Šumi</derivirana_varijabla>
  </DomainObject.Predmet.ProtustrankaWithAdress>
  <DomainObject.Predmet.ProtustrankaWithAdressOIB>
    <izvorni_sadrzaj>ISTRA ART d.o.o. SVETI PETAR U ŠUMI, OIB 17053053293, Turčinovići 76, 52404 Sveti Petar u Šumi</izvorni_sadrzaj>
    <derivirana_varijabla naziv="DomainObject.Predmet.ProtustrankaWithAdressOIB_1">ISTRA ART d.o.o. SVETI PETAR U ŠUMI, OIB 17053053293, Turčinovići 76, 52404 Sveti Petar u Šumi</derivirana_varijabla>
  </DomainObject.Predmet.ProtustrankaWithAdressOIB>
  <DomainObject.Predmet.ProtustrankaNazivFormated>
    <izvorni_sadrzaj>ISTRA ART d.o.o. SVETI PETAR U ŠUMI</izvorni_sadrzaj>
    <derivirana_varijabla naziv="DomainObject.Predmet.ProtustrankaNazivFormated_1">ISTRA ART d.o.o. SVETI PETAR U ŠUMI</derivirana_varijabla>
  </DomainObject.Predmet.ProtustrankaNazivFormated>
  <DomainObject.Predmet.ProtustrankaNazivFormatedOIB>
    <izvorni_sadrzaj>ISTRA ART d.o.o. SVETI PETAR U ŠUMI, OIB 17053053293</izvorni_sadrzaj>
    <derivirana_varijabla naziv="DomainObject.Predmet.ProtustrankaNazivFormatedOIB_1">ISTRA ART d.o.o. SVETI PETAR U ŠUMI, OIB 17053053293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57773.53</izvorni_sadrzaj>
    <derivirana_varijabla naziv="DomainObject.Predmet.TrenutnaVrijednost_1">57773.53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ART d.o.o. SVETI PETAR U ŠUMI zastupanog po punomoćniku Stjepan Kralj</item>
    </izvorni_sadrzaj>
    <derivirana_varijabla naziv="DomainObject.Predmet.ProtuStrankaListFormated_1">
      <item>ISTRA ART d.o.o. SVETI PETAR U ŠUMI zastupanog po punomoćniku Stjepan Kralj</item>
    </derivirana_varijabla>
  </DomainObject.Predmet.ProtuStrankaListFormated>
  <DomainObject.Predmet.ProtuStrankaListFormatedOIB>
    <izvorni_sadrzaj>
      <item>ISTRA ART d.o.o. SVETI PETAR U ŠUMI, OIB 17053053293 zastupanog po punomoćniku Stjepan Kralj</item>
    </izvorni_sadrzaj>
    <derivirana_varijabla naziv="DomainObject.Predmet.ProtuStrankaListFormatedOIB_1">
      <item>ISTRA ART d.o.o. SVETI PETAR U ŠUMI, OIB 17053053293 zastupanog po punomoćniku Stjepan Kralj</item>
    </derivirana_varijabla>
  </DomainObject.Predmet.ProtuStrankaListFormatedOIB>
  <DomainObject.Predmet.ProtuStrankaListFormatedWithAdress>
    <izvorni_sadrzaj>
      <item>ISTRA ART d.o.o. SVETI PETAR U ŠUMI, Turčinovići 76, 52404 Sveti Petar u Šumi zastupanog po punomoćniku Stjepan Kralj</item>
    </izvorni_sadrzaj>
    <derivirana_varijabla naziv="DomainObject.Predmet.ProtuStrankaListFormatedWithAdress_1">
      <item>ISTRA ART d.o.o. SVETI PETAR U ŠUMI, Turčinovići 76, 52404 Sveti Petar u Šumi zastupanog po punomoćniku Stjepan Kralj</item>
    </derivirana_varijabla>
  </DomainObject.Predmet.ProtuStrankaListFormatedWithAdress>
  <DomainObject.Predmet.ProtuStrankaListFormatedWithAdressOIB>
    <izvorni_sadrzaj>
      <item>ISTRA ART d.o.o. SVETI PETAR U ŠUMI, OIB 17053053293, Turčinovići 76, 52404 Sveti Petar u Šumi zastupanog po punomoćniku Stjepan Kralj</item>
    </izvorni_sadrzaj>
    <derivirana_varijabla naziv="DomainObject.Predmet.ProtuStrankaListFormatedWithAdressOIB_1">
      <item>ISTRA ART d.o.o. SVETI PETAR U ŠUMI, OIB 17053053293, Turčinovići 76, 52404 Sveti Petar u Šumi zastupanog po punomoćniku Stjepan Kralj</item>
    </derivirana_varijabla>
  </DomainObject.Predmet.ProtuStrankaListFormatedWithAdressOIB>
  <DomainObject.Predmet.ProtuStrankaListNazivFormated>
    <izvorni_sadrzaj>
      <item>ISTRA ART d.o.o. SVETI PETAR U ŠUMI</item>
    </izvorni_sadrzaj>
    <derivirana_varijabla naziv="DomainObject.Predmet.ProtuStrankaListNazivFormated_1">
      <item>ISTRA ART d.o.o. SVETI PETAR U ŠUMI</item>
    </derivirana_varijabla>
  </DomainObject.Predmet.ProtuStrankaListNazivFormated>
  <DomainObject.Predmet.ProtuStrankaListNazivFormatedOIB>
    <izvorni_sadrzaj>
      <item>ISTRA ART d.o.o. SVETI PETAR U ŠUMI, OIB 17053053293</item>
    </izvorni_sadrzaj>
    <derivirana_varijabla naziv="DomainObject.Predmet.ProtuStrankaListNazivFormatedOIB_1">
      <item>ISTRA ART d.o.o. SVETI PETAR U ŠUMI, OIB 17053053293</item>
    </derivirana_varijabla>
  </DomainObject.Predmet.ProtuStrankaListNazivFormatedOIB>
  <DomainObject.Predmet.OstaliListFormated>
    <izvorni_sadrzaj>
      <item>Stjepan Kralj punomoćnik sudionika u postupku ISTRA ART d.o.o. SVETI PETAR U ŠUMI</item>
    </izvorni_sadrzaj>
    <derivirana_varijabla naziv="DomainObject.Predmet.OstaliListFormated_1">
      <item>Stjepan Kralj punomoćnik sudionika u postupku ISTRA ART d.o.o. SVETI PETAR U ŠUMI</item>
    </derivirana_varijabla>
  </DomainObject.Predmet.OstaliListFormated>
  <DomainObject.Predmet.OstaliListFormatedOIB>
    <izvorni_sadrzaj>
      <item>Stjepan Kralj, OIB 17336591964 punomoćnik sudionika u postupku ISTRA ART d.o.o. SVETI PETAR U ŠUMI</item>
    </izvorni_sadrzaj>
    <derivirana_varijabla naziv="DomainObject.Predmet.OstaliListFormatedOIB_1">
      <item>Stjepan Kralj, OIB 17336591964 punomoćnik sudionika u postupku ISTRA ART d.o.o. SVETI PETAR U ŠUMI</item>
    </derivirana_varijabla>
  </DomainObject.Predmet.OstaliListFormatedOIB>
  <DomainObject.Predmet.OstaliListFormatedWithAdress>
    <izvorni_sadrzaj>
      <item>Stjepan Kralj, Braće Radića 6, 31224 Niza punomoćnik sudionika u postupku ISTRA ART d.o.o. SVETI PETAR U ŠUMI</item>
    </izvorni_sadrzaj>
    <derivirana_varijabla naziv="DomainObject.Predmet.OstaliListFormatedWithAdress_1">
      <item>Stjepan Kralj, Braće Radića 6, 31224 Niza punomoćnik sudionika u postupku ISTRA ART d.o.o. SVETI PETAR U ŠUMI</item>
    </derivirana_varijabla>
  </DomainObject.Predmet.OstaliListFormatedWithAdress>
  <DomainObject.Predmet.OstaliListFormatedWithAdressOIB>
    <izvorni_sadrzaj>
      <item>Stjepan Kralj, OIB 17336591964, Braće Radića 6, 31224 Niza punomoćnik sudionika u postupku ISTRA ART d.o.o. SVETI PETAR U ŠUMI</item>
    </izvorni_sadrzaj>
    <derivirana_varijabla naziv="DomainObject.Predmet.OstaliListFormatedWithAdressOIB_1">
      <item>Stjepan Kralj, OIB 17336591964, Braće Radića 6, 31224 Niza punomoćnik sudionika u postupku ISTRA ART d.o.o. SVETI PETAR U ŠUMI</item>
    </derivirana_varijabla>
  </DomainObject.Predmet.OstaliListFormatedWithAdressOIB>
  <DomainObject.Predmet.OstaliListNazivFormated>
    <izvorni_sadrzaj>
      <item>Stjepan Kralj</item>
    </izvorni_sadrzaj>
    <derivirana_varijabla naziv="DomainObject.Predmet.OstaliListNazivFormated_1">
      <item>Stjepan Kralj</item>
    </derivirana_varijabla>
  </DomainObject.Predmet.OstaliListNazivFormated>
  <DomainObject.Predmet.OstaliListNazivFormatedOIB>
    <izvorni_sadrzaj>
      <item>Stjepan Kralj, OIB 17336591964</item>
    </izvorni_sadrzaj>
    <derivirana_varijabla naziv="DomainObject.Predmet.OstaliListNazivFormatedOIB_1">
      <item>Stjepan Kralj, OIB 17336591964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ART d.o.o. SVETI PETAR U ŠUMI</izvorni_sadrzaj>
    <derivirana_varijabla naziv="DomainObject.Predmet.ProtustrankaIDrugi_1">ISTRA ART d.o.o. SVETI PETAR U ŠUMI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ART d.o.o. SVETI PETAR U ŠUMI, OIB 17053053293, Turčinovići 76, 52404 Sveti Petar u Šumi</izvorni_sadrzaj>
    <derivirana_varijabla naziv="DomainObject.Predmet.ProtustrankaIDrugiAdressOIB_1">ISTRA ART d.o.o. SVETI PETAR U ŠUMI, OIB 17053053293, Turčinovići 76, 52404 Sveti Petar u Šumi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ART d.o.o. SVETI PETAR U ŠUMI</item>
      <item>Stjepan Kralj</item>
    </izvorni_sadrzaj>
    <derivirana_varijabla naziv="DomainObject.Predmet.SudioniciListNaziv_1">
      <item>FINANCIJSKA AGENCIJA, RC RIJEKA, PODRUŽNICA PULA, PULA</item>
      <item>ISTRA ART d.o.o. SVETI PETAR U ŠUMI</item>
      <item>Stjepan Kralj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ART d.o.o. SVETI PETAR U ŠUMI, OIB 17053053293, Turčinovići 76,52404 Sveti Petar u Šumi</item>
      <item>Stjepan Kralj, OIB 17336591964, Braće Radića 6,31224 Niza</item>
    </izvorni_sadrzaj>
    <derivirana_varijabla naziv="DomainObject.Predmet.SudioniciListAdressOIB_1">
      <item>FINANCIJSKA AGENCIJA, RC RIJEKA, PODRUŽNICA PULA, PULA, OIB 85821130368, Giardini 5,52100 Pula</item>
      <item>ISTRA ART d.o.o. SVETI PETAR U ŠUMI, OIB 17053053293, Turčinovići 76,52404 Sveti Petar u Šumi</item>
      <item>Stjepan Kralj, OIB 17336591964, Braće Radića 6,31224 Niza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17053053293</item>
      <item>, OIB 17336591964</item>
    </izvorni_sadrzaj>
    <derivirana_varijabla naziv="DomainObject.Predmet.SudioniciListNazivOIB_1">
      <item>, OIB 85821130368</item>
      <item>, OIB 17053053293</item>
      <item>, OIB 17336591964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D93FE4-060E-4DF0-818C-BE7443C986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944</properties:Words>
  <properties:Characters>5157</properties:Characters>
  <properties:Lines>117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2016-03-16T07:08:00Z</dcterms:created>
  <dc:creator>Jasmina Matika</dc:creator>
  <cp:lastModifiedBy>Sanja Prodan</cp:lastModifiedBy>
  <cp:lastPrinted>2016-03-16T07:14:00Z</cp:lastPrinted>
  <dcterms:modified xmlns:xsi="http://www.w3.org/2001/XMLSchema-instance" xsi:type="dcterms:W3CDTF">2016-03-16T07:15:00Z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