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0a49b" w14:paraId="d70a49b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A026F4">
        <w:t>3276</w:t>
      </w:r>
      <w:r w:rsidR="000C46EC">
        <w:t>/1</w:t>
      </w:r>
      <w:r w:rsidR="00F77ECE">
        <w:t>6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B953E3">
        <w:t>Trg hrvatskih branitelja 1</w:t>
      </w:r>
    </w:p>
    <w:p w:rsidRDefault="005C24C0" w:rsidP="00C83EDF" w:rsidR="005C24C0">
      <w:pPr>
        <w:jc w:val="both"/>
      </w:pPr>
    </w:p>
    <w:p w:rsidRDefault="002E3095" w:rsidP="00C83EDF" w:rsidR="002E3095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80578E" w:rsidRPr="0080578E">
        <w:t xml:space="preserve"> </w:t>
      </w:r>
      <w:r w:rsidR="00A026F4" w:rsidRPr="00392258">
        <w:t>AMB NATUR</w:t>
      </w:r>
      <w:r w:rsidR="00A026F4">
        <w:t>,</w:t>
      </w:r>
      <w:r w:rsidR="00A026F4" w:rsidRPr="00392258">
        <w:t xml:space="preserve"> d.o.o.</w:t>
      </w:r>
      <w:r w:rsidR="00A026F4">
        <w:t xml:space="preserve"> u stečaju</w:t>
      </w:r>
      <w:r w:rsidR="00A026F4" w:rsidRPr="00392258">
        <w:t>, Zagreb, Perašćanski put 35, OIB 63417703952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A026F4">
        <w:t>10. siječnja 2018.</w:t>
      </w:r>
      <w:r w:rsidR="00056A75" w:rsidRPr="00267DA6">
        <w:t xml:space="preserve"> godine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2E3095" w:rsidP="004B32C0" w:rsidR="002E3095" w:rsidRPr="000911D1">
      <w:pPr>
        <w:jc w:val="center"/>
        <w:rPr>
          <w:b/>
        </w:rPr>
      </w:pPr>
    </w:p>
    <w:p w:rsidRDefault="00B953E3" w:rsidP="00B953E3" w:rsidR="00B953E3">
      <w:pPr>
        <w:jc w:val="both"/>
      </w:pPr>
      <w:r w:rsidRPr="00730688">
        <w:t xml:space="preserve">I. Utvrđene su slijedeće tražbine prvog višeg isplatnog reda: </w:t>
      </w:r>
    </w:p>
    <w:p w:rsidRDefault="00B953E3" w:rsidP="00B953E3" w:rsidR="00B953E3" w:rsidRPr="00730688">
      <w:pPr>
        <w:jc w:val="both"/>
      </w:pPr>
    </w:p>
    <w:p w:rsidRDefault="00B953E3" w:rsidP="00B953E3" w:rsidR="00B953E3">
      <w:pPr>
        <w:jc w:val="both"/>
      </w:pPr>
      <w:r>
        <w:t xml:space="preserve">I.1. REPUBLIKA HRVATSKA, MINISTARSTVO FINANCIJA, </w:t>
      </w:r>
    </w:p>
    <w:p w:rsidRDefault="00B953E3" w:rsidP="00B953E3" w:rsidR="00B953E3">
      <w:pPr>
        <w:ind w:firstLine="360"/>
        <w:jc w:val="both"/>
      </w:pPr>
      <w:r>
        <w:t xml:space="preserve">POREZNA UPRAVA, Područni ured Zagreb, </w:t>
      </w:r>
    </w:p>
    <w:p w:rsidRDefault="00B953E3" w:rsidP="00B953E3" w:rsidR="00B953E3">
      <w:pPr>
        <w:ind w:firstLine="360"/>
        <w:jc w:val="both"/>
      </w:pPr>
      <w:r w:rsidRPr="00674568">
        <w:t xml:space="preserve">OIB </w:t>
      </w:r>
      <w:r>
        <w:t>18683136487                                                                                             80.813,02 kn</w:t>
      </w:r>
    </w:p>
    <w:p w:rsidRDefault="00B953E3" w:rsidP="00B953E3" w:rsidR="00B953E3">
      <w:pPr>
        <w:ind w:firstLine="360"/>
        <w:jc w:val="both"/>
      </w:pPr>
    </w:p>
    <w:p w:rsidRDefault="00B953E3" w:rsidP="00B953E3" w:rsidR="00B953E3">
      <w:pPr>
        <w:jc w:val="both"/>
      </w:pPr>
    </w:p>
    <w:p w:rsidRDefault="00B953E3" w:rsidP="00B953E3" w:rsidR="00B953E3">
      <w:pPr>
        <w:jc w:val="both"/>
      </w:pPr>
      <w:r w:rsidRPr="00730688">
        <w:t xml:space="preserve">II. Utvrđene su slijedeće tražbine drugog višeg isplatnog reda: </w:t>
      </w:r>
    </w:p>
    <w:p w:rsidRDefault="00B953E3" w:rsidP="00B953E3" w:rsidR="00B953E3" w:rsidRPr="00730688">
      <w:pPr>
        <w:jc w:val="both"/>
      </w:pPr>
    </w:p>
    <w:p w:rsidRDefault="00B953E3" w:rsidP="00B953E3" w:rsidR="00B953E3">
      <w:pPr>
        <w:jc w:val="both"/>
      </w:pPr>
      <w:r>
        <w:t>II.</w:t>
      </w:r>
      <w:r w:rsidRPr="00730688">
        <w:t xml:space="preserve">1. </w:t>
      </w:r>
      <w:r>
        <w:t xml:space="preserve">REPUBLIKA HRVATSKA, MINISTARSTVO FINANCIJA, </w:t>
      </w:r>
    </w:p>
    <w:p w:rsidRDefault="00B953E3" w:rsidP="00B953E3" w:rsidR="00B953E3">
      <w:pPr>
        <w:ind w:firstLine="360"/>
        <w:jc w:val="both"/>
      </w:pPr>
      <w:r>
        <w:t xml:space="preserve"> POREZNA UPRAVA, Područni ured Zagreb, </w:t>
      </w:r>
    </w:p>
    <w:p w:rsidRDefault="00B953E3" w:rsidP="00B953E3" w:rsidR="00B953E3">
      <w:pPr>
        <w:jc w:val="both"/>
      </w:pPr>
      <w:r>
        <w:t xml:space="preserve">       </w:t>
      </w:r>
      <w:r w:rsidRPr="00674568">
        <w:t xml:space="preserve">OIB </w:t>
      </w:r>
      <w:r>
        <w:t xml:space="preserve">18683136487,                                                                                          388.649,62 </w:t>
      </w:r>
      <w:r w:rsidRPr="00730688">
        <w:t>kn</w:t>
      </w:r>
    </w:p>
    <w:p w:rsidRDefault="00B953E3" w:rsidP="00B953E3" w:rsidR="00B953E3">
      <w:pPr>
        <w:jc w:val="both"/>
      </w:pPr>
    </w:p>
    <w:p w:rsidRDefault="00B953E3" w:rsidP="00B953E3" w:rsidR="00B953E3">
      <w:pPr>
        <w:tabs>
          <w:tab w:pos="7849" w:val="left"/>
        </w:tabs>
        <w:jc w:val="both"/>
      </w:pPr>
      <w:r>
        <w:t xml:space="preserve">II.2. GRAD ZAGREB, Zagreb, Trg Stjepana Radića 1,            </w:t>
      </w:r>
    </w:p>
    <w:p w:rsidRDefault="00B953E3" w:rsidP="00B953E3" w:rsidR="00B953E3" w:rsidRPr="00730688">
      <w:pPr>
        <w:tabs>
          <w:tab w:pos="7849" w:val="left"/>
        </w:tabs>
        <w:jc w:val="both"/>
      </w:pPr>
      <w:r>
        <w:t xml:space="preserve">        </w:t>
      </w:r>
      <w:r w:rsidRPr="00730688">
        <w:t xml:space="preserve">OIB </w:t>
      </w:r>
      <w:r>
        <w:t xml:space="preserve">61817894937                                                                                            16.514,21 </w:t>
      </w:r>
      <w:r w:rsidRPr="00730688">
        <w:t>kn</w:t>
      </w:r>
    </w:p>
    <w:p w:rsidRDefault="00B953E3" w:rsidP="00B953E3" w:rsidR="00B953E3">
      <w:pPr>
        <w:jc w:val="both"/>
      </w:pPr>
      <w:r>
        <w:t xml:space="preserve">                                    </w:t>
      </w:r>
      <w:r w:rsidRPr="00730688">
        <w:t xml:space="preserve"> </w:t>
      </w:r>
      <w:r>
        <w:t xml:space="preserve">                                                                 </w:t>
      </w:r>
    </w:p>
    <w:p w:rsidRDefault="00B953E3" w:rsidP="00B953E3" w:rsidR="00B953E3">
      <w:pPr>
        <w:jc w:val="both"/>
      </w:pPr>
      <w:r>
        <w:t xml:space="preserve">II.3. HRVATSKE VODE – pravna osoba </w:t>
      </w:r>
    </w:p>
    <w:p w:rsidRDefault="00B953E3" w:rsidP="00B953E3" w:rsidR="00B953E3">
      <w:pPr>
        <w:ind w:firstLine="360"/>
        <w:jc w:val="both"/>
      </w:pPr>
      <w:r>
        <w:t xml:space="preserve">  za upravljanje vodama, Zagreb,Ulica grada                                   </w:t>
      </w:r>
    </w:p>
    <w:p w:rsidRDefault="00B953E3" w:rsidP="00B953E3" w:rsidR="00B953E3">
      <w:pPr>
        <w:ind w:firstLine="360"/>
        <w:jc w:val="both"/>
      </w:pPr>
      <w:r>
        <w:t xml:space="preserve">   Vukovara 220,  </w:t>
      </w:r>
      <w:r w:rsidRPr="00730688">
        <w:t xml:space="preserve">OIB </w:t>
      </w:r>
      <w:r>
        <w:t xml:space="preserve">28921383001,                                                                  2.600,45 </w:t>
      </w:r>
      <w:r w:rsidRPr="00730688">
        <w:t>kn</w:t>
      </w:r>
    </w:p>
    <w:p w:rsidRDefault="00B953E3" w:rsidP="00B953E3" w:rsidR="00B953E3">
      <w:pPr>
        <w:ind w:firstLine="360"/>
        <w:jc w:val="both"/>
      </w:pPr>
    </w:p>
    <w:p w:rsidRDefault="00B953E3" w:rsidP="00B953E3" w:rsidR="00B953E3">
      <w:pPr>
        <w:jc w:val="both"/>
      </w:pPr>
      <w:r>
        <w:t>II.4. Wiener osiguranje Wienna Insurance Group d.d., Zagreb,</w:t>
      </w:r>
    </w:p>
    <w:p w:rsidRDefault="00B953E3" w:rsidP="00B953E3" w:rsidR="00B953E3">
      <w:pPr>
        <w:ind w:firstLine="360"/>
        <w:jc w:val="both"/>
      </w:pPr>
      <w:r>
        <w:t xml:space="preserve">  Slavonska ulica 24,  </w:t>
      </w:r>
      <w:r w:rsidRPr="00730688">
        <w:t xml:space="preserve">OIB </w:t>
      </w:r>
      <w:r>
        <w:t xml:space="preserve">11908086403,                                                            5.227,44 </w:t>
      </w:r>
      <w:r w:rsidRPr="00730688">
        <w:t>kn</w:t>
      </w:r>
    </w:p>
    <w:p w:rsidRDefault="00B953E3" w:rsidP="00B953E3" w:rsidR="00B953E3">
      <w:pPr>
        <w:jc w:val="both"/>
      </w:pPr>
    </w:p>
    <w:p w:rsidRDefault="00B953E3" w:rsidP="00B953E3" w:rsidR="00B953E3">
      <w:pPr>
        <w:jc w:val="both"/>
      </w:pPr>
      <w:r>
        <w:t>II.5. GRADSKA PLINARA ZAGREB-OPSKRBA d.o.o.,</w:t>
      </w:r>
    </w:p>
    <w:p w:rsidRDefault="00B953E3" w:rsidP="00B953E3" w:rsidR="00B953E3">
      <w:pPr>
        <w:ind w:firstLine="360"/>
        <w:jc w:val="both"/>
      </w:pPr>
      <w:r>
        <w:t xml:space="preserve">   Zagreb, Radnička cesta 1, </w:t>
      </w:r>
    </w:p>
    <w:p w:rsidRDefault="00B953E3" w:rsidP="00B953E3" w:rsidR="00B953E3">
      <w:pPr>
        <w:ind w:firstLine="360"/>
        <w:jc w:val="both"/>
      </w:pPr>
      <w:r>
        <w:t xml:space="preserve">    OIB 74364571096,                                                                                           1.429,60 </w:t>
      </w:r>
      <w:r w:rsidRPr="00730688">
        <w:t>kn</w:t>
      </w:r>
    </w:p>
    <w:p w:rsidRDefault="00B953E3" w:rsidP="00B953E3" w:rsidR="00B953E3">
      <w:pPr>
        <w:jc w:val="both"/>
      </w:pPr>
    </w:p>
    <w:p w:rsidRDefault="00B953E3" w:rsidP="00B953E3" w:rsidR="00B953E3">
      <w:pPr>
        <w:jc w:val="both"/>
      </w:pPr>
      <w:r>
        <w:lastRenderedPageBreak/>
        <w:t>II.6. OTP banka d.d., Zadar, Domovinskog rata 3,</w:t>
      </w:r>
    </w:p>
    <w:p w:rsidRDefault="00B953E3" w:rsidP="00B953E3" w:rsidR="00B953E3">
      <w:pPr>
        <w:tabs>
          <w:tab w:pos="7271" w:val="left"/>
        </w:tabs>
        <w:jc w:val="both"/>
      </w:pPr>
      <w:r>
        <w:t xml:space="preserve">        OIB 52508873833,                                                                                         692.959,60 kn</w:t>
      </w:r>
    </w:p>
    <w:p w:rsidRDefault="00B953E3" w:rsidP="00B953E3" w:rsidR="00B953E3">
      <w:pPr>
        <w:tabs>
          <w:tab w:pos="7271" w:val="left"/>
        </w:tabs>
        <w:jc w:val="both"/>
      </w:pPr>
    </w:p>
    <w:p w:rsidRDefault="00B953E3" w:rsidP="00B953E3" w:rsidR="00B953E3">
      <w:pPr>
        <w:tabs>
          <w:tab w:pos="7271" w:val="left"/>
        </w:tabs>
        <w:jc w:val="both"/>
      </w:pPr>
      <w:r>
        <w:t>II.7. CROATIA osiguranje d.d. Zagreb, Vatroslava Jagića 33,</w:t>
      </w:r>
    </w:p>
    <w:p w:rsidRDefault="00B953E3" w:rsidP="00B953E3" w:rsidR="00B953E3">
      <w:pPr>
        <w:tabs>
          <w:tab w:pos="7710" w:val="left"/>
        </w:tabs>
        <w:ind w:firstLine="360"/>
        <w:jc w:val="both"/>
      </w:pPr>
      <w:r>
        <w:t xml:space="preserve">  OIB 26187994862,                                                                                             6.374,48 kn</w:t>
      </w:r>
    </w:p>
    <w:p w:rsidRDefault="00B953E3" w:rsidP="00B953E3" w:rsidR="00B953E3">
      <w:pPr>
        <w:tabs>
          <w:tab w:pos="7710" w:val="left"/>
        </w:tabs>
        <w:ind w:firstLine="360"/>
        <w:jc w:val="both"/>
      </w:pPr>
    </w:p>
    <w:p w:rsidRDefault="00B953E3" w:rsidP="00B953E3" w:rsidR="00B953E3">
      <w:pPr>
        <w:tabs>
          <w:tab w:pos="7710" w:val="left"/>
        </w:tabs>
        <w:jc w:val="both"/>
      </w:pPr>
      <w:r>
        <w:t>II.8. VIPnet d.o.o., Zagreb, Vrtni put 1,</w:t>
      </w:r>
    </w:p>
    <w:p w:rsidRDefault="00B953E3" w:rsidP="00B953E3" w:rsidR="00B953E3">
      <w:pPr>
        <w:tabs>
          <w:tab w:pos="7710" w:val="left"/>
        </w:tabs>
        <w:jc w:val="both"/>
      </w:pPr>
      <w:r>
        <w:t xml:space="preserve">        OIB 29524210204,                                                </w:t>
      </w:r>
      <w:r>
        <w:tab/>
        <w:t xml:space="preserve"> 12.522,83 kn</w:t>
      </w:r>
    </w:p>
    <w:p w:rsidRDefault="00B953E3" w:rsidP="00B953E3" w:rsidR="00B953E3">
      <w:pPr>
        <w:tabs>
          <w:tab w:pos="3360" w:val="left"/>
        </w:tabs>
        <w:jc w:val="both"/>
      </w:pPr>
      <w:r>
        <w:tab/>
      </w:r>
    </w:p>
    <w:p w:rsidRDefault="00B953E3" w:rsidP="00B953E3" w:rsidR="00B953E3">
      <w:pPr>
        <w:tabs>
          <w:tab w:pos="3360" w:val="left"/>
        </w:tabs>
        <w:jc w:val="both"/>
      </w:pPr>
      <w:r>
        <w:t xml:space="preserve">II.9. HEP-Operator distribucijskog sustava d.o.o., </w:t>
      </w:r>
    </w:p>
    <w:p w:rsidRDefault="00B953E3" w:rsidP="00B953E3" w:rsidR="00B953E3">
      <w:pPr>
        <w:tabs>
          <w:tab w:pos="3360" w:val="left"/>
        </w:tabs>
        <w:jc w:val="both"/>
      </w:pPr>
      <w:r>
        <w:t xml:space="preserve">        Zagreb, Ulica grada Vukovara 37, </w:t>
      </w:r>
    </w:p>
    <w:p w:rsidRDefault="00B953E3" w:rsidP="00B953E3" w:rsidR="00B953E3">
      <w:pPr>
        <w:tabs>
          <w:tab w:pos="7710" w:val="left"/>
        </w:tabs>
        <w:ind w:firstLine="360"/>
        <w:jc w:val="both"/>
      </w:pPr>
      <w:r>
        <w:t xml:space="preserve">  OIB 46830600751,</w:t>
      </w:r>
      <w:r w:rsidRPr="00D01531">
        <w:t xml:space="preserve"> </w:t>
      </w:r>
      <w:r>
        <w:t xml:space="preserve">                                                                                            6.116,46 kn</w:t>
      </w:r>
    </w:p>
    <w:p w:rsidRDefault="00B953E3" w:rsidP="00B953E3" w:rsidR="00B953E3">
      <w:pPr>
        <w:tabs>
          <w:tab w:pos="7710" w:val="left"/>
        </w:tabs>
        <w:ind w:firstLine="360"/>
        <w:jc w:val="both"/>
      </w:pPr>
    </w:p>
    <w:p w:rsidRDefault="00B953E3" w:rsidP="00B953E3" w:rsidR="00B953E3">
      <w:pPr>
        <w:tabs>
          <w:tab w:pos="7710" w:val="left"/>
        </w:tabs>
        <w:jc w:val="both"/>
      </w:pPr>
      <w:r>
        <w:t xml:space="preserve">II.10. ZAGREBAČKI HOLDING d.o.o., </w:t>
      </w:r>
    </w:p>
    <w:p w:rsidRDefault="00B953E3" w:rsidP="00B953E3" w:rsidR="00B953E3">
      <w:pPr>
        <w:tabs>
          <w:tab w:pos="7710" w:val="left"/>
        </w:tabs>
        <w:jc w:val="both"/>
      </w:pPr>
      <w:r>
        <w:t xml:space="preserve">          Zagreb, Ulica grada Vukovara 41, </w:t>
      </w:r>
    </w:p>
    <w:p w:rsidRDefault="00B953E3" w:rsidP="00B953E3" w:rsidR="00B953E3">
      <w:pPr>
        <w:tabs>
          <w:tab w:pos="7710" w:val="left"/>
        </w:tabs>
        <w:ind w:firstLine="360"/>
        <w:jc w:val="both"/>
      </w:pPr>
      <w:r>
        <w:t xml:space="preserve">    OIB 85584865987,                                                                                           9.128,00 kn</w:t>
      </w:r>
    </w:p>
    <w:p w:rsidRDefault="00B953E3" w:rsidP="00B953E3" w:rsidR="00B953E3">
      <w:pPr>
        <w:tabs>
          <w:tab w:pos="7710" w:val="left"/>
        </w:tabs>
        <w:jc w:val="both"/>
      </w:pPr>
    </w:p>
    <w:p w:rsidRDefault="00B20D76" w:rsidP="00E6357E" w:rsidR="00B20D76">
      <w:pPr>
        <w:ind w:left="360"/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2E3095">
        <w:t>10. siječnja 2018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>tražbin</w:t>
      </w:r>
      <w:r w:rsidR="00B953E3">
        <w:t>u</w:t>
      </w:r>
      <w:r w:rsidR="00B50EEB" w:rsidRPr="00267DA6">
        <w:t xml:space="preserve"> </w:t>
      </w:r>
      <w:r w:rsidR="008B74E3">
        <w:t>prvog višeg isplatnog reda, nave</w:t>
      </w:r>
      <w:r w:rsidR="00BF52EC">
        <w:t>den</w:t>
      </w:r>
      <w:r w:rsidR="00B953E3">
        <w:t>u</w:t>
      </w:r>
      <w:r w:rsidR="00BF52EC">
        <w:t xml:space="preserve"> u točki I. izreke rješenja</w:t>
      </w:r>
      <w:r w:rsidR="00AA293F">
        <w:t xml:space="preserve"> u iznosu od 80.813,02 kn</w:t>
      </w:r>
      <w:r w:rsidR="007E70A4">
        <w:t xml:space="preserve">, </w:t>
      </w:r>
      <w:r w:rsidR="008B74E3">
        <w:t xml:space="preserve">a </w:t>
      </w:r>
      <w:r w:rsidR="00B953E3">
        <w:t xml:space="preserve">isto tako priznao je tražbine drugog višeg isplatnog reda, navedene u točki II. izreke ovog rješenja u ukupnom iznosu od 1.141.522,69 kn, a </w:t>
      </w:r>
      <w:r w:rsidR="008B74E3">
        <w:t>tako p</w:t>
      </w:r>
      <w:r w:rsidR="00447244">
        <w:t>riznat</w:t>
      </w:r>
      <w:r w:rsidR="00B953E3">
        <w:t>e</w:t>
      </w:r>
      <w:r w:rsidR="00447244">
        <w:t xml:space="preserve"> tražbin</w:t>
      </w:r>
      <w:r w:rsidR="00B953E3">
        <w:t>e</w:t>
      </w:r>
      <w:r w:rsidR="008B74E3">
        <w:t xml:space="preserve"> vjerovnika prvog </w:t>
      </w:r>
      <w:r w:rsidR="00B953E3">
        <w:t xml:space="preserve">i drugog </w:t>
      </w:r>
      <w:r w:rsidR="008B74E3">
        <w:t xml:space="preserve">višeg 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>te se ist</w:t>
      </w:r>
      <w:r w:rsidR="00B953E3">
        <w:t>e</w:t>
      </w:r>
      <w:r w:rsidR="00B50EEB" w:rsidRPr="00267DA6">
        <w:t xml:space="preserve">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B953E3">
        <w:t xml:space="preserve"> 104/17,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</w:t>
      </w:r>
      <w:r w:rsidR="00B953E3">
        <w:t>ju</w:t>
      </w:r>
      <w:r w:rsidR="00B50EEB" w:rsidRPr="00267DA6">
        <w:t xml:space="preserve"> utvrđen</w:t>
      </w:r>
      <w:r w:rsidR="00B953E3">
        <w:t>ima</w:t>
      </w:r>
      <w:r w:rsidR="00267DA6">
        <w:t xml:space="preserve">. </w:t>
      </w:r>
      <w:r w:rsidR="008E1CB9">
        <w:t>Stoga je riješeno kao pod točk</w:t>
      </w:r>
      <w:r w:rsidR="00B953E3">
        <w:t>ama</w:t>
      </w:r>
      <w:r w:rsidR="008E1CB9">
        <w:t xml:space="preserve"> I. </w:t>
      </w:r>
      <w:r w:rsidR="00B953E3">
        <w:t xml:space="preserve">i II. </w:t>
      </w:r>
      <w:r w:rsidR="008E1CB9">
        <w:t xml:space="preserve">izreke ovog rješenja. </w:t>
      </w:r>
    </w:p>
    <w:p w:rsidRDefault="008B74E3" w:rsidP="00287A3A" w:rsidR="008B74E3">
      <w:pPr>
        <w:jc w:val="both"/>
      </w:pPr>
    </w:p>
    <w:p w:rsidRDefault="009468B0" w:rsidP="008C51C3" w:rsidR="009468B0" w:rsidRPr="00267DA6">
      <w:pPr>
        <w:ind w:firstLine="708"/>
        <w:jc w:val="both"/>
      </w:pPr>
    </w:p>
    <w:p w:rsidRDefault="009468B0" w:rsidP="009468B0" w:rsidR="001A313A">
      <w:pPr>
        <w:jc w:val="center"/>
      </w:pPr>
      <w:r w:rsidRPr="002032E7">
        <w:t>U Karlovcu</w:t>
      </w:r>
      <w:r w:rsidR="004A201D" w:rsidRPr="002032E7">
        <w:t xml:space="preserve"> </w:t>
      </w:r>
      <w:r w:rsidR="002E3095">
        <w:t>10. siječnja 2018</w:t>
      </w:r>
      <w:r w:rsidR="004A201D" w:rsidRPr="002032E7">
        <w:t>.</w:t>
      </w:r>
      <w:r w:rsidRPr="002032E7">
        <w:t xml:space="preserve"> godine </w:t>
      </w:r>
    </w:p>
    <w:p w:rsidRDefault="00B953E3" w:rsidP="009468B0" w:rsidR="00B953E3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</w:t>
      </w:r>
      <w:r w:rsidR="000C46EC">
        <w:t>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6B02A2" w:rsidP="006B02A2" w:rsidR="006B02A2" w:rsidRPr="00F51122">
      <w:pPr>
        <w:tabs>
          <w:tab w:pos="6805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6007B5" w:rsidR="0091049A" w:rsidRPr="00267DA6">
      <w:headerReference w:type="even" r:id="rId11"/>
      <w:headerReference w:type="default" r:id="rId12"/>
      <w:pgSz w:h="16838" w:w="11906"/>
      <w:pgMar w:gutter="0" w:footer="708" w:header="708" w:left="1417" w:bottom="1438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1B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A026F4">
      <w:t>3276</w:t>
    </w:r>
    <w:r w:rsidR="000C46EC">
      <w:t>/1</w:t>
    </w:r>
    <w:r w:rsidR="00FB291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5FCB"/>
    <w:rsid w:val="00267DA6"/>
    <w:rsid w:val="0027237A"/>
    <w:rsid w:val="00287A3A"/>
    <w:rsid w:val="002939D3"/>
    <w:rsid w:val="002B4CEF"/>
    <w:rsid w:val="002E3095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B32C0"/>
    <w:rsid w:val="00504675"/>
    <w:rsid w:val="00505ABF"/>
    <w:rsid w:val="0050695B"/>
    <w:rsid w:val="00562398"/>
    <w:rsid w:val="005646C8"/>
    <w:rsid w:val="005C24C0"/>
    <w:rsid w:val="005E3015"/>
    <w:rsid w:val="006007B5"/>
    <w:rsid w:val="00643621"/>
    <w:rsid w:val="00650897"/>
    <w:rsid w:val="00660B8E"/>
    <w:rsid w:val="006A7683"/>
    <w:rsid w:val="006B02A2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7E70A4"/>
    <w:rsid w:val="0080578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51C3"/>
    <w:rsid w:val="008E1CB9"/>
    <w:rsid w:val="008F1555"/>
    <w:rsid w:val="0091049A"/>
    <w:rsid w:val="009237A9"/>
    <w:rsid w:val="00923BEE"/>
    <w:rsid w:val="00935E50"/>
    <w:rsid w:val="00937F31"/>
    <w:rsid w:val="009468B0"/>
    <w:rsid w:val="00985DE2"/>
    <w:rsid w:val="009D3D71"/>
    <w:rsid w:val="009F0937"/>
    <w:rsid w:val="00A026F4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A293F"/>
    <w:rsid w:val="00AE0E25"/>
    <w:rsid w:val="00AE2504"/>
    <w:rsid w:val="00AF58ED"/>
    <w:rsid w:val="00B103D9"/>
    <w:rsid w:val="00B20D76"/>
    <w:rsid w:val="00B50EEB"/>
    <w:rsid w:val="00B81753"/>
    <w:rsid w:val="00B93ADE"/>
    <w:rsid w:val="00B953E3"/>
    <w:rsid w:val="00BA6ECF"/>
    <w:rsid w:val="00BD2065"/>
    <w:rsid w:val="00BD3394"/>
    <w:rsid w:val="00BE6956"/>
    <w:rsid w:val="00BF52EC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51D"/>
    <w:rsid w:val="00CA1F5B"/>
    <w:rsid w:val="00CA6C99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ED1B4D"/>
    <w:rsid w:val="00F1017A"/>
    <w:rsid w:val="00F51122"/>
    <w:rsid w:val="00F77EC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ED1B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B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B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B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B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ED1B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B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B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B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B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3276</izvorni_sadrzaj>
    <derivirana_varijabla naziv="DomainObject.Predmet.Broj_1">3276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St-3276/2016</izvorni_sadrzaj>
    <derivirana_varijabla naziv="DomainObject.Predmet.OznakaBroj_1">St-3276/2016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 NATUR unutarnja i vanjska trgovina, zastupanje i posredovanje u prometu roba i usluga, d.o.o. zastupanog po punomoćniku Dino Ahmetović</izvorni_sadrzaj>
    <derivirana_varijabla naziv="DomainObject.Predmet.ProtustrankaFormated_1">  AMB NATUR unutarnja i vanjska trgovina, zastupanje i posredovanje u prometu roba i usluga, d.o.o. zastupanog po punomoćniku Dino Ahmetović</derivirana_varijabla>
  </DomainObject.Predmet.ProtustrankaFormated>
  <DomainObject.Predmet.ProtustrankaFormatedOIB>
    <izvorni_sadrzaj>  AMB NATUR unutarnja i vanjska trgovina, zastupanje i posredovanje u prometu roba i usluga, d.o.o., OIB 63417703952 zastupanog po punomoćniku Dino Ahmetović</izvorni_sadrzaj>
    <derivirana_varijabla naziv="DomainObject.Predmet.ProtustrankaFormatedOIB_1">  AMB NATUR unutarnja i vanjska trgovina, zastupanje i posredovanje u prometu roba i usluga, d.o.o., OIB 63417703952 zastupanog po punomoćniku Dino Ahmetović</derivirana_varijabla>
  </DomainObject.Predmet.ProtustrankaFormatedOIB>
  <DomainObject.Predmet.ProtustrankaFormatedWithAdress>
    <izvorni_sadrzaj> AMB NATUR unutarnja i vanjska trgovina, zastupanje i posredovanje u prometu roba i usluga, d.o.o., Perašćanski put 35, 10000 Zagreb zastupanog po punomoćniku Dino Ahmetović</izvorni_sadrzaj>
    <derivirana_varijabla naziv="DomainObject.Predmet.ProtustrankaFormatedWithAdress_1"> AMB NATUR unutarnja i vanjska trgovina, zastupanje i posredovanje u prometu roba i usluga, d.o.o., Perašćanski put 35, 10000 Zagreb zastupanog po punomoćniku Dino Ahmetović</derivirana_varijabla>
  </DomainObject.Predmet.ProtustrankaFormatedWithAdress>
  <DomainObject.Predmet.ProtustrankaFormatedWithAdressOIB>
    <izvorni_sadrzaj> AMB NATUR unutarnja i vanjska trgovina, zastupanje i posredovanje u prometu roba i usluga, d.o.o., OIB 63417703952, Perašćanski put 35, 10000 Zagreb zastupanog po punomoćniku Dino Ahmetović</izvorni_sadrzaj>
    <derivirana_varijabla naziv="DomainObject.Predmet.ProtustrankaFormatedWithAdressOIB_1"> AMB NATUR unutarnja i vanjska trgovina, zastupanje i posredovanje u prometu roba i usluga, d.o.o., OIB 63417703952, Perašćanski put 35, 10000 Zagreb zastupanog po punomoćniku Dino Ahmetović</derivirana_varijabla>
  </DomainObject.Predmet.ProtustrankaFormatedWithAdressOIB>
  <DomainObject.Predmet.ProtustrankaWithAdress>
    <izvorni_sadrzaj>AMB NATUR unutarnja i vanjska trgovina, zastupanje i posredovanje u prometu roba i usluga, d.o.o. Perašćanski put 35, 10000 Zagreb</izvorni_sadrzaj>
    <derivirana_varijabla naziv="DomainObject.Predmet.ProtustrankaWithAdress_1">AMB NATUR unutarnja i vanjska trgovina, zastupanje i posredovanje u prometu roba i usluga, d.o.o. Perašćanski put 35, 10000 Zagreb</derivirana_varijabla>
  </DomainObject.Predmet.ProtustrankaWithAdress>
  <DomainObject.Predmet.ProtustrankaWithAdressOIB>
    <izvorni_sadrzaj>AMB NATUR unutarnja i vanjska trgovina, zastupanje i posredovanje u prometu roba i usluga, d.o.o., OIB 63417703952, Perašćanski put 35, 10000 Zagreb</izvorni_sadrzaj>
    <derivirana_varijabla naziv="DomainObject.Predmet.ProtustrankaWithAdressOIB_1">AMB NATUR unutarnja i vanjska trgovina, zastupanje i posredovanje u prometu roba i usluga, d.o.o., OIB 63417703952, Perašćanski put 35, 10000 Zagreb</derivirana_varijabla>
  </DomainObject.Predmet.ProtustrankaWithAdressOIB>
  <DomainObject.Predmet.ProtustrankaNazivFormated>
    <izvorni_sadrzaj>AMB NATUR unutarnja i vanjska trgovina, zastupanje i posredovanje u prometu roba i usluga, d.o.o.</izvorni_sadrzaj>
    <derivirana_varijabla naziv="DomainObject.Predmet.ProtustrankaNazivFormated_1">AMB NATUR unutarnja i vanjska trgovina, zastupanje i posredovanje u prometu roba i usluga, d.o.o.</derivirana_varijabla>
  </DomainObject.Predmet.ProtustrankaNazivFormated>
  <DomainObject.Predmet.ProtustrankaNazivFormatedOIB>
    <izvorni_sadrzaj>AMB NATUR unutarnja i vanjska trgovina, zastupanje i posredovanje u prometu roba i usluga, d.o.o., OIB 63417703952</izvorni_sadrzaj>
    <derivirana_varijabla naziv="DomainObject.Predmet.ProtustrankaNazivFormatedOIB_1">AMB NATUR unutarnja i vanjska trgovina, zastupanje i posredovanje u prometu roba i usluga, d.o.o., OIB 63417703952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AMB NATUR unutarnja i vanjska trgovina, zastupanje i posredovanje u prometu roba i usluga, d.o.o. zastupanog po punomoćniku Dino Ahmetović</item>
    </izvorni_sadrzaj>
    <derivirana_varijabla naziv="DomainObject.Predmet.ProtuStrankaListFormated_1">
      <item>AMB NATUR unutarnja i vanjska trgovina, zastupanje i posredovanje u prometu roba i usluga, d.o.o. zastupanog po punomoćniku Dino Ahmetović</item>
    </derivirana_varijabla>
  </DomainObject.Predmet.ProtuStrankaListFormated>
  <DomainObject.Predmet.ProtuStrankaListFormatedOIB>
    <izvorni_sadrzaj>
      <item>AMB NATUR unutarnja i vanjska trgovina, zastupanje i posredovanje u prometu roba i usluga, d.o.o., OIB 63417703952 zastupanog po punomoćniku Dino Ahmetović</item>
    </izvorni_sadrzaj>
    <derivirana_varijabla naziv="DomainObject.Predmet.ProtuStrankaListFormatedOIB_1">
      <item>AMB NATUR unutarnja i vanjska trgovina, zastupanje i posredovanje u prometu roba i usluga, d.o.o., OIB 63417703952 zastupanog po punomoćniku Dino Ahmetović</item>
    </derivirana_varijabla>
  </DomainObject.Predmet.ProtuStrankaListFormatedOIB>
  <DomainObject.Predmet.ProtuStrankaListFormatedWithAdress>
    <izvorni_sadrzaj>
      <item>AMB NATUR unutarnja i vanjska trgovina, zastupanje i posredovanje u prometu roba i usluga, d.o.o., Perašćanski put 35, 10000 Zagreb zastupanog po punomoćniku Dino Ahmetović</item>
    </izvorni_sadrzaj>
    <derivirana_varijabla naziv="DomainObject.Predmet.ProtuStrankaListFormatedWithAdress_1">
      <item>AMB NATUR unutarnja i vanjska trgovina, zastupanje i posredovanje u prometu roba i usluga, d.o.o., Perašćanski put 35, 10000 Zagreb zastupanog po punomoćniku Dino Ahmetović</item>
    </derivirana_varijabla>
  </DomainObject.Predmet.ProtuStrankaListFormatedWithAdress>
  <DomainObject.Predmet.ProtuStrankaListFormatedWithAdressOIB>
    <izvorni_sadrzaj>
      <item>AMB NATUR unutarnja i vanjska trgovina, zastupanje i posredovanje u prometu roba i usluga, d.o.o., OIB 63417703952, Perašćanski put 35, 10000 Zagreb zastupanog po punomoćniku Dino Ahmetović</item>
    </izvorni_sadrzaj>
    <derivirana_varijabla naziv="DomainObject.Predmet.ProtuStrankaListFormatedWithAdressOIB_1">
      <item>AMB NATUR unutarnja i vanjska trgovina, zastupanje i posredovanje u prometu roba i usluga, d.o.o., OIB 63417703952, Perašćanski put 35, 10000 Zagreb zastupanog po punomoćniku Dino Ahmetović</item>
    </derivirana_varijabla>
  </DomainObject.Predmet.ProtuStrankaListFormatedWithAdressOIB>
  <DomainObject.Predmet.ProtuStrankaListNazivFormated>
    <izvorni_sadrzaj>
      <item>AMB NATUR unutarnja i vanjska trgovina, zastupanje i posredovanje u prometu roba i usluga, d.o.o.</item>
    </izvorni_sadrzaj>
    <derivirana_varijabla naziv="DomainObject.Predmet.ProtuStrankaListNazivFormated_1">
      <item>AMB NATUR unutarnja i vanjska trgovina, zastupanje i posredovanje u prometu roba i usluga, d.o.o.</item>
    </derivirana_varijabla>
  </DomainObject.Predmet.ProtuStrankaListNazivFormated>
  <DomainObject.Predmet.ProtuStrankaListNazivFormatedOIB>
    <izvorni_sadrzaj>
      <item>AMB NATUR unutarnja i vanjska trgovina, zastupanje i posredovanje u prometu roba i usluga, d.o.o., OIB 63417703952</item>
    </izvorni_sadrzaj>
    <derivirana_varijabla naziv="DomainObject.Predmet.ProtuStrankaListNazivFormatedOIB_1">
      <item>AMB NATUR unutarnja i vanjska trgovina, zastupanje i posredovanje u prometu roba i usluga, d.o.o., OIB 63417703952</item>
    </derivirana_varijabla>
  </DomainObject.Predmet.ProtuStrankaListNazivFormatedOIB>
  <DomainObject.Predmet.OstaliListFormated>
    <izvorni_sadrzaj>
      <item>Dino Ahmetović punomoćnik sudionika u postupku AMB NATUR unutarnja i vanjska trgovina, zastupanje i posredovanje u prometu roba i usluga, d.o.o.</item>
    </izvorni_sadrzaj>
    <derivirana_varijabla naziv="DomainObject.Predmet.OstaliListFormated_1">
      <item>Dino Ahmetović punomoćnik sudionika u postupku AMB NATUR unutarnja i vanjska trgovina, zastupanje i posredovanje u prometu roba i usluga, d.o.o.</item>
    </derivirana_varijabla>
  </DomainObject.Predmet.OstaliListFormated>
  <DomainObject.Predmet.OstaliListFormatedOIB>
    <izvorni_sadrzaj>
      <item>Dino Ahmetović, OIB 07704513689 punomoćnik sudionika u postupku AMB NATUR unutarnja i vanjska trgovina, zastupanje i posredovanje u prometu roba i usluga, d.o.o.</item>
    </izvorni_sadrzaj>
    <derivirana_varijabla naziv="DomainObject.Predmet.OstaliListFormatedOIB_1">
      <item>Dino Ahmetović, OIB 07704513689 punomoćnik sudionika u postupku AMB NATUR unutarnja i vanjska trgovina, zastupanje i posredovanje u prometu roba i usluga, d.o.o.</item>
    </derivirana_varijabla>
  </DomainObject.Predmet.OstaliListFormatedOIB>
  <DomainObject.Predmet.OstaliListFormatedWithAdress>
    <izvorni_sadrzaj>
      <item>Dino Ahmetović, Perašćanski Put 35, 10000 Zagreb punomoćnik sudionika u postupku AMB NATUR unutarnja i vanjska trgovina, zastupanje i posredovanje u prometu roba i usluga, d.o.o.</item>
    </izvorni_sadrzaj>
    <derivirana_varijabla naziv="DomainObject.Predmet.OstaliListFormatedWithAdress_1">
      <item>Dino Ahmetović, Perašćanski Put 35, 10000 Zagreb punomoćnik sudionika u postupku AMB NATUR unutarnja i vanjska trgovina, zastupanje i posredovanje u prometu roba i usluga, d.o.o.</item>
    </derivirana_varijabla>
  </DomainObject.Predmet.OstaliListFormatedWithAdress>
  <DomainObject.Predmet.OstaliListFormatedWithAdressOIB>
    <izvorni_sadrzaj>
      <item>Dino Ahmetović, OIB 07704513689, Perašćanski Put 35, 10000 Zagreb punomoćnik sudionika u postupku AMB NATUR unutarnja i vanjska trgovina, zastupanje i posredovanje u prometu roba i usluga, d.o.o.</item>
    </izvorni_sadrzaj>
    <derivirana_varijabla naziv="DomainObject.Predmet.OstaliListFormatedWithAdressOIB_1">
      <item>Dino Ahmetović, OIB 07704513689, Perašćanski Put 35, 10000 Zagreb punomoćnik sudionika u postupku AMB NATUR unutarnja i vanjska trgovina, zastupanje i posredovanje u prometu roba i usluga, d.o.o.</item>
    </derivirana_varijabla>
  </DomainObject.Predmet.OstaliListFormatedWithAdressOIB>
  <DomainObject.Predmet.OstaliListNazivFormated>
    <izvorni_sadrzaj>
      <item>Dino Ahmetović</item>
    </izvorni_sadrzaj>
    <derivirana_varijabla naziv="DomainObject.Predmet.OstaliListNazivFormated_1">
      <item>Dino Ahmetović</item>
    </derivirana_varijabla>
  </DomainObject.Predmet.OstaliListNazivFormated>
  <DomainObject.Predmet.OstaliListNazivFormatedOIB>
    <izvorni_sadrzaj>
      <item>Dino Ahmetović, OIB 07704513689</item>
    </izvorni_sadrzaj>
    <derivirana_varijabla naziv="DomainObject.Predmet.OstaliListNazivFormatedOIB_1">
      <item>Dino Ahmetović, OIB 07704513689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AMB NATUR unutarnja i vanjska trgovina, zastupanje i posredovanje u prometu roba i usluga, d.o.o.</izvorni_sadrzaj>
    <derivirana_varijabla naziv="DomainObject.Predmet.ProtustrankaIDrugi_1">AMB NATUR unutarnja i vanjska trgovina, zastupanje i posredovanje u prometu roba i usluga,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AMB NATUR unutarnja i vanjska trgovina, zastupanje i posredovanje u prometu roba i usluga, d.o.o., OIB 63417703952, Perašćanski put 35, 10000 Zagreb</izvorni_sadrzaj>
    <derivirana_varijabla naziv="DomainObject.Predmet.ProtustrankaIDrugiAdressOIB_1">AMB NATUR unutarnja i vanjska trgovina, zastupanje i posredovanje u prometu roba i usluga, d.o.o., OIB 63417703952, Perašćanski put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AMB NATUR unutarnja i vanjska trgovina, zastupanje i posredovanje u prometu roba i usluga, d.o.o.</item>
      <item>Dino Ahmetović</item>
    </izvorni_sadrzaj>
    <derivirana_varijabla naziv="DomainObject.Predmet.SudioniciListNaziv_1">
      <item>FINA Regionalni centar Zagreb</item>
      <item>AMB NATUR unutarnja i vanjska trgovina, zastupanje i posredovanje u prometu roba i usluga, d.o.o.</item>
      <item>Dino Ahmetović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AMB NATUR unutarnja i vanjska trgovina, zastupanje i posredovanje u prometu roba i usluga, d.o.o., OIB 63417703952, Perašćanski put 35,10000 Zagreb</item>
      <item>Dino Ahmetović, OIB 07704513689, Perašćanski Put 35,10000 Zagreb</item>
    </izvorni_sadrzaj>
    <derivirana_varijabla naziv="DomainObject.Predmet.SudioniciListAdressOIB_1">
      <item>FINA Regionalni centar Zagreb, OIB 85821130368, Trg svibanjskih žrtava 1995. br. 1,10000 Zagreb</item>
      <item>AMB NATUR unutarnja i vanjska trgovina, zastupanje i posredovanje u prometu roba i usluga, d.o.o., OIB 63417703952, Perašćanski put 35,10000 Zagreb</item>
      <item>Dino Ahmetović, OIB 07704513689, Perašćanski Put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63417703952</item>
      <item>, OIB 07704513689</item>
    </izvorni_sadrzaj>
    <derivirana_varijabla naziv="DomainObject.Predmet.SudioniciListNazivOIB_1">
      <item>, OIB 85821130368</item>
      <item>, OIB 63417703952</item>
      <item>, OIB 07704513689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91BEC9-9898-457A-8EAE-6B049497E9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2589</properties:Characters>
  <properties:Lines>93</properties:Lines>
  <properties:Paragraphs>49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4485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2018-01-10T07:57:00Z</dcterms:created>
  <dc:creator>Korisnik</dc:creator>
  <cp:lastModifiedBy>Renata Klokočki</cp:lastModifiedBy>
  <cp:lastPrinted>2018-01-10T11:12:00Z</cp:lastPrinted>
  <dcterms:modified xmlns:xsi="http://www.w3.org/2001/XMLSchema-instance" xsi:type="dcterms:W3CDTF">2018-01-10T11:16:00Z</dcterms:modified>
  <cp:revision>7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