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a0e6" w14:paraId="572a0e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57B4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St-1978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C319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57B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ZA PROMICANJE KVALITETE ŽIVOTA U GRADU SISKU "KLUB SISČANA"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7B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Sisak, Ferde Hefelea 6, registarski broj 03001120,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B57B49">
        <w:rPr>
          <w:rFonts w:cs="Times New Roman" w:eastAsia="Times New Roman" w:hAnsi="Times New Roman" w:ascii="Times New Roman"/>
          <w:sz w:val="24"/>
          <w:szCs w:val="24"/>
          <w:lang w:eastAsia="hr-HR"/>
        </w:rPr>
        <w:t>33449313863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7B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24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7B49" w:rsidRPr="00B57B49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PROMICANJE KVALITETE ŽIVOTA U GRADU SISKU "KLUB SISČANA", Sisak, Ferde Hefelea 6, registarski broj 03001120, OIB: 33449313863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7C6E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B57B49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610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Renato Sabljić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A13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10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Zdenački zavoj 14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1093C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2E6B" w:rsidRPr="00932E6B">
        <w:rPr>
          <w:rFonts w:cs="Times New Roman" w:hAnsi="Times New Roman" w:ascii="Times New Roman"/>
          <w:sz w:val="24"/>
          <w:szCs w:val="24"/>
        </w:rPr>
        <w:t>UDRUGA ZA PROMICANJE KVALITETE ŽIVOTA U GRADU SISKU "KLUB SISČANA", Sisak, Ferde Hefelea 6, registarski broj 03001120, OIB: 33449313863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</w:t>
      </w:r>
      <w:r w:rsidR="00932E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registra udruga.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A6A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A6A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07C2E">
        <w:rPr>
          <w:rFonts w:cs="Times New Roman" w:eastAsia="Times New Roman" w:hAnsi="Times New Roman" w:ascii="Times New Roman"/>
          <w:sz w:val="24"/>
          <w:szCs w:val="20"/>
          <w:lang w:eastAsia="hr-HR"/>
        </w:rPr>
        <w:t>24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A07C2E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Sisak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16A" w:rsidP="00BA36F5" w:rsidR="00D4316A">
      <w:pPr>
        <w:spacing w:lineRule="auto" w:line="240" w:after="0"/>
      </w:pPr>
      <w:r>
        <w:separator/>
      </w:r>
    </w:p>
  </w:endnote>
  <w:endnote w:id="0" w:type="continuationSeparator">
    <w:p w:rsidRDefault="00D4316A" w:rsidP="00BA36F5" w:rsidR="00D431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16A" w:rsidP="00BA36F5" w:rsidR="00D4316A">
      <w:pPr>
        <w:spacing w:lineRule="auto" w:line="240" w:after="0"/>
      </w:pPr>
      <w:r>
        <w:separator/>
      </w:r>
    </w:p>
  </w:footnote>
  <w:footnote w:id="0" w:type="continuationSeparator">
    <w:p w:rsidRDefault="00D4316A" w:rsidP="00BA36F5" w:rsidR="00D431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664D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07C2E">
      <w:rPr>
        <w:rFonts w:cs="Times New Roman" w:hAnsi="Times New Roman" w:ascii="Times New Roman"/>
        <w:sz w:val="24"/>
        <w:szCs w:val="24"/>
      </w:rPr>
      <w:tab/>
      <w:t>24. St-1978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9E3"/>
    <w:rsid w:val="00054FF8"/>
    <w:rsid w:val="000A1343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308B3"/>
    <w:rsid w:val="00230A3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131D5"/>
    <w:rsid w:val="004670C2"/>
    <w:rsid w:val="004762A8"/>
    <w:rsid w:val="00490029"/>
    <w:rsid w:val="004A1A51"/>
    <w:rsid w:val="004B7D7E"/>
    <w:rsid w:val="004C3199"/>
    <w:rsid w:val="004C7EAE"/>
    <w:rsid w:val="004D7C4C"/>
    <w:rsid w:val="004E3EA8"/>
    <w:rsid w:val="0050115D"/>
    <w:rsid w:val="005059EB"/>
    <w:rsid w:val="00552C1A"/>
    <w:rsid w:val="00566CBF"/>
    <w:rsid w:val="005745E3"/>
    <w:rsid w:val="00581E3F"/>
    <w:rsid w:val="00583311"/>
    <w:rsid w:val="00591C0C"/>
    <w:rsid w:val="0059603A"/>
    <w:rsid w:val="005B08A4"/>
    <w:rsid w:val="005B1D2D"/>
    <w:rsid w:val="00604F51"/>
    <w:rsid w:val="0061093C"/>
    <w:rsid w:val="00614847"/>
    <w:rsid w:val="00660329"/>
    <w:rsid w:val="00684DE5"/>
    <w:rsid w:val="006A7C4C"/>
    <w:rsid w:val="006E5642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C6E8F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51F31"/>
    <w:rsid w:val="008664D0"/>
    <w:rsid w:val="00872421"/>
    <w:rsid w:val="00880EFF"/>
    <w:rsid w:val="008A3CE3"/>
    <w:rsid w:val="008D776D"/>
    <w:rsid w:val="008F6494"/>
    <w:rsid w:val="00905947"/>
    <w:rsid w:val="00912C77"/>
    <w:rsid w:val="00915B22"/>
    <w:rsid w:val="009264F4"/>
    <w:rsid w:val="00932E6B"/>
    <w:rsid w:val="009341C9"/>
    <w:rsid w:val="00936968"/>
    <w:rsid w:val="00957793"/>
    <w:rsid w:val="0097744B"/>
    <w:rsid w:val="009C7AE2"/>
    <w:rsid w:val="009D1A11"/>
    <w:rsid w:val="009D1BD2"/>
    <w:rsid w:val="009F4F5F"/>
    <w:rsid w:val="009F7260"/>
    <w:rsid w:val="00A07C2E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57B49"/>
    <w:rsid w:val="00B61965"/>
    <w:rsid w:val="00B621A2"/>
    <w:rsid w:val="00BA36F5"/>
    <w:rsid w:val="00BD6799"/>
    <w:rsid w:val="00BE3395"/>
    <w:rsid w:val="00BF0F60"/>
    <w:rsid w:val="00C125E7"/>
    <w:rsid w:val="00C25BF4"/>
    <w:rsid w:val="00C47CC4"/>
    <w:rsid w:val="00C537FD"/>
    <w:rsid w:val="00C64D92"/>
    <w:rsid w:val="00C7209C"/>
    <w:rsid w:val="00C9607A"/>
    <w:rsid w:val="00CA6A19"/>
    <w:rsid w:val="00CA6C01"/>
    <w:rsid w:val="00CF3A5B"/>
    <w:rsid w:val="00D16D7D"/>
    <w:rsid w:val="00D40C44"/>
    <w:rsid w:val="00D4316A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47D6A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35BE6"/>
    <w:rsid w:val="00F41EDC"/>
    <w:rsid w:val="00F47FCE"/>
    <w:rsid w:val="00F83F15"/>
    <w:rsid w:val="00F854EC"/>
    <w:rsid w:val="00FA0327"/>
    <w:rsid w:val="00FA48B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66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4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664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664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664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66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4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664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664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664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St-1978/2015</izvorni_sadrzaj>
    <derivirana_varijabla naziv="DomainObject.Predmet.OznakaBroj_1">St-1978/2015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kvalitete života u gradu Sisku KLUB SIŠČANA</izvorni_sadrzaj>
    <derivirana_varijabla naziv="DomainObject.Predmet.ProtustrankaFormated_1">  Udruga za promicanje kvalitete života u gradu Sisku KLUB SIŠČANA</derivirana_varijabla>
  </DomainObject.Predmet.ProtustrankaFormated>
  <DomainObject.Predmet.ProtustrankaFormatedOIB>
    <izvorni_sadrzaj>  Udruga za promicanje kvalitete života u gradu Sisku KLUB SIŠČANA, OIB 33449313863</izvorni_sadrzaj>
    <derivirana_varijabla naziv="DomainObject.Predmet.ProtustrankaFormatedOIB_1">  Udruga za promicanje kvalitete života u gradu Sisku KLUB SIŠČANA, OIB 33449313863</derivirana_varijabla>
  </DomainObject.Predmet.ProtustrankaFormatedOIB>
  <DomainObject.Predmet.ProtustrankaFormatedWithAdress>
    <izvorni_sadrzaj> Udruga za promicanje kvalitete života u gradu Sisku KLUB SIŠČANA, Ferde Hefelea 6, 44000 Sisak</izvorni_sadrzaj>
    <derivirana_varijabla naziv="DomainObject.Predmet.ProtustrankaFormatedWithAdress_1"> Udruga za promicanje kvalitete života u gradu Sisku KLUB SIŠČANA, Ferde Hefelea 6, 44000 Sisak</derivirana_varijabla>
  </DomainObject.Predmet.ProtustrankaFormatedWithAdress>
  <DomainObject.Predmet.ProtustrankaFormatedWithAdressOIB>
    <izvorni_sadrzaj> Udruga za promicanje kvalitete života u gradu Sisku KLUB SIŠČANA, OIB 33449313863, Ferde Hefelea 6, 44000 Sisak</izvorni_sadrzaj>
    <derivirana_varijabla naziv="DomainObject.Predmet.ProtustrankaFormatedWithAdressOIB_1"> Udruga za promicanje kvalitete života u gradu Sisku KLUB SIŠČANA, OIB 33449313863, Ferde Hefelea 6, 44000 Sisak</derivirana_varijabla>
  </DomainObject.Predmet.ProtustrankaFormatedWithAdressOIB>
  <DomainObject.Predmet.ProtustrankaWithAdress>
    <izvorni_sadrzaj>Udruga za promicanje kvalitete života u gradu Sisku KLUB SIŠČANA Ferde Hefelea 6, 44000 Sisak</izvorni_sadrzaj>
    <derivirana_varijabla naziv="DomainObject.Predmet.ProtustrankaWithAdress_1">Udruga za promicanje kvalitete života u gradu Sisku KLUB SIŠČANA Ferde Hefelea 6, 44000 Sisak</derivirana_varijabla>
  </DomainObject.Predmet.ProtustrankaWithAdress>
  <DomainObject.Predmet.ProtustrankaWithAdressOIB>
    <izvorni_sadrzaj>Udruga za promicanje kvalitete života u gradu Sisku KLUB SIŠČANA, OIB 33449313863, Ferde Hefelea 6, 44000 Sisak</izvorni_sadrzaj>
    <derivirana_varijabla naziv="DomainObject.Predmet.ProtustrankaWithAdressOIB_1">Udruga za promicanje kvalitete života u gradu Sisku KLUB SIŠČANA, OIB 33449313863, Ferde Hefelea 6, 44000 Sisak</derivirana_varijabla>
  </DomainObject.Predmet.ProtustrankaWithAdressOIB>
  <DomainObject.Predmet.ProtustrankaNazivFormated>
    <izvorni_sadrzaj>Udruga za promicanje kvalitete života u gradu Sisku KLUB SIŠČANA</izvorni_sadrzaj>
    <derivirana_varijabla naziv="DomainObject.Predmet.ProtustrankaNazivFormated_1">Udruga za promicanje kvalitete života u gradu Sisku KLUB SIŠČANA</derivirana_varijabla>
  </DomainObject.Predmet.ProtustrankaNazivFormated>
  <DomainObject.Predmet.ProtustrankaNazivFormatedOIB>
    <izvorni_sadrzaj>Udruga za promicanje kvalitete života u gradu Sisku KLUB SIŠČANA, OIB 33449313863</izvorni_sadrzaj>
    <derivirana_varijabla naziv="DomainObject.Predmet.ProtustrankaNazivFormatedOIB_1">Udruga za promicanje kvalitete života u gradu Sisku KLUB SIŠČANA, OIB 33449313863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kvalitete života u gradu Sisku KLUB SIŠČANA</item>
    </izvorni_sadrzaj>
    <derivirana_varijabla naziv="DomainObject.Predmet.ProtuStrankaListFormated_1">
      <item>Udruga za promicanje kvalitete života u gradu Sisku KLUB SIŠČANA</item>
    </derivirana_varijabla>
  </DomainObject.Predmet.ProtuStrankaListFormated>
  <DomainObject.Predmet.ProtuStrankaListFormatedOIB>
    <izvorni_sadrzaj>
      <item>Udruga za promicanje kvalitete života u gradu Sisku KLUB SIŠČANA, OIB 33449313863</item>
    </izvorni_sadrzaj>
    <derivirana_varijabla naziv="DomainObject.Predmet.ProtuStrankaListFormatedOIB_1">
      <item>Udruga za promicanje kvalitete života u gradu Sisku KLUB SIŠČANA, OIB 33449313863</item>
    </derivirana_varijabla>
  </DomainObject.Predmet.ProtuStrankaListFormatedOIB>
  <DomainObject.Predmet.ProtuStrankaListFormatedWithAdress>
    <izvorni_sadrzaj>
      <item>Udruga za promicanje kvalitete života u gradu Sisku KLUB SIŠČANA, Ferde Hefelea 6, 44000 Sisak</item>
    </izvorni_sadrzaj>
    <derivirana_varijabla naziv="DomainObject.Predmet.ProtuStrankaListFormatedWithAdress_1">
      <item>Udruga za promicanje kvalitete života u gradu Sisku KLUB SIŠČANA, Ferde Hefelea 6, 44000 Sisak</item>
    </derivirana_varijabla>
  </DomainObject.Predmet.ProtuStrankaListFormatedWithAdress>
  <DomainObject.Predmet.ProtuStrankaListFormatedWithAdressOIB>
    <izvorni_sadrzaj>
      <item>Udruga za promicanje kvalitete života u gradu Sisku KLUB SIŠČANA, OIB 33449313863, Ferde Hefelea 6, 44000 Sisak</item>
    </izvorni_sadrzaj>
    <derivirana_varijabla naziv="DomainObject.Predmet.ProtuStrankaListFormatedWithAdressOIB_1">
      <item>Udruga za promicanje kvalitete života u gradu Sisku KLUB SIŠČANA, OIB 33449313863, Ferde Hefelea 6, 44000 Sisak</item>
    </derivirana_varijabla>
  </DomainObject.Predmet.ProtuStrankaListFormatedWithAdressOIB>
  <DomainObject.Predmet.ProtuStrankaListNazivFormated>
    <izvorni_sadrzaj>
      <item>Udruga za promicanje kvalitete života u gradu Sisku KLUB SIŠČANA</item>
    </izvorni_sadrzaj>
    <derivirana_varijabla naziv="DomainObject.Predmet.ProtuStrankaListNazivFormated_1">
      <item>Udruga za promicanje kvalitete života u gradu Sisku KLUB SIŠČANA</item>
    </derivirana_varijabla>
  </DomainObject.Predmet.ProtuStrankaListNazivFormated>
  <DomainObject.Predmet.ProtuStrankaListNazivFormatedOIB>
    <izvorni_sadrzaj>
      <item>Udruga za promicanje kvalitete života u gradu Sisku KLUB SIŠČANA, OIB 33449313863</item>
    </izvorni_sadrzaj>
    <derivirana_varijabla naziv="DomainObject.Predmet.ProtuStrankaListNazivFormatedOIB_1">
      <item>Udruga za promicanje kvalitete života u gradu Sisku KLUB SIŠČANA, OIB 33449313863</item>
    </derivirana_varijabla>
  </DomainObject.Predmet.ProtuStrankaListNazivFormatedOIB>
  <DomainObject.Predmet.OstaliListFormated>
    <izvorni_sadrzaj>
      <item>Davorko Kefurt</item>
    </izvorni_sadrzaj>
    <derivirana_varijabla naziv="DomainObject.Predmet.OstaliListFormated_1">
      <item>Davorko Kefurt</item>
    </derivirana_varijabla>
  </DomainObject.Predmet.OstaliListFormated>
  <DomainObject.Predmet.OstaliListFormatedOIB>
    <izvorni_sadrzaj>
      <item>Davorko Kefurt, OIB 01716164116</item>
    </izvorni_sadrzaj>
    <derivirana_varijabla naziv="DomainObject.Predmet.OstaliListFormatedOIB_1">
      <item>Davorko Kefurt, OIB 01716164116</item>
    </derivirana_varijabla>
  </DomainObject.Predmet.OstaliListFormatedOIB>
  <DomainObject.Predmet.OstaliListFormatedWithAdress>
    <izvorni_sadrzaj>
      <item>Davorko Kefurt</item>
    </izvorni_sadrzaj>
    <derivirana_varijabla naziv="DomainObject.Predmet.OstaliListFormatedWithAdress_1">
      <item>Davorko Kefurt</item>
    </derivirana_varijabla>
  </DomainObject.Predmet.OstaliListFormatedWithAdress>
  <DomainObject.Predmet.OstaliListFormatedWithAdressOIB>
    <izvorni_sadrzaj>
      <item>Davorko Kefurt, OIB 01716164116</item>
    </izvorni_sadrzaj>
    <derivirana_varijabla naziv="DomainObject.Predmet.OstaliListFormatedWithAdressOIB_1">
      <item>Davorko Kefurt, OIB 01716164116</item>
    </derivirana_varijabla>
  </DomainObject.Predmet.OstaliListFormatedWithAdressOIB>
  <DomainObject.Predmet.OstaliListNazivFormated>
    <izvorni_sadrzaj>
      <item>Davorko Kefurt</item>
    </izvorni_sadrzaj>
    <derivirana_varijabla naziv="DomainObject.Predmet.OstaliListNazivFormated_1">
      <item>Davorko Kefurt</item>
    </derivirana_varijabla>
  </DomainObject.Predmet.OstaliListNazivFormated>
  <DomainObject.Predmet.OstaliListNazivFormatedOIB>
    <izvorni_sadrzaj>
      <item>Davorko Kefurt, OIB 01716164116</item>
    </izvorni_sadrzaj>
    <derivirana_varijabla naziv="DomainObject.Predmet.OstaliListNazivFormatedOIB_1">
      <item>Davorko Kefurt, OIB 01716164116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kvalitete života u gradu Sisku KLUB SIŠČANA</izvorni_sadrzaj>
    <derivirana_varijabla naziv="DomainObject.Predmet.ProtustrankaIDrugi_1">Udruga za promicanje kvalitete života u gradu Sisku KLUB SIŠČANA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kvalitete života u gradu Sisku KLUB SIŠČANA, OIB 33449313863, Ferde Hefelea 6, 44000 Sisak</izvorni_sadrzaj>
    <derivirana_varijabla naziv="DomainObject.Predmet.ProtustrankaIDrugiAdressOIB_1">Udruga za promicanje kvalitete života u gradu Sisku KLUB SIŠČANA, OIB 33449313863, Ferde Hefelea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kvalitete života u gradu Sisku KLUB SIŠČANA</item>
      <item>FINA Regionalni centar Zagreb</item>
      <item>Davorko Kefurt</item>
    </izvorni_sadrzaj>
    <derivirana_varijabla naziv="DomainObject.Predmet.SudioniciListNaziv_1">
      <item>Udruga za promicanje kvalitete života u gradu Sisku KLUB SIŠČANA</item>
      <item>FINA Regionalni centar Zagreb</item>
      <item>Davorko Kefurt</item>
    </derivirana_varijabla>
  </DomainObject.Predmet.SudioniciListNaziv>
  <DomainObject.Predmet.SudioniciListAdressOIB>
    <izvorni_sadrzaj>
      <item>Udruga za promicanje kvalitete života u gradu Sisku KLUB SIŠČANA, OIB 33449313863, Ferde Hefelea 6,44000 Sisak</item>
      <item>FINA Regionalni centar Zagreb, OIB 85821130368, Trg Svibanjskih žrtava 1995. br. 1,10000 Zagreb</item>
      <item>Davorko Kefurt, OIB 01716164116</item>
    </izvorni_sadrzaj>
    <derivirana_varijabla naziv="DomainObject.Predmet.SudioniciListAdressOIB_1">
      <item>Udruga za promicanje kvalitete života u gradu Sisku KLUB SIŠČANA, OIB 33449313863, Ferde Hefelea 6,44000 Sisak</item>
      <item>FINA Regionalni centar Zagreb, OIB 85821130368, Trg Svibanjskih žrtava 1995. br. 1,10000 Zagreb</item>
      <item>Davorko Kefurt, OIB 01716164116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33449313863</item>
      <item>, OIB 85821130368</item>
      <item>, OIB 01716164116</item>
    </izvorni_sadrzaj>
    <derivirana_varijabla naziv="DomainObject.Predmet.SudioniciListNazivOIB_1">
      <item>, OIB 33449313863</item>
      <item>, OIB 85821130368</item>
      <item>, OIB 01716164116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91966-89AC-4ED0-A57D-0A68895BF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2909</properties:Characters>
  <properties:Lines>82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2017-01-24T08:59:00Z</dcterms:created>
  <dc:creator>Ivan Turčić</dc:creator>
  <cp:lastModifiedBy>Lovro Tomičić</cp:lastModifiedBy>
  <dcterms:modified xmlns:xsi="http://www.w3.org/2001/XMLSchema-instance" xsi:type="dcterms:W3CDTF">2017-01-24T09:07:00Z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