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7c21d" w14:paraId="2c7c21d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9D1BD2" w:rsidR="009F7260" w:rsidRPr="009D1BD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Zagreb,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Amruševa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 2/II</w:t>
      </w:r>
      <w:r w:rsidR="004423A7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4423A7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4423A7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4423A7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4423A7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4423A7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22. St-7205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LJ U Č A K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toga suda Ivanu Turčiću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predmetu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povodom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37765">
        <w:rPr>
          <w:rFonts w:cs="Times New Roman" w:eastAsia="Times New Roman" w:hAnsi="Times New Roman" w:ascii="Times New Roman"/>
          <w:sz w:val="24"/>
          <w:szCs w:val="24"/>
          <w:lang w:eastAsia="hr-HR"/>
        </w:rPr>
        <w:t>HIDRIA DALMACIJA d.o.o</w:t>
      </w:r>
      <w:r w:rsidR="00C30899" w:rsidRPr="00C30899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D9161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337765" w:rsidRPr="0033776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Donji </w:t>
      </w:r>
      <w:proofErr w:type="spellStart"/>
      <w:r w:rsidR="00337765" w:rsidRPr="00337765">
        <w:rPr>
          <w:rFonts w:cs="Times New Roman" w:eastAsia="Times New Roman" w:hAnsi="Times New Roman" w:ascii="Times New Roman"/>
          <w:sz w:val="24"/>
          <w:szCs w:val="24"/>
          <w:lang w:eastAsia="hr-HR"/>
        </w:rPr>
        <w:t>Stupnik</w:t>
      </w:r>
      <w:proofErr w:type="spellEnd"/>
      <w:r w:rsidR="00337765" w:rsidRPr="0033776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</w:t>
      </w:r>
      <w:proofErr w:type="spellStart"/>
      <w:r w:rsidR="00337765" w:rsidRPr="00337765">
        <w:rPr>
          <w:rFonts w:cs="Times New Roman" w:eastAsia="Times New Roman" w:hAnsi="Times New Roman" w:ascii="Times New Roman"/>
          <w:sz w:val="24"/>
          <w:szCs w:val="24"/>
          <w:lang w:eastAsia="hr-HR"/>
        </w:rPr>
        <w:t>Stupnik</w:t>
      </w:r>
      <w:proofErr w:type="spellEnd"/>
      <w:r w:rsidR="00337765" w:rsidRPr="00337765">
        <w:rPr>
          <w:rFonts w:cs="Times New Roman" w:eastAsia="Times New Roman" w:hAnsi="Times New Roman" w:ascii="Times New Roman"/>
          <w:sz w:val="24"/>
          <w:szCs w:val="24"/>
          <w:lang w:eastAsia="hr-HR"/>
        </w:rPr>
        <w:t>)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proofErr w:type="spellStart"/>
      <w:r w:rsidR="00337765" w:rsidRPr="00337765">
        <w:rPr>
          <w:rFonts w:cs="Times New Roman" w:eastAsia="Times New Roman" w:hAnsi="Times New Roman" w:ascii="Times New Roman"/>
          <w:sz w:val="24"/>
          <w:szCs w:val="24"/>
          <w:lang w:eastAsia="hr-HR"/>
        </w:rPr>
        <w:t>Stupničke</w:t>
      </w:r>
      <w:proofErr w:type="spellEnd"/>
      <w:r w:rsidR="00337765" w:rsidRPr="0033776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proofErr w:type="spellStart"/>
      <w:r w:rsidR="00337765" w:rsidRPr="00337765">
        <w:rPr>
          <w:rFonts w:cs="Times New Roman" w:eastAsia="Times New Roman" w:hAnsi="Times New Roman" w:ascii="Times New Roman"/>
          <w:sz w:val="24"/>
          <w:szCs w:val="24"/>
          <w:lang w:eastAsia="hr-HR"/>
        </w:rPr>
        <w:t>Šipkovine</w:t>
      </w:r>
      <w:proofErr w:type="spellEnd"/>
      <w:r w:rsidR="00337765" w:rsidRPr="0033776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3/1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MBS:</w:t>
      </w:r>
      <w:r w:rsidR="00E4713D" w:rsidRPr="00E4713D">
        <w:t xml:space="preserve"> </w:t>
      </w:r>
      <w:r w:rsidR="00337765" w:rsidRPr="00337765">
        <w:rPr>
          <w:rFonts w:cs="Times New Roman" w:eastAsia="Times New Roman" w:hAnsi="Times New Roman" w:ascii="Times New Roman"/>
          <w:sz w:val="24"/>
          <w:szCs w:val="24"/>
          <w:lang w:eastAsia="hr-HR"/>
        </w:rPr>
        <w:t>060185859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CC7B34" w:rsidRPr="00CC7B34">
        <w:t xml:space="preserve"> </w:t>
      </w:r>
      <w:r w:rsidR="00337765" w:rsidRPr="00337765">
        <w:rPr>
          <w:rFonts w:cs="Times New Roman" w:eastAsia="Times New Roman" w:hAnsi="Times New Roman" w:ascii="Times New Roman"/>
          <w:sz w:val="24"/>
          <w:szCs w:val="24"/>
          <w:lang w:eastAsia="hr-HR"/>
        </w:rPr>
        <w:t>46684166433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5833B8">
        <w:rPr>
          <w:rFonts w:cs="Times New Roman" w:eastAsia="Times New Roman" w:hAnsi="Times New Roman" w:ascii="Times New Roman"/>
          <w:sz w:val="24"/>
          <w:szCs w:val="24"/>
          <w:lang w:eastAsia="hr-HR"/>
        </w:rPr>
        <w:t>dana 05. veljače 2016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lj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č i o     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9F7260" w:rsidP="00DE5400" w:rsidR="009D1BD2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 se HRVATSKI ZAVOD ZA MIROVINSKO OSIGURANJE, Zagreb, Trpimirova  4, dostaviti sudu pozivom na gornji broj spisa, podatke o zaposlenim osobama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/ podatke</w:t>
      </w:r>
      <w:r w:rsidR="00DA38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djelatnicima ili potvrdu</w:t>
      </w:r>
      <w:r w:rsidR="003A1F2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 nema zaposlenih osoba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B5FF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dužnika</w:t>
      </w:r>
      <w:r w:rsidR="006F3DF5" w:rsidRPr="006F3DF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633F2">
        <w:rPr>
          <w:rFonts w:cs="Times New Roman" w:eastAsia="Times New Roman" w:hAnsi="Times New Roman" w:ascii="Times New Roman"/>
          <w:sz w:val="24"/>
          <w:szCs w:val="24"/>
          <w:lang w:eastAsia="hr-HR"/>
        </w:rPr>
        <w:t>HIDRIA DALMACIJA d.o.o</w:t>
      </w:r>
      <w:r w:rsidR="003633F2" w:rsidRPr="00C30899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3633F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3633F2" w:rsidRPr="0033776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Donji </w:t>
      </w:r>
      <w:proofErr w:type="spellStart"/>
      <w:r w:rsidR="003633F2" w:rsidRPr="00337765">
        <w:rPr>
          <w:rFonts w:cs="Times New Roman" w:eastAsia="Times New Roman" w:hAnsi="Times New Roman" w:ascii="Times New Roman"/>
          <w:sz w:val="24"/>
          <w:szCs w:val="24"/>
          <w:lang w:eastAsia="hr-HR"/>
        </w:rPr>
        <w:t>Stupnik</w:t>
      </w:r>
      <w:proofErr w:type="spellEnd"/>
      <w:r w:rsidR="003633F2" w:rsidRPr="0033776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</w:t>
      </w:r>
      <w:proofErr w:type="spellStart"/>
      <w:r w:rsidR="003633F2" w:rsidRPr="00337765">
        <w:rPr>
          <w:rFonts w:cs="Times New Roman" w:eastAsia="Times New Roman" w:hAnsi="Times New Roman" w:ascii="Times New Roman"/>
          <w:sz w:val="24"/>
          <w:szCs w:val="24"/>
          <w:lang w:eastAsia="hr-HR"/>
        </w:rPr>
        <w:t>Stupnik</w:t>
      </w:r>
      <w:proofErr w:type="spellEnd"/>
      <w:r w:rsidR="003633F2" w:rsidRPr="00337765">
        <w:rPr>
          <w:rFonts w:cs="Times New Roman" w:eastAsia="Times New Roman" w:hAnsi="Times New Roman" w:ascii="Times New Roman"/>
          <w:sz w:val="24"/>
          <w:szCs w:val="24"/>
          <w:lang w:eastAsia="hr-HR"/>
        </w:rPr>
        <w:t>)</w:t>
      </w:r>
      <w:r w:rsidR="003633F2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proofErr w:type="spellStart"/>
      <w:r w:rsidR="003633F2" w:rsidRPr="00337765">
        <w:rPr>
          <w:rFonts w:cs="Times New Roman" w:eastAsia="Times New Roman" w:hAnsi="Times New Roman" w:ascii="Times New Roman"/>
          <w:sz w:val="24"/>
          <w:szCs w:val="24"/>
          <w:lang w:eastAsia="hr-HR"/>
        </w:rPr>
        <w:t>Stupničke</w:t>
      </w:r>
      <w:proofErr w:type="spellEnd"/>
      <w:r w:rsidR="003633F2" w:rsidRPr="0033776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proofErr w:type="spellStart"/>
      <w:r w:rsidR="003633F2" w:rsidRPr="00337765">
        <w:rPr>
          <w:rFonts w:cs="Times New Roman" w:eastAsia="Times New Roman" w:hAnsi="Times New Roman" w:ascii="Times New Roman"/>
          <w:sz w:val="24"/>
          <w:szCs w:val="24"/>
          <w:lang w:eastAsia="hr-HR"/>
        </w:rPr>
        <w:t>Šipkovine</w:t>
      </w:r>
      <w:proofErr w:type="spellEnd"/>
      <w:r w:rsidR="003633F2" w:rsidRPr="0033776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3/1</w:t>
      </w:r>
      <w:r w:rsidR="003633F2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MBS:</w:t>
      </w:r>
      <w:r w:rsidR="003633F2" w:rsidRPr="00E4713D">
        <w:t xml:space="preserve"> </w:t>
      </w:r>
      <w:r w:rsidR="003633F2" w:rsidRPr="00337765">
        <w:rPr>
          <w:rFonts w:cs="Times New Roman" w:eastAsia="Times New Roman" w:hAnsi="Times New Roman" w:ascii="Times New Roman"/>
          <w:sz w:val="24"/>
          <w:szCs w:val="24"/>
          <w:lang w:eastAsia="hr-HR"/>
        </w:rPr>
        <w:t>060185859</w:t>
      </w:r>
      <w:r w:rsidR="003633F2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3633F2" w:rsidRPr="00CC7B34">
        <w:t xml:space="preserve"> </w:t>
      </w:r>
      <w:r w:rsidR="003633F2" w:rsidRPr="00337765">
        <w:rPr>
          <w:rFonts w:cs="Times New Roman" w:eastAsia="Times New Roman" w:hAnsi="Times New Roman" w:ascii="Times New Roman"/>
          <w:sz w:val="24"/>
          <w:szCs w:val="24"/>
          <w:lang w:eastAsia="hr-HR"/>
        </w:rPr>
        <w:t>46684166433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 dan pisanja potvrde.</w:t>
      </w:r>
    </w:p>
    <w:p w:rsidRDefault="003A6CF9" w:rsidP="00DE5400" w:rsidR="003A6CF9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Financijska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agencija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podnijela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je, </w:t>
      </w:r>
      <w:proofErr w:type="spellStart"/>
      <w:proofErr w:type="gram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</w:t>
      </w:r>
      <w:proofErr w:type="spellEnd"/>
      <w:proofErr w:type="gram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temelju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odredbe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čl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429.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st.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1.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zakona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(NN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broj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71/15;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dalje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: SZ),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provedbu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skraćenog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postupka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proofErr w:type="gram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nad</w:t>
      </w:r>
      <w:proofErr w:type="spellEnd"/>
      <w:proofErr w:type="gram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dužnikom</w:t>
      </w:r>
      <w:proofErr w:type="spellEnd"/>
      <w:r w:rsidR="006F3DF5" w:rsidRPr="006F3DF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633F2">
        <w:rPr>
          <w:rFonts w:cs="Times New Roman" w:eastAsia="Times New Roman" w:hAnsi="Times New Roman" w:ascii="Times New Roman"/>
          <w:sz w:val="24"/>
          <w:szCs w:val="24"/>
          <w:lang w:eastAsia="hr-HR"/>
        </w:rPr>
        <w:t>HIDRIA DALMACIJA d.o.o</w:t>
      </w:r>
      <w:r w:rsidR="003633F2" w:rsidRPr="00C30899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3633F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3633F2" w:rsidRPr="0033776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Donji </w:t>
      </w:r>
      <w:proofErr w:type="spellStart"/>
      <w:r w:rsidR="003633F2" w:rsidRPr="00337765">
        <w:rPr>
          <w:rFonts w:cs="Times New Roman" w:eastAsia="Times New Roman" w:hAnsi="Times New Roman" w:ascii="Times New Roman"/>
          <w:sz w:val="24"/>
          <w:szCs w:val="24"/>
          <w:lang w:eastAsia="hr-HR"/>
        </w:rPr>
        <w:t>Stupnik</w:t>
      </w:r>
      <w:proofErr w:type="spellEnd"/>
      <w:r w:rsidR="003633F2" w:rsidRPr="0033776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</w:t>
      </w:r>
      <w:proofErr w:type="spellStart"/>
      <w:r w:rsidR="003633F2" w:rsidRPr="00337765">
        <w:rPr>
          <w:rFonts w:cs="Times New Roman" w:eastAsia="Times New Roman" w:hAnsi="Times New Roman" w:ascii="Times New Roman"/>
          <w:sz w:val="24"/>
          <w:szCs w:val="24"/>
          <w:lang w:eastAsia="hr-HR"/>
        </w:rPr>
        <w:t>Stupnik</w:t>
      </w:r>
      <w:proofErr w:type="spellEnd"/>
      <w:r w:rsidR="003633F2" w:rsidRPr="00337765">
        <w:rPr>
          <w:rFonts w:cs="Times New Roman" w:eastAsia="Times New Roman" w:hAnsi="Times New Roman" w:ascii="Times New Roman"/>
          <w:sz w:val="24"/>
          <w:szCs w:val="24"/>
          <w:lang w:eastAsia="hr-HR"/>
        </w:rPr>
        <w:t>)</w:t>
      </w:r>
      <w:r w:rsidR="003633F2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proofErr w:type="spellStart"/>
      <w:r w:rsidR="003633F2" w:rsidRPr="00337765">
        <w:rPr>
          <w:rFonts w:cs="Times New Roman" w:eastAsia="Times New Roman" w:hAnsi="Times New Roman" w:ascii="Times New Roman"/>
          <w:sz w:val="24"/>
          <w:szCs w:val="24"/>
          <w:lang w:eastAsia="hr-HR"/>
        </w:rPr>
        <w:t>Stupničke</w:t>
      </w:r>
      <w:proofErr w:type="spellEnd"/>
      <w:r w:rsidR="003633F2" w:rsidRPr="0033776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proofErr w:type="spellStart"/>
      <w:r w:rsidR="003633F2" w:rsidRPr="00337765">
        <w:rPr>
          <w:rFonts w:cs="Times New Roman" w:eastAsia="Times New Roman" w:hAnsi="Times New Roman" w:ascii="Times New Roman"/>
          <w:sz w:val="24"/>
          <w:szCs w:val="24"/>
          <w:lang w:eastAsia="hr-HR"/>
        </w:rPr>
        <w:t>Šipkovine</w:t>
      </w:r>
      <w:proofErr w:type="spellEnd"/>
      <w:r w:rsidR="003633F2" w:rsidRPr="0033776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3/1</w:t>
      </w:r>
      <w:r w:rsidR="003633F2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MBS:</w:t>
      </w:r>
      <w:r w:rsidR="003633F2" w:rsidRPr="00E4713D">
        <w:t xml:space="preserve"> </w:t>
      </w:r>
      <w:r w:rsidR="003633F2" w:rsidRPr="00337765">
        <w:rPr>
          <w:rFonts w:cs="Times New Roman" w:eastAsia="Times New Roman" w:hAnsi="Times New Roman" w:ascii="Times New Roman"/>
          <w:sz w:val="24"/>
          <w:szCs w:val="24"/>
          <w:lang w:eastAsia="hr-HR"/>
        </w:rPr>
        <w:t>060185859</w:t>
      </w:r>
      <w:r w:rsidR="003633F2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3633F2" w:rsidRPr="00CC7B34">
        <w:t xml:space="preserve"> </w:t>
      </w:r>
      <w:r w:rsidR="003633F2" w:rsidRPr="00337765">
        <w:rPr>
          <w:rFonts w:cs="Times New Roman" w:eastAsia="Times New Roman" w:hAnsi="Times New Roman" w:ascii="Times New Roman"/>
          <w:sz w:val="24"/>
          <w:szCs w:val="24"/>
          <w:lang w:eastAsia="hr-HR"/>
        </w:rPr>
        <w:t>46684166433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</w:t>
      </w:r>
    </w:p>
    <w:p w:rsidRDefault="003A1F2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Sukladno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Pretpostavka za provedbu skraćenog stečajnog postupka je okolnos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 da dužnik nema zaposlenih, 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HRVATSKI ZAVOD ZA MIROVINSKO OSIGURANJE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HZMO)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sukladno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odredbama Zakona o mirovinskom osiguranju vodi propisane evidencije. Temeljem naprijed navedenog poziva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se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dost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aviti podatak naveden u izreci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zaključka.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D1BD2" w:rsidP="009D1BD2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 w:rsidR="005833B8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05. veljače 2016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9D1BD2" w:rsidP="009D1BD2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9D1BD2" w:rsidP="003633F2" w:rsidR="00DE540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Ivan Turčić</w:t>
      </w: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Protiv ovog zaključka</w:t>
      </w:r>
      <w:r w:rsidR="009F7260"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žalba nije dopuštena (čl. 19.st. 7. SZ-a). 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1. 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Zagreb, Trpimirova 4</w:t>
      </w:r>
    </w:p>
    <w:p w:rsidRDefault="009F7260" w:rsidP="009D1BD2" w:rsidR="009F7260" w:rsidRPr="009D1BD2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e-oglasna ploča 15 dana</w:t>
      </w:r>
    </w:p>
    <w:p w:rsidRDefault="009D1BD2" w:rsidP="009F7260" w:rsidR="009F7260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</w:pP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uvezati izvadak iz sudskog registra za </w:t>
      </w:r>
      <w:r w:rsidR="00DC5843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dužnika</w:t>
      </w: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sectPr w:rsidR="009F726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17646E"/>
    <w:rsid w:val="002B5FFE"/>
    <w:rsid w:val="00337765"/>
    <w:rsid w:val="003633F2"/>
    <w:rsid w:val="003A1F20"/>
    <w:rsid w:val="003A6CF9"/>
    <w:rsid w:val="004423A7"/>
    <w:rsid w:val="005833B8"/>
    <w:rsid w:val="00604F51"/>
    <w:rsid w:val="006F3DF5"/>
    <w:rsid w:val="00741848"/>
    <w:rsid w:val="007659BE"/>
    <w:rsid w:val="007E7B9C"/>
    <w:rsid w:val="009D1BD2"/>
    <w:rsid w:val="009F7260"/>
    <w:rsid w:val="00A15DB0"/>
    <w:rsid w:val="00BE3395"/>
    <w:rsid w:val="00C2640F"/>
    <w:rsid w:val="00C30899"/>
    <w:rsid w:val="00C9607A"/>
    <w:rsid w:val="00CA6C01"/>
    <w:rsid w:val="00CC7B34"/>
    <w:rsid w:val="00D9161D"/>
    <w:rsid w:val="00DA38AC"/>
    <w:rsid w:val="00DC5843"/>
    <w:rsid w:val="00DE5400"/>
    <w:rsid w:val="00E4713D"/>
    <w:rsid w:val="00EC61CA"/>
    <w:rsid w:val="00F66F4F"/>
    <w:rsid w:val="00FD0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D06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06AD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FD06AD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FD06AD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FD06AD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D06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06A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FD06A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FD06A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FD06A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veljače 2016.</izvorni_sadrzaj>
    <derivirana_varijabla naziv="DomainObject.DatumDonosenjaOdluke_1">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7205</izvorni_sadrzaj>
    <derivirana_varijabla naziv="DomainObject.Predmet.Broj_1">7205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St-7205/2015</izvorni_sadrzaj>
    <derivirana_varijabla naziv="DomainObject.Predmet.OznakaBroj_1">St-7205/2015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HIDRIA DALMACIJA d.o.o.</izvorni_sadrzaj>
    <derivirana_varijabla naziv="DomainObject.Predmet.ProtustrankaFormated_1">  HIDRIA DALMACIJA d.o.o.</derivirana_varijabla>
  </DomainObject.Predmet.ProtustrankaFormated>
  <DomainObject.Predmet.ProtustrankaFormatedOIB>
    <izvorni_sadrzaj>  HIDRIA DALMACIJA d.o.o., OIB 46684166433</izvorni_sadrzaj>
    <derivirana_varijabla naziv="DomainObject.Predmet.ProtustrankaFormatedOIB_1">  HIDRIA DALMACIJA d.o.o., OIB 46684166433</derivirana_varijabla>
  </DomainObject.Predmet.ProtustrankaFormatedOIB>
  <DomainObject.Predmet.ProtustrankaFormatedWithAdress>
    <izvorni_sadrzaj> HIDRIA DALMACIJA d.o.o., Stupničke Šipkovine 3/1, 10255 Donji Stupnik</izvorni_sadrzaj>
    <derivirana_varijabla naziv="DomainObject.Predmet.ProtustrankaFormatedWithAdress_1"> HIDRIA DALMACIJA d.o.o., Stupničke Šipkovine 3/1, 10255 Donji Stupnik</derivirana_varijabla>
  </DomainObject.Predmet.ProtustrankaFormatedWithAdress>
  <DomainObject.Predmet.ProtustrankaFormatedWithAdressOIB>
    <izvorni_sadrzaj> HIDRIA DALMACIJA d.o.o., OIB 46684166433, Stupničke Šipkovine 3/1, 10255 Donji Stupnik</izvorni_sadrzaj>
    <derivirana_varijabla naziv="DomainObject.Predmet.ProtustrankaFormatedWithAdressOIB_1"> HIDRIA DALMACIJA d.o.o., OIB 46684166433, Stupničke Šipkovine 3/1, 10255 Donji Stupnik</derivirana_varijabla>
  </DomainObject.Predmet.ProtustrankaFormatedWithAdressOIB>
  <DomainObject.Predmet.ProtustrankaWithAdress>
    <izvorni_sadrzaj>HIDRIA DALMACIJA d.o.o. Stupničke Šipkovine 3/1, 10255 Donji Stupnik</izvorni_sadrzaj>
    <derivirana_varijabla naziv="DomainObject.Predmet.ProtustrankaWithAdress_1">HIDRIA DALMACIJA d.o.o. Stupničke Šipkovine 3/1, 10255 Donji Stupnik</derivirana_varijabla>
  </DomainObject.Predmet.ProtustrankaWithAdress>
  <DomainObject.Predmet.ProtustrankaWithAdressOIB>
    <izvorni_sadrzaj>HIDRIA DALMACIJA d.o.o., OIB 46684166433, Stupničke Šipkovine 3/1, 10255 Donji Stupnik</izvorni_sadrzaj>
    <derivirana_varijabla naziv="DomainObject.Predmet.ProtustrankaWithAdressOIB_1">HIDRIA DALMACIJA d.o.o., OIB 46684166433, Stupničke Šipkovine 3/1, 10255 Donji Stupnik</derivirana_varijabla>
  </DomainObject.Predmet.ProtustrankaWithAdressOIB>
  <DomainObject.Predmet.ProtustrankaNazivFormated>
    <izvorni_sadrzaj>HIDRIA DALMACIJA d.o.o.</izvorni_sadrzaj>
    <derivirana_varijabla naziv="DomainObject.Predmet.ProtustrankaNazivFormated_1">HIDRIA DALMACIJA d.o.o.</derivirana_varijabla>
  </DomainObject.Predmet.ProtustrankaNazivFormated>
  <DomainObject.Predmet.ProtustrankaNazivFormatedOIB>
    <izvorni_sadrzaj>HIDRIA DALMACIJA d.o.o., OIB 46684166433</izvorni_sadrzaj>
    <derivirana_varijabla naziv="DomainObject.Predmet.ProtustrankaNazivFormatedOIB_1">HIDRIA DALMACIJA d.o.o., OIB 46684166433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HIDRIA DALMACIJA d.o.o.</item>
    </izvorni_sadrzaj>
    <derivirana_varijabla naziv="DomainObject.Predmet.ProtuStrankaListFormated_1">
      <item>HIDRIA DALMACIJA d.o.o.</item>
    </derivirana_varijabla>
  </DomainObject.Predmet.ProtuStrankaListFormated>
  <DomainObject.Predmet.ProtuStrankaListFormatedOIB>
    <izvorni_sadrzaj>
      <item>HIDRIA DALMACIJA d.o.o., OIB 46684166433</item>
    </izvorni_sadrzaj>
    <derivirana_varijabla naziv="DomainObject.Predmet.ProtuStrankaListFormatedOIB_1">
      <item>HIDRIA DALMACIJA d.o.o., OIB 46684166433</item>
    </derivirana_varijabla>
  </DomainObject.Predmet.ProtuStrankaListFormatedOIB>
  <DomainObject.Predmet.ProtuStrankaListFormatedWithAdress>
    <izvorni_sadrzaj>
      <item>HIDRIA DALMACIJA d.o.o., Stupničke Šipkovine 3/1, 10255 Donji Stupnik</item>
    </izvorni_sadrzaj>
    <derivirana_varijabla naziv="DomainObject.Predmet.ProtuStrankaListFormatedWithAdress_1">
      <item>HIDRIA DALMACIJA d.o.o., Stupničke Šipkovine 3/1, 10255 Donji Stupnik</item>
    </derivirana_varijabla>
  </DomainObject.Predmet.ProtuStrankaListFormatedWithAdress>
  <DomainObject.Predmet.ProtuStrankaListFormatedWithAdressOIB>
    <izvorni_sadrzaj>
      <item>HIDRIA DALMACIJA d.o.o., OIB 46684166433, Stupničke Šipkovine 3/1, 10255 Donji Stupnik</item>
    </izvorni_sadrzaj>
    <derivirana_varijabla naziv="DomainObject.Predmet.ProtuStrankaListFormatedWithAdressOIB_1">
      <item>HIDRIA DALMACIJA d.o.o., OIB 46684166433, Stupničke Šipkovine 3/1, 10255 Donji Stupnik</item>
    </derivirana_varijabla>
  </DomainObject.Predmet.ProtuStrankaListFormatedWithAdressOIB>
  <DomainObject.Predmet.ProtuStrankaListNazivFormated>
    <izvorni_sadrzaj>
      <item>HIDRIA DALMACIJA d.o.o.</item>
    </izvorni_sadrzaj>
    <derivirana_varijabla naziv="DomainObject.Predmet.ProtuStrankaListNazivFormated_1">
      <item>HIDRIA DALMACIJA d.o.o.</item>
    </derivirana_varijabla>
  </DomainObject.Predmet.ProtuStrankaListNazivFormated>
  <DomainObject.Predmet.ProtuStrankaListNazivFormatedOIB>
    <izvorni_sadrzaj>
      <item>HIDRIA DALMACIJA d.o.o., OIB 46684166433</item>
    </izvorni_sadrzaj>
    <derivirana_varijabla naziv="DomainObject.Predmet.ProtuStrankaListNazivFormatedOIB_1">
      <item>HIDRIA DALMACIJA d.o.o., OIB 46684166433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2016.</izvorni_sadrzaj>
    <derivirana_varijabla naziv="DomainObject.Datum_1">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HIDRIA DALMACIJA d.o.o.</izvorni_sadrzaj>
    <derivirana_varijabla naziv="DomainObject.Predmet.ProtustrankaIDrugi_1">HIDRIA DALMACIJA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HIDRIA DALMACIJA d.o.o., OIB 46684166433, Stupničke Šipkovine 3/1, 10255 Donji Stupnik</izvorni_sadrzaj>
    <derivirana_varijabla naziv="DomainObject.Predmet.ProtustrankaIDrugiAdressOIB_1">HIDRIA DALMACIJA d.o.o., OIB 46684166433, Stupničke Šipkovine 3/1, 10255 Donji Stupnik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HIDRIA DALMACIJA d.o.o.</item>
      <item>FINA Regionalni centar Zagreb</item>
    </izvorni_sadrzaj>
    <derivirana_varijabla naziv="DomainObject.Predmet.SudioniciListNaziv_1">
      <item>HIDRIA DALMACIJA d.o.o.</item>
      <item>FINA Regionalni centar Zagreb</item>
    </derivirana_varijabla>
  </DomainObject.Predmet.SudioniciListNaziv>
  <DomainObject.Predmet.SudioniciListAdressOIB>
    <izvorni_sadrzaj>
      <item>HIDRIA DALMACIJA d.o.o., OIB 46684166433, Stupničke Šipkovine 3/1,10255 Donji Stupnik</item>
      <item>FINA Regionalni centar Zagreb, OIB 85821130368, Trg svibanjskih žrtava 1995. 1,10000 Zagreb</item>
    </izvorni_sadrzaj>
    <derivirana_varijabla naziv="DomainObject.Predmet.SudioniciListAdressOIB_1">
      <item>HIDRIA DALMACIJA d.o.o., OIB 46684166433, Stupničke Šipkovine 3/1,10255 Donji Stupnik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46684166433</item>
      <item>, OIB 85821130368</item>
    </izvorni_sadrzaj>
    <derivirana_varijabla naziv="DomainObject.Predmet.SudioniciListNazivOIB_1">
      <item>, OIB 46684166433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326</properties:Words>
  <properties:Characters>1903</properties:Characters>
  <properties:Lines>46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2016-02-01T13:54:00Z</dcterms:created>
  <dc:creator>Ivan Turčić</dc:creator>
  <cp:lastModifiedBy>Slavica Sorić</cp:lastModifiedBy>
  <dcterms:modified xmlns:xsi="http://www.w3.org/2001/XMLSchema-instance" xsi:type="dcterms:W3CDTF">2016-02-05T08:43:00Z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