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eb2a" w14:paraId="fe7eb2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1C417C">
        <w:t>2304</w:t>
      </w:r>
      <w:r w:rsidR="00F3517B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C417C">
        <w:t xml:space="preserve"> LEON RIBA j.d.o.o. za trgovinu, Pula, Buonarrotijeva 9, OIB: 87969701838</w:t>
      </w:r>
      <w:r w:rsidR="006E61B4">
        <w:t xml:space="preserve">, </w:t>
      </w:r>
      <w:r>
        <w:t>povodom zahtjeva</w:t>
      </w:r>
      <w:r w:rsidR="0073159A" w:rsidRPr="0073159A">
        <w:t xml:space="preserve"> </w:t>
      </w:r>
      <w:r w:rsidR="0073159A">
        <w:t>Financijske agencije, RC Rijeka, Podružnica Pula, Giardini 5,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3159A">
        <w:t>2</w:t>
      </w:r>
      <w:r w:rsidR="00C82343">
        <w:t xml:space="preserve">. </w:t>
      </w:r>
      <w:r w:rsidR="0073159A">
        <w:t>prosinca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F3517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9F2FEF">
        <w:rPr>
          <w:bCs/>
        </w:rPr>
        <w:t xml:space="preserve"> </w:t>
      </w:r>
      <w:r w:rsidR="001C417C">
        <w:t>LEON RIBA j.d.o.o. za trgovinu, Pula, Buonarrotijeva 9, OIB: 87969701838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C417C">
        <w:t xml:space="preserve"> Krešimir Fučkar, Sladojevci, Braće Radića 63, OIB: 01195634741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9F2FEF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7D6AA3">
        <w:t>9</w:t>
      </w:r>
      <w:r w:rsidR="00F7152E">
        <w:t xml:space="preserve">. </w:t>
      </w:r>
      <w:r w:rsidR="0080551B">
        <w:t>kolovoza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</w:t>
      </w:r>
      <w:r w:rsidR="0073159A">
        <w:t xml:space="preserve">Financijske agencije, RC Rijeka, Podružnica Pula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54495E">
        <w:t>18</w:t>
      </w:r>
      <w:r w:rsidR="00DC51C2">
        <w:t>.</w:t>
      </w:r>
      <w:r w:rsidR="00794266">
        <w:t xml:space="preserve"> </w:t>
      </w:r>
      <w:r w:rsidR="0054495E">
        <w:t>listopada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1C417C">
        <w:t>2304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1C417C">
        <w:t>2304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34B33">
        <w:t>2</w:t>
      </w:r>
      <w:r w:rsidR="00C82343">
        <w:t xml:space="preserve">. </w:t>
      </w:r>
      <w:r w:rsidR="0054495E">
        <w:t>prosinca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9F2FE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54495E">
        <w:t>2.1.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54557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13D4"/>
    <w:rsid w:val="001254DD"/>
    <w:rsid w:val="001257A9"/>
    <w:rsid w:val="001273B9"/>
    <w:rsid w:val="00133162"/>
    <w:rsid w:val="00134E8C"/>
    <w:rsid w:val="00144E89"/>
    <w:rsid w:val="0016149D"/>
    <w:rsid w:val="0016157B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258B"/>
    <w:rsid w:val="001C417C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89A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A51DC"/>
    <w:rsid w:val="002B0E74"/>
    <w:rsid w:val="002B6B2E"/>
    <w:rsid w:val="002D32AA"/>
    <w:rsid w:val="002E0208"/>
    <w:rsid w:val="002F099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3A0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0C35"/>
    <w:rsid w:val="00534927"/>
    <w:rsid w:val="00534E0F"/>
    <w:rsid w:val="00535709"/>
    <w:rsid w:val="005420F0"/>
    <w:rsid w:val="0054495E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737C2"/>
    <w:rsid w:val="00581CA3"/>
    <w:rsid w:val="00584332"/>
    <w:rsid w:val="0058666E"/>
    <w:rsid w:val="005906D0"/>
    <w:rsid w:val="0059098C"/>
    <w:rsid w:val="0059783B"/>
    <w:rsid w:val="005A572D"/>
    <w:rsid w:val="005A7D89"/>
    <w:rsid w:val="005B093F"/>
    <w:rsid w:val="005B0F1E"/>
    <w:rsid w:val="005B3759"/>
    <w:rsid w:val="005B4462"/>
    <w:rsid w:val="005B7DD8"/>
    <w:rsid w:val="005C00BB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053BB"/>
    <w:rsid w:val="0061104E"/>
    <w:rsid w:val="00617B3C"/>
    <w:rsid w:val="00620F5C"/>
    <w:rsid w:val="00622640"/>
    <w:rsid w:val="00627D01"/>
    <w:rsid w:val="00633565"/>
    <w:rsid w:val="006369CD"/>
    <w:rsid w:val="00642B53"/>
    <w:rsid w:val="00660B01"/>
    <w:rsid w:val="00662B4E"/>
    <w:rsid w:val="0066488F"/>
    <w:rsid w:val="00670141"/>
    <w:rsid w:val="0067199B"/>
    <w:rsid w:val="00674DDB"/>
    <w:rsid w:val="00677F2B"/>
    <w:rsid w:val="006854F7"/>
    <w:rsid w:val="00686322"/>
    <w:rsid w:val="0069652F"/>
    <w:rsid w:val="006A298A"/>
    <w:rsid w:val="006B0F9C"/>
    <w:rsid w:val="006B3B81"/>
    <w:rsid w:val="006C3FCC"/>
    <w:rsid w:val="006C5047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59A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47A7"/>
    <w:rsid w:val="007B717C"/>
    <w:rsid w:val="007C0B45"/>
    <w:rsid w:val="007D4893"/>
    <w:rsid w:val="007D6523"/>
    <w:rsid w:val="007D6AA3"/>
    <w:rsid w:val="007E4A00"/>
    <w:rsid w:val="007E7F9D"/>
    <w:rsid w:val="0080540C"/>
    <w:rsid w:val="0080551B"/>
    <w:rsid w:val="008151B4"/>
    <w:rsid w:val="00817EA0"/>
    <w:rsid w:val="00827282"/>
    <w:rsid w:val="00831463"/>
    <w:rsid w:val="00837906"/>
    <w:rsid w:val="00840348"/>
    <w:rsid w:val="0085315E"/>
    <w:rsid w:val="008552D6"/>
    <w:rsid w:val="00864775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0484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15DB2"/>
    <w:rsid w:val="00923CA1"/>
    <w:rsid w:val="009240E0"/>
    <w:rsid w:val="009332EB"/>
    <w:rsid w:val="00946658"/>
    <w:rsid w:val="00946ED7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165F"/>
    <w:rsid w:val="009F2FEF"/>
    <w:rsid w:val="009F538B"/>
    <w:rsid w:val="00A00307"/>
    <w:rsid w:val="00A01A75"/>
    <w:rsid w:val="00A071BA"/>
    <w:rsid w:val="00A11D11"/>
    <w:rsid w:val="00A12C16"/>
    <w:rsid w:val="00A16684"/>
    <w:rsid w:val="00A207A6"/>
    <w:rsid w:val="00A2401F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86C8E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22D3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073B9"/>
    <w:rsid w:val="00D10204"/>
    <w:rsid w:val="00D24B3B"/>
    <w:rsid w:val="00D34B33"/>
    <w:rsid w:val="00D36A9D"/>
    <w:rsid w:val="00D41285"/>
    <w:rsid w:val="00D4679F"/>
    <w:rsid w:val="00D626E7"/>
    <w:rsid w:val="00D62ED6"/>
    <w:rsid w:val="00D946FB"/>
    <w:rsid w:val="00D96C2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111F5"/>
    <w:rsid w:val="00E27BE6"/>
    <w:rsid w:val="00E36D43"/>
    <w:rsid w:val="00E3768D"/>
    <w:rsid w:val="00E426F8"/>
    <w:rsid w:val="00E44BC9"/>
    <w:rsid w:val="00E4746C"/>
    <w:rsid w:val="00E512E8"/>
    <w:rsid w:val="00E51B20"/>
    <w:rsid w:val="00E532D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A2E6C"/>
    <w:rsid w:val="00EB12CD"/>
    <w:rsid w:val="00EB5DA7"/>
    <w:rsid w:val="00EC0549"/>
    <w:rsid w:val="00EC05C6"/>
    <w:rsid w:val="00EC564D"/>
    <w:rsid w:val="00ED1E0F"/>
    <w:rsid w:val="00EE4093"/>
    <w:rsid w:val="00EE7D18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517B"/>
    <w:rsid w:val="00F36582"/>
    <w:rsid w:val="00F53471"/>
    <w:rsid w:val="00F5447E"/>
    <w:rsid w:val="00F66CB6"/>
    <w:rsid w:val="00F66EAC"/>
    <w:rsid w:val="00F66EAD"/>
    <w:rsid w:val="00F67585"/>
    <w:rsid w:val="00F67DEE"/>
    <w:rsid w:val="00F7152E"/>
    <w:rsid w:val="00F71B0B"/>
    <w:rsid w:val="00F758CB"/>
    <w:rsid w:val="00F75BA2"/>
    <w:rsid w:val="00F80F75"/>
    <w:rsid w:val="00F8306B"/>
    <w:rsid w:val="00F916A6"/>
    <w:rsid w:val="00F92133"/>
    <w:rsid w:val="00F96CB6"/>
    <w:rsid w:val="00FC65F4"/>
    <w:rsid w:val="00FC7DC5"/>
    <w:rsid w:val="00FD0CCA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4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A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A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A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A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4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A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A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A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A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2304</izvorni_sadrzaj>
    <derivirana_varijabla naziv="DomainObject.Predmet.Broj_1">2304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St-2304/2016</izvorni_sadrzaj>
    <derivirana_varijabla naziv="DomainObject.Predmet.OznakaBroj_1">St-2304/2016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 RIBA j.d.o.o. PULA</izvorni_sadrzaj>
    <derivirana_varijabla naziv="DomainObject.Predmet.ProtustrankaFormated_1">  LEON RIBA j.d.o.o. PULA</derivirana_varijabla>
  </DomainObject.Predmet.ProtustrankaFormated>
  <DomainObject.Predmet.ProtustrankaFormatedOIB>
    <izvorni_sadrzaj>  LEON RIBA j.d.o.o. PULA, OIB 87969701838</izvorni_sadrzaj>
    <derivirana_varijabla naziv="DomainObject.Predmet.ProtustrankaFormatedOIB_1">  LEON RIBA j.d.o.o. PULA, OIB 87969701838</derivirana_varijabla>
  </DomainObject.Predmet.ProtustrankaFormatedOIB>
  <DomainObject.Predmet.ProtustrankaFormatedWithAdress>
    <izvorni_sadrzaj> LEON RIBA j.d.o.o. PULA, Buonarrotijeva 9, 52100 Pula</izvorni_sadrzaj>
    <derivirana_varijabla naziv="DomainObject.Predmet.ProtustrankaFormatedWithAdress_1"> LEON RIBA j.d.o.o. PULA, Buonarrotijeva 9, 52100 Pula</derivirana_varijabla>
  </DomainObject.Predmet.ProtustrankaFormatedWithAdress>
  <DomainObject.Predmet.ProtustrankaFormatedWithAdressOIB>
    <izvorni_sadrzaj> LEON RIBA j.d.o.o. PULA, OIB 87969701838, Buonarrotijeva 9, 52100 Pula</izvorni_sadrzaj>
    <derivirana_varijabla naziv="DomainObject.Predmet.ProtustrankaFormatedWithAdressOIB_1"> LEON RIBA j.d.o.o. PULA, OIB 87969701838, Buonarrotijeva 9, 52100 Pula</derivirana_varijabla>
  </DomainObject.Predmet.ProtustrankaFormatedWithAdressOIB>
  <DomainObject.Predmet.ProtustrankaWithAdress>
    <izvorni_sadrzaj>LEON RIBA j.d.o.o. PULA Buonarrotijeva 9, 52100 Pula</izvorni_sadrzaj>
    <derivirana_varijabla naziv="DomainObject.Predmet.ProtustrankaWithAdress_1">LEON RIBA j.d.o.o. PULA Buonarrotijeva 9, 52100 Pula</derivirana_varijabla>
  </DomainObject.Predmet.ProtustrankaWithAdress>
  <DomainObject.Predmet.ProtustrankaWithAdressOIB>
    <izvorni_sadrzaj>LEON RIBA j.d.o.o. PULA, OIB 87969701838, Buonarrotijeva 9, 52100 Pula</izvorni_sadrzaj>
    <derivirana_varijabla naziv="DomainObject.Predmet.ProtustrankaWithAdressOIB_1">LEON RIBA j.d.o.o. PULA, OIB 87969701838, Buonarrotijeva 9, 52100 Pula</derivirana_varijabla>
  </DomainObject.Predmet.ProtustrankaWithAdressOIB>
  <DomainObject.Predmet.ProtustrankaNazivFormated>
    <izvorni_sadrzaj>LEON RIBA j.d.o.o. PULA</izvorni_sadrzaj>
    <derivirana_varijabla naziv="DomainObject.Predmet.ProtustrankaNazivFormated_1">LEON RIBA j.d.o.o. PULA</derivirana_varijabla>
  </DomainObject.Predmet.ProtustrankaNazivFormated>
  <DomainObject.Predmet.ProtustrankaNazivFormatedOIB>
    <izvorni_sadrzaj>LEON RIBA j.d.o.o. PULA, OIB 87969701838</izvorni_sadrzaj>
    <derivirana_varijabla naziv="DomainObject.Predmet.ProtustrankaNazivFormatedOIB_1">LEON RIBA j.d.o.o. PULA, OIB 87969701838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LEON RIBA j.d.o.o. PULA</item>
    </izvorni_sadrzaj>
    <derivirana_varijabla naziv="DomainObject.Predmet.ProtuStrankaListFormated_1">
      <item>LEON RIBA j.d.o.o. PULA</item>
    </derivirana_varijabla>
  </DomainObject.Predmet.ProtuStrankaListFormated>
  <DomainObject.Predmet.ProtuStrankaListFormatedOIB>
    <izvorni_sadrzaj>
      <item>LEON RIBA j.d.o.o. PULA, OIB 87969701838</item>
    </izvorni_sadrzaj>
    <derivirana_varijabla naziv="DomainObject.Predmet.ProtuStrankaListFormatedOIB_1">
      <item>LEON RIBA j.d.o.o. PULA, OIB 87969701838</item>
    </derivirana_varijabla>
  </DomainObject.Predmet.ProtuStrankaListFormatedOIB>
  <DomainObject.Predmet.ProtuStrankaListFormatedWithAdress>
    <izvorni_sadrzaj>
      <item>LEON RIBA j.d.o.o. PULA, Buonarrotijeva 9, 52100 Pula</item>
    </izvorni_sadrzaj>
    <derivirana_varijabla naziv="DomainObject.Predmet.ProtuStrankaListFormatedWithAdress_1">
      <item>LEON RIBA j.d.o.o. PULA, Buonarrotijeva 9, 52100 Pula</item>
    </derivirana_varijabla>
  </DomainObject.Predmet.ProtuStrankaListFormatedWithAdress>
  <DomainObject.Predmet.ProtuStrankaListFormatedWithAdressOIB>
    <izvorni_sadrzaj>
      <item>LEON RIBA j.d.o.o. PULA, OIB 87969701838, Buonarrotijeva 9, 52100 Pula</item>
    </izvorni_sadrzaj>
    <derivirana_varijabla naziv="DomainObject.Predmet.ProtuStrankaListFormatedWithAdressOIB_1">
      <item>LEON RIBA j.d.o.o. PULA, OIB 87969701838, Buonarrotijeva 9, 52100 Pula</item>
    </derivirana_varijabla>
  </DomainObject.Predmet.ProtuStrankaListFormatedWithAdressOIB>
  <DomainObject.Predmet.ProtuStrankaListNazivFormated>
    <izvorni_sadrzaj>
      <item>LEON RIBA j.d.o.o. PULA</item>
    </izvorni_sadrzaj>
    <derivirana_varijabla naziv="DomainObject.Predmet.ProtuStrankaListNazivFormated_1">
      <item>LEON RIBA j.d.o.o. PULA</item>
    </derivirana_varijabla>
  </DomainObject.Predmet.ProtuStrankaListNazivFormated>
  <DomainObject.Predmet.ProtuStrankaListNazivFormatedOIB>
    <izvorni_sadrzaj>
      <item>LEON RIBA j.d.o.o. PULA, OIB 87969701838</item>
    </izvorni_sadrzaj>
    <derivirana_varijabla naziv="DomainObject.Predmet.ProtuStrankaListNazivFormatedOIB_1">
      <item>LEON RIBA j.d.o.o. PULA, OIB 87969701838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LEON RIBA j.d.o.o. PULA</izvorni_sadrzaj>
    <derivirana_varijabla naziv="DomainObject.Predmet.ProtustrankaIDrugi_1">LEON RIBA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LEON RIBA j.d.o.o. PULA, OIB 87969701838, Buonarrotijeva 9, 52100 Pula</izvorni_sadrzaj>
    <derivirana_varijabla naziv="DomainObject.Predmet.ProtustrankaIDrugiAdressOIB_1">LEON RIBA j.d.o.o. PULA, OIB 87969701838, Buonarrotijeva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LEON RIBA j.d.o.o. PULA</item>
    </izvorni_sadrzaj>
    <derivirana_varijabla naziv="DomainObject.Predmet.SudioniciListNaziv_1">
      <item>FINANCIJSKA AGENCIJA, RC RIJEKA, PODRUŽNICA PULA, PULA</item>
      <item>LEON RIBA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LEON RIBA j.d.o.o. PULA, OIB 87969701838, Buonarrotijeva 9,52100 Pula</item>
    </izvorni_sadrzaj>
    <derivirana_varijabla naziv="DomainObject.Predmet.SudioniciListAdressOIB_1">
      <item>FINANCIJSKA AGENCIJA, RC RIJEKA, PODRUŽNICA PULA, PULA, OIB 85821130368, Giardini 5,52100 Pula</item>
      <item>LEON RIBA j.d.o.o. PULA, OIB 87969701838, Buonarrotijeva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87969701838</item>
    </izvorni_sadrzaj>
    <derivirana_varijabla naziv="DomainObject.Predmet.SudioniciListNazivOIB_1">
      <item>, OIB 85821130368</item>
      <item>, OIB 87969701838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27782-40B1-4985-8A4C-9A19BD1EC9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367</properties:Words>
  <properties:Characters>1921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2016-12-02T08:40:00Z</dcterms:created>
  <dc:creator>wsadmin</dc:creator>
  <cp:lastModifiedBy>Sanda Gučić</cp:lastModifiedBy>
  <cp:lastPrinted>2016-12-02T08:35:00Z</cp:lastPrinted>
  <dcterms:modified xmlns:xsi="http://www.w3.org/2001/XMLSchema-instance" xsi:type="dcterms:W3CDTF">2016-12-05T08:16:00Z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