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8006" w14:paraId="e2c8006" w:rsidRDefault="00F87C70" w:rsidP="001940FB" w:rsidR="00F87C7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C0D5B">
      <w:pPr>
        <w:spacing w:lineRule="auto" w:line="276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 xml:space="preserve">U Zagrebu, dana </w:t>
      </w:r>
      <w:r w:rsidR="00AA6BCF" w:rsidRPr="003C0D5B">
        <w:rPr>
          <w:rFonts w:cs="Calibri" w:eastAsia="Calibri" w:hAnsi="Calibri" w:ascii="Calibri"/>
          <w:lang w:val="hr-HR"/>
        </w:rPr>
        <w:t>0</w:t>
      </w:r>
      <w:r w:rsidR="00425686">
        <w:rPr>
          <w:rFonts w:cs="Calibri" w:eastAsia="Calibri" w:hAnsi="Calibri" w:ascii="Calibri"/>
          <w:lang w:val="hr-HR"/>
        </w:rPr>
        <w:t>6</w:t>
      </w:r>
      <w:r w:rsidRPr="003C0D5B">
        <w:rPr>
          <w:rFonts w:cs="Calibri" w:eastAsia="Calibri" w:hAnsi="Calibri" w:ascii="Calibri"/>
          <w:lang w:val="hr-HR"/>
        </w:rPr>
        <w:t>.0</w:t>
      </w:r>
      <w:r w:rsidR="00AA6BCF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.201</w:t>
      </w:r>
      <w:r w:rsidR="003F2BB3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C0D5B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C0D5B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F87C70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C0D5B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>Stečajni dužnik:</w:t>
      </w:r>
      <w:r w:rsidRPr="003C0D5B">
        <w:rPr>
          <w:rFonts w:cs="Calibri" w:eastAsia="Calibri" w:hAnsi="Calibri" w:ascii="Calibri"/>
          <w:lang w:val="hr-HR"/>
        </w:rPr>
        <w:tab/>
      </w:r>
      <w:r w:rsidRPr="003C0D5B">
        <w:rPr>
          <w:rFonts w:cs="Calibri" w:eastAsia="Calibri" w:hAnsi="Calibri" w:ascii="Calibri"/>
          <w:b/>
          <w:lang w:val="hr-HR"/>
        </w:rPr>
        <w:t>BRA-MA kreditna unija u stečaju</w:t>
      </w:r>
      <w:r w:rsidRPr="003C0D5B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87C70" w:rsidP="00AA6BCF" w:rsidR="00F87C70" w:rsidRPr="003C0D5B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87C70" w:rsidP="00F87C70" w:rsidR="00F87C7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87C70" w:rsidP="00F87C70" w:rsidR="00F87C7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C0D5B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C0D5B">
      <w:pPr>
        <w:spacing w:after="0"/>
        <w:rPr>
          <w:rFonts w:cs="Calibri" w:eastAsia="Times New Roman" w:hAnsi="Calibri" w:ascii="Calibri"/>
          <w:lang w:val="hr-HR"/>
        </w:rPr>
      </w:pPr>
    </w:p>
    <w:p w:rsidRDefault="00F87C70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87C7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C0D5B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C0D5B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C0D5B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34B13">
        <w:rPr>
          <w:rFonts w:cs="Calibri" w:eastAsia="Arial Unicode MS" w:hAnsi="Calibri" w:ascii="Calibri"/>
          <w:kern w:val="1"/>
          <w:lang w:eastAsia="ar-SA" w:val="hr-HR"/>
        </w:rPr>
        <w:t xml:space="preserve">MILA MALOVAN </w:t>
      </w:r>
      <w:r w:rsidR="00F87C70">
        <w:rPr>
          <w:rFonts w:cs="Calibri" w:eastAsia="Arial Unicode MS" w:hAnsi="Calibri" w:ascii="Calibri"/>
          <w:kern w:val="1"/>
          <w:lang w:eastAsia="ar-SA" w:val="hr-HR"/>
        </w:rPr>
        <w:t xml:space="preserve"> je podnijela prijavu tražbine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34B13">
        <w:rPr>
          <w:rFonts w:cs="Calibri" w:eastAsia="Arial Unicode MS" w:hAnsi="Calibri" w:ascii="Calibri"/>
          <w:kern w:val="1"/>
          <w:lang w:eastAsia="ar-SA" w:val="hr-HR"/>
        </w:rPr>
        <w:t>350.961,36</w:t>
      </w:r>
      <w:r w:rsidR="00F87C70">
        <w:rPr>
          <w:rFonts w:cs="Calibri" w:eastAsia="Arial Unicode MS" w:hAnsi="Calibri" w:ascii="Calibri"/>
          <w:kern w:val="1"/>
          <w:lang w:eastAsia="ar-SA" w:val="hr-HR"/>
        </w:rPr>
        <w:t xml:space="preserve"> kn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te joj je priznata tražbina u iznosu od </w:t>
      </w:r>
      <w:r w:rsidR="00434B13">
        <w:rPr>
          <w:rFonts w:cs="Calibri" w:eastAsia="Arial Unicode MS" w:hAnsi="Calibri" w:ascii="Calibri"/>
          <w:kern w:val="1"/>
          <w:lang w:eastAsia="ar-SA" w:val="hr-HR"/>
        </w:rPr>
        <w:t>324.561,36</w:t>
      </w:r>
      <w:r w:rsidR="00F87C70">
        <w:rPr>
          <w:rFonts w:cs="Calibri" w:eastAsia="Arial Unicode MS" w:hAnsi="Calibri" w:ascii="Calibri"/>
          <w:kern w:val="1"/>
          <w:lang w:eastAsia="ar-SA" w:val="hr-HR"/>
        </w:rPr>
        <w:t xml:space="preserve"> kn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34B13">
        <w:rPr>
          <w:rFonts w:cs="Calibri" w:eastAsia="Arial Unicode MS" w:hAnsi="Calibri" w:ascii="Calibri"/>
          <w:kern w:val="1"/>
          <w:lang w:eastAsia="ar-SA" w:val="hr-HR"/>
        </w:rPr>
        <w:t>26.400,00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3C0D5B">
        <w:rPr>
          <w:rFonts w:cs="Calibri" w:hAnsi="Calibri" w:ascii="Calibri"/>
        </w:rPr>
        <w:t xml:space="preserve">s osnova članskih udjela koje ne ulaze u tražbine viših </w:t>
      </w:r>
      <w:r w:rsidR="00F87C70">
        <w:rPr>
          <w:rFonts w:cs="Calibri" w:hAnsi="Calibri" w:ascii="Calibri"/>
        </w:rPr>
        <w:t xml:space="preserve">pa čak ni nižih </w:t>
      </w:r>
      <w:r w:rsidR="00BD0B6A" w:rsidRPr="003C0D5B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AA6BCF" w:rsidP="00AA6BCF" w:rsidR="00AA6BCF" w:rsidRPr="00F87C70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87C7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87C70" w:rsidRPr="00F87C7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Times New Roman" w:hAnsi="Calibri" w:ascii="Calibri"/>
          <w:lang w:val="hr-HR"/>
        </w:rPr>
        <w:t>Slijedom navedenog, predlaže se donijet</w:t>
      </w:r>
      <w:r w:rsidR="00F87C70">
        <w:rPr>
          <w:rFonts w:cs="Calibri" w:eastAsia="Times New Roman" w:hAnsi="Calibri" w:ascii="Calibri"/>
          <w:lang w:val="hr-HR"/>
        </w:rPr>
        <w:t>i rješenje o odbacivanju dijela</w:t>
      </w:r>
      <w:r w:rsidRPr="003C0D5B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C0D5B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C0D5B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C0D5B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C0D5B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C0D5B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C0D5B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0D5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434B13" w:rsidP="00AA6BCF" w:rsidR="00AA6BCF" w:rsidRPr="003C0D5B">
            <w:pPr>
              <w:spacing w:after="0"/>
              <w:rPr>
                <w:rFonts w:cs="Calibri" w:eastAsia="Calibri" w:hAnsi="Calibri" w:ascii="Calibri"/>
                <w:lang w:val="hr-HR"/>
              </w:rPr>
            </w:pPr>
            <w:r w:rsidRPr="00434B13">
              <w:rPr>
                <w:rFonts w:cs="Calibri" w:hAnsi="Calibri" w:ascii="Calibri"/>
              </w:rPr>
              <w:t>MILA MALOVAN</w:t>
            </w:r>
            <w:r>
              <w:rPr>
                <w:rFonts w:cs="Calibri"/>
              </w:rPr>
              <w:t xml:space="preserve">, </w:t>
            </w:r>
            <w:r w:rsidRPr="00434B13">
              <w:rPr>
                <w:rFonts w:cs="Calibri"/>
              </w:rPr>
              <w:t xml:space="preserve"> </w:t>
            </w:r>
            <w:r w:rsidRPr="00434B13">
              <w:rPr>
                <w:rFonts w:cs="Calibri" w:hAnsi="Calibri" w:ascii="Calibri"/>
              </w:rPr>
              <w:t>Ulica slobode 53, Split</w:t>
            </w:r>
            <w:r w:rsidR="00BD0B6A" w:rsidRPr="003C0D5B">
              <w:rPr>
                <w:rFonts w:cs="Calibri" w:hAnsi="Calibri" w:ascii="Calibri"/>
              </w:rPr>
              <w:t xml:space="preserve">, OIB: </w:t>
            </w:r>
            <w:r w:rsidRPr="00434B13">
              <w:rPr>
                <w:rFonts w:cs="Calibri" w:hAnsi="Calibri" w:ascii="Calibri"/>
              </w:rPr>
              <w:t>73601855826</w:t>
            </w:r>
          </w:p>
          <w:p w:rsidRDefault="00AA6BCF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34B13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34B13">
              <w:rPr>
                <w:rFonts w:cs="Calibri" w:hAnsi="Calibri" w:ascii="Calibri"/>
              </w:rPr>
              <w:t>Konto kartica članskih udjela, izvod otvorenih stavki za štedne depozite, kamatni list</w:t>
            </w:r>
            <w:r w:rsidRPr="003C0D5B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C0D5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34B13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34B13">
              <w:rPr>
                <w:rFonts w:cs="Calibri" w:hAnsi="Calibri" w:ascii="Calibri"/>
              </w:rPr>
              <w:t>350.961,36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C0D5B">
            <w:pPr>
              <w:spacing w:after="0"/>
              <w:rPr>
                <w:rFonts w:cs="Calibri" w:hAnsi="Calibri" w:ascii="Calibri"/>
              </w:rPr>
            </w:pPr>
          </w:p>
          <w:p w:rsidRDefault="00434B13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34B13">
              <w:rPr>
                <w:rFonts w:cs="Calibri" w:hAnsi="Calibri" w:ascii="Calibri"/>
              </w:rPr>
              <w:t>324.561,36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434B13" w:rsidR="00BD0B6A" w:rsidRPr="003C0D5B">
            <w:pPr>
              <w:spacing w:after="0"/>
              <w:rPr>
                <w:rFonts w:cs="Calibri" w:hAnsi="Calibri" w:ascii="Calibri"/>
              </w:rPr>
            </w:pPr>
          </w:p>
          <w:p w:rsidRDefault="00434B13" w:rsidP="00AA6BCF" w:rsidR="00AA6BCF" w:rsidRPr="003C0D5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34B13">
              <w:rPr>
                <w:rFonts w:cs="Calibri" w:hAnsi="Calibri" w:ascii="Calibri"/>
              </w:rPr>
              <w:t>26.400,00 kn</w:t>
            </w:r>
            <w:r w:rsidRPr="003C0D5B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87C70" w:rsidP="00F87C70" w:rsidR="00F87C7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61B79" w:rsidP="000C137B" w:rsidR="000C13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37B" w:rsidP="000C137B" w:rsidR="000C13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C137B" w:rsidP="000C137B" w:rsidR="000C13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C137B" w:rsidP="000C137B" w:rsidR="000C13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22B" w:rsidR="00FE322B">
      <w:pPr>
        <w:spacing w:after="0"/>
      </w:pPr>
      <w:r>
        <w:separator/>
      </w:r>
    </w:p>
  </w:endnote>
  <w:endnote w:id="0" w:type="continuationSeparator">
    <w:p w:rsidRDefault="00FE322B" w:rsidR="00FE32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E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22B" w:rsidR="00FE322B">
      <w:pPr>
        <w:spacing w:after="0"/>
      </w:pPr>
      <w:r>
        <w:separator/>
      </w:r>
    </w:p>
  </w:footnote>
  <w:footnote w:id="0" w:type="continuationSeparator">
    <w:p w:rsidRDefault="00FE322B" w:rsidR="00FE322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E9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682B6B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137B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2DFF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80458"/>
    <w:rsid w:val="0038241A"/>
    <w:rsid w:val="00384907"/>
    <w:rsid w:val="00384E59"/>
    <w:rsid w:val="00395E9E"/>
    <w:rsid w:val="00397D92"/>
    <w:rsid w:val="003A1190"/>
    <w:rsid w:val="003A3E02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5686"/>
    <w:rsid w:val="00430235"/>
    <w:rsid w:val="0043094F"/>
    <w:rsid w:val="00431228"/>
    <w:rsid w:val="00432BBB"/>
    <w:rsid w:val="00434B13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67D6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1B79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2730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6B01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3550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341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87C70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E2E9A"/>
    <w:rsid w:val="00FE322B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2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E9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E9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E9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E9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2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E9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E9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E9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E9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1423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St-651/2017-244 / Podnesak - Podnesak (-244.docx)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